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d708c" w14:paraId="bcd708c" w:rsidRDefault="00074E43" w:rsidP="00074E43" w:rsidR="00074E43" w:rsidRPr="002F3D54">
      <w:pPr>
        <w:pStyle w:val="Zaglavlje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</w:t>
      </w:r>
      <w:r w:rsidR="00A877B1">
        <w:rPr>
          <w:rFonts w:hAnsi="Times New Roman" w:ascii="Times New Roman"/>
          <w:b/>
          <w:sz w:val="22"/>
          <w:szCs w:val="22"/>
          <w:lang w:val="hr-HR"/>
        </w:rPr>
        <w:t xml:space="preserve">       </w:t>
      </w:r>
      <w:r w:rsidRPr="002F3D54">
        <w:rPr>
          <w:rFonts w:hAnsi="Times New Roman" w:ascii="Times New Roman"/>
          <w:b/>
          <w:sz w:val="22"/>
          <w:szCs w:val="22"/>
          <w:lang w:val="hr-HR"/>
        </w:rPr>
        <w:t>Posl. br.  17 St-</w:t>
      </w:r>
      <w:r>
        <w:rPr>
          <w:rFonts w:hAnsi="Times New Roman" w:ascii="Times New Roman"/>
          <w:b/>
          <w:sz w:val="22"/>
          <w:szCs w:val="22"/>
          <w:lang w:val="hr-HR"/>
        </w:rPr>
        <w:t>725/2018</w:t>
      </w:r>
    </w:p>
    <w:p w:rsidRDefault="00074E43" w:rsidP="00074E43" w:rsidR="00074E43">
      <w:pPr>
        <w:pStyle w:val="Zaglavlje"/>
        <w:rPr>
          <w:rFonts w:hAnsi="Times New Roman" w:ascii="Times New Roman"/>
          <w:lang w:val="hr-HR"/>
        </w:rPr>
      </w:pPr>
      <w:r>
        <w:rPr>
          <w:noProof/>
          <w:lang w:eastAsia="hr-HR"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842645</wp:posOffset>
            </wp:positionH>
            <wp:positionV relativeFrom="paragraph">
              <wp:posOffset>42545</wp:posOffset>
            </wp:positionV>
            <wp:extent cy="819150" cx="62928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074E43" w:rsidP="00074E43" w:rsidR="00074E43">
      <w:pPr>
        <w:pStyle w:val="Zaglavlje"/>
        <w:rPr>
          <w:rFonts w:hAnsi="Times New Roman" w:ascii="Times New Roman"/>
          <w:lang w:val="hr-HR"/>
        </w:rPr>
      </w:pPr>
    </w:p>
    <w:p w:rsidRDefault="00074E43" w:rsidP="00074E43" w:rsidR="00074E43">
      <w:pPr>
        <w:pStyle w:val="Zaglavlje"/>
        <w:rPr>
          <w:rFonts w:hAnsi="Times New Roman" w:ascii="Times New Roman"/>
          <w:lang w:val="hr-HR"/>
        </w:rPr>
      </w:pPr>
    </w:p>
    <w:p w:rsidRDefault="00074E43" w:rsidP="00074E43" w:rsidR="00074E43">
      <w:pPr>
        <w:pStyle w:val="Zaglavlje"/>
        <w:rPr>
          <w:rFonts w:hAnsi="Times New Roman" w:ascii="Times New Roman"/>
          <w:lang w:val="hr-HR"/>
        </w:rPr>
      </w:pPr>
    </w:p>
    <w:p w:rsidRDefault="00074E43" w:rsidP="00074E43" w:rsidR="00074E43">
      <w:pPr>
        <w:pStyle w:val="Zaglavlje"/>
        <w:ind w:left="567"/>
        <w:rPr>
          <w:rFonts w:hAnsi="Times New Roman" w:ascii="Times New Roman"/>
          <w:lang w:val="hr-HR"/>
        </w:rPr>
      </w:pPr>
    </w:p>
    <w:p w:rsidRDefault="00074E43" w:rsidP="00074E43" w:rsidR="00074E43">
      <w:pPr>
        <w:pStyle w:val="Zaglavlje"/>
        <w:ind w:left="567"/>
        <w:rPr>
          <w:rFonts w:hAnsi="Times New Roman" w:ascii="Times New Roman"/>
          <w:lang w:val="hr-HR"/>
        </w:rPr>
      </w:pPr>
    </w:p>
    <w:p w:rsidRDefault="00074E43" w:rsidP="00074E43" w:rsidR="00074E43" w:rsidRPr="0051339D">
      <w:pPr>
        <w:pStyle w:val="Zaglavlje"/>
        <w:ind w:left="567"/>
        <w:rPr>
          <w:rFonts w:hAnsi="Times New Roman" w:ascii="Times New Roman"/>
          <w:b/>
          <w:lang w:val="hr-HR"/>
        </w:rPr>
      </w:pPr>
      <w:r w:rsidRPr="0051339D">
        <w:rPr>
          <w:rFonts w:hAnsi="Times New Roman" w:ascii="Times New Roman"/>
          <w:b/>
          <w:lang w:val="hr-HR"/>
        </w:rPr>
        <w:t xml:space="preserve">REPUBLIKA HRVATSKA </w:t>
      </w:r>
    </w:p>
    <w:p w:rsidRDefault="00074E43" w:rsidP="00074E43" w:rsidR="00074E43" w:rsidRPr="0051339D">
      <w:pPr>
        <w:pStyle w:val="Zaglavlje"/>
        <w:ind w:left="567"/>
        <w:rPr>
          <w:rFonts w:hAnsi="Times New Roman" w:ascii="Times New Roman"/>
          <w:b/>
          <w:lang w:val="hr-HR"/>
        </w:rPr>
      </w:pPr>
      <w:r w:rsidRPr="0051339D">
        <w:rPr>
          <w:rFonts w:hAnsi="Times New Roman" w:ascii="Times New Roman"/>
          <w:b/>
          <w:lang w:val="hr-HR"/>
        </w:rPr>
        <w:t>Trgovački sud u Splitu</w:t>
      </w:r>
    </w:p>
    <w:p w:rsidRDefault="00074E43" w:rsidP="00074E43" w:rsidR="00074E43" w:rsidRPr="0051339D">
      <w:pPr>
        <w:pStyle w:val="Zaglavlje"/>
        <w:ind w:left="567"/>
        <w:rPr>
          <w:rFonts w:hAnsi="Times New Roman" w:ascii="Times New Roman"/>
          <w:b/>
          <w:lang w:val="hr-HR"/>
        </w:rPr>
      </w:pPr>
      <w:r w:rsidRPr="0051339D">
        <w:rPr>
          <w:rFonts w:hAnsi="Times New Roman" w:ascii="Times New Roman"/>
          <w:b/>
          <w:lang w:val="hr-HR"/>
        </w:rPr>
        <w:t>Stalna služba u Dubrovniku</w:t>
      </w:r>
    </w:p>
    <w:p w:rsidRDefault="00074E43" w:rsidP="00074E43" w:rsidR="00074E43">
      <w:pPr>
        <w:pStyle w:val="Zaglavlje"/>
        <w:ind w:left="567"/>
        <w:rPr>
          <w:rFonts w:hAnsi="Times New Roman" w:ascii="Times New Roman"/>
          <w:b/>
          <w:lang w:val="hr-HR"/>
        </w:rPr>
      </w:pPr>
      <w:r w:rsidRPr="0051339D">
        <w:rPr>
          <w:rFonts w:hAnsi="Times New Roman" w:ascii="Times New Roman"/>
          <w:b/>
          <w:lang w:val="hr-HR"/>
        </w:rPr>
        <w:t>Dubrovnik, Dr. Ante Starčevića 23</w:t>
      </w:r>
    </w:p>
    <w:p w:rsidRDefault="00074E43" w:rsidP="00074E43" w:rsidR="00074E43" w:rsidRPr="0051339D">
      <w:pPr>
        <w:pStyle w:val="Zaglavlje"/>
        <w:ind w:left="567"/>
        <w:rPr>
          <w:rFonts w:hAnsi="Times New Roman" w:ascii="Times New Roman"/>
          <w:b/>
          <w:lang w:val="hr-HR"/>
        </w:rPr>
      </w:pPr>
    </w:p>
    <w:p w:rsidRDefault="00074E43" w:rsidP="00074E43" w:rsidR="00074E43">
      <w:pPr>
        <w:pStyle w:val="Zaglavlje"/>
      </w:pPr>
    </w:p>
    <w:p w:rsidRDefault="00732E01" w:rsidP="00732E01" w:rsidR="00732E01" w:rsidRPr="00732E01">
      <w:pPr>
        <w:jc w:val="center"/>
        <w:rPr>
          <w:rFonts w:hAnsi="Times" w:ascii="Times"/>
          <w:sz w:val="22"/>
          <w:szCs w:val="22"/>
          <w:lang w:val="hr-HR"/>
        </w:rPr>
      </w:pPr>
    </w:p>
    <w:p w:rsidRDefault="00074E43" w:rsidP="00732E01" w:rsidR="00074E43" w:rsidRPr="006B1028">
      <w:pPr>
        <w:jc w:val="center"/>
        <w:rPr>
          <w:rFonts w:hAnsi="Times" w:ascii="Times"/>
          <w:b/>
          <w:sz w:val="22"/>
          <w:szCs w:val="22"/>
          <w:lang w:val="hr-HR"/>
        </w:rPr>
      </w:pPr>
      <w:r w:rsidRPr="006B1028">
        <w:rPr>
          <w:rFonts w:hAnsi="Times" w:ascii="Times"/>
          <w:b/>
          <w:sz w:val="22"/>
          <w:szCs w:val="22"/>
          <w:lang w:val="hr-HR"/>
        </w:rPr>
        <w:t xml:space="preserve">R E P U B L I K A </w:t>
      </w:r>
      <w:r w:rsidR="006B1028" w:rsidRPr="006B1028">
        <w:rPr>
          <w:rFonts w:hAnsi="Times" w:ascii="Times"/>
          <w:b/>
          <w:sz w:val="22"/>
          <w:szCs w:val="22"/>
          <w:lang w:val="hr-HR"/>
        </w:rPr>
        <w:t xml:space="preserve"> H R </w:t>
      </w:r>
      <w:r w:rsidRPr="006B1028">
        <w:rPr>
          <w:rFonts w:hAnsi="Times" w:ascii="Times"/>
          <w:b/>
          <w:sz w:val="22"/>
          <w:szCs w:val="22"/>
          <w:lang w:val="hr-HR"/>
        </w:rPr>
        <w:t>V</w:t>
      </w:r>
      <w:r w:rsidR="006B1028" w:rsidRPr="006B1028">
        <w:rPr>
          <w:rFonts w:hAnsi="Times" w:ascii="Times"/>
          <w:b/>
          <w:sz w:val="22"/>
          <w:szCs w:val="22"/>
          <w:lang w:val="hr-HR"/>
        </w:rPr>
        <w:t xml:space="preserve"> </w:t>
      </w:r>
      <w:r w:rsidRPr="006B1028">
        <w:rPr>
          <w:rFonts w:hAnsi="Times" w:ascii="Times"/>
          <w:b/>
          <w:sz w:val="22"/>
          <w:szCs w:val="22"/>
          <w:lang w:val="hr-HR"/>
        </w:rPr>
        <w:t>A</w:t>
      </w:r>
      <w:r w:rsidR="006B1028" w:rsidRPr="006B1028">
        <w:rPr>
          <w:rFonts w:hAnsi="Times" w:ascii="Times"/>
          <w:b/>
          <w:sz w:val="22"/>
          <w:szCs w:val="22"/>
          <w:lang w:val="hr-HR"/>
        </w:rPr>
        <w:t xml:space="preserve"> </w:t>
      </w:r>
      <w:r w:rsidRPr="006B1028">
        <w:rPr>
          <w:rFonts w:hAnsi="Times" w:ascii="Times"/>
          <w:b/>
          <w:sz w:val="22"/>
          <w:szCs w:val="22"/>
          <w:lang w:val="hr-HR"/>
        </w:rPr>
        <w:t>T</w:t>
      </w:r>
      <w:r w:rsidR="006B1028" w:rsidRPr="006B1028">
        <w:rPr>
          <w:rFonts w:hAnsi="Times" w:ascii="Times"/>
          <w:b/>
          <w:sz w:val="22"/>
          <w:szCs w:val="22"/>
          <w:lang w:val="hr-HR"/>
        </w:rPr>
        <w:t xml:space="preserve"> </w:t>
      </w:r>
      <w:r w:rsidRPr="006B1028">
        <w:rPr>
          <w:rFonts w:hAnsi="Times" w:ascii="Times"/>
          <w:b/>
          <w:sz w:val="22"/>
          <w:szCs w:val="22"/>
          <w:lang w:val="hr-HR"/>
        </w:rPr>
        <w:t>S</w:t>
      </w:r>
      <w:r w:rsidR="006B1028" w:rsidRPr="006B1028">
        <w:rPr>
          <w:rFonts w:hAnsi="Times" w:ascii="Times"/>
          <w:b/>
          <w:sz w:val="22"/>
          <w:szCs w:val="22"/>
          <w:lang w:val="hr-HR"/>
        </w:rPr>
        <w:t xml:space="preserve"> </w:t>
      </w:r>
      <w:r w:rsidRPr="006B1028">
        <w:rPr>
          <w:rFonts w:hAnsi="Times" w:ascii="Times"/>
          <w:b/>
          <w:sz w:val="22"/>
          <w:szCs w:val="22"/>
          <w:lang w:val="hr-HR"/>
        </w:rPr>
        <w:t>K</w:t>
      </w:r>
      <w:r w:rsidR="006B1028" w:rsidRPr="006B1028">
        <w:rPr>
          <w:rFonts w:hAnsi="Times" w:ascii="Times"/>
          <w:b/>
          <w:sz w:val="22"/>
          <w:szCs w:val="22"/>
          <w:lang w:val="hr-HR"/>
        </w:rPr>
        <w:t xml:space="preserve"> </w:t>
      </w:r>
      <w:r w:rsidRPr="006B1028">
        <w:rPr>
          <w:rFonts w:hAnsi="Times" w:ascii="Times"/>
          <w:b/>
          <w:sz w:val="22"/>
          <w:szCs w:val="22"/>
          <w:lang w:val="hr-HR"/>
        </w:rPr>
        <w:t>A</w:t>
      </w:r>
    </w:p>
    <w:p w:rsidRDefault="00074E43" w:rsidP="00732E01" w:rsidR="00732E01" w:rsidRPr="00732E01">
      <w:pPr>
        <w:jc w:val="center"/>
        <w:rPr>
          <w:rFonts w:hAnsi="Times" w:ascii="Times"/>
          <w:sz w:val="22"/>
          <w:szCs w:val="22"/>
          <w:lang w:val="hr-HR"/>
        </w:rPr>
      </w:pPr>
      <w:r>
        <w:rPr>
          <w:rFonts w:hAnsi="Times" w:ascii="Times"/>
          <w:sz w:val="22"/>
          <w:szCs w:val="22"/>
          <w:lang w:val="hr-HR"/>
        </w:rPr>
        <w:t xml:space="preserve"> </w:t>
      </w:r>
    </w:p>
    <w:p w:rsidRDefault="00732E01" w:rsidP="00732E01" w:rsidR="00732E01" w:rsidRPr="00732E01">
      <w:pPr>
        <w:jc w:val="center"/>
        <w:rPr>
          <w:rFonts w:hAnsi="Times" w:ascii="Times"/>
          <w:b/>
          <w:sz w:val="22"/>
          <w:szCs w:val="22"/>
          <w:lang w:val="hr-HR"/>
        </w:rPr>
      </w:pPr>
      <w:r w:rsidRPr="00732E01">
        <w:rPr>
          <w:rFonts w:hAnsi="Times" w:ascii="Times"/>
          <w:b/>
          <w:sz w:val="22"/>
          <w:szCs w:val="22"/>
          <w:lang w:val="hr-HR"/>
        </w:rPr>
        <w:t>R J E Š E N J E</w:t>
      </w:r>
    </w:p>
    <w:p w:rsidRDefault="00732E01" w:rsidP="00732E01" w:rsidR="00732E01">
      <w:pPr>
        <w:jc w:val="both"/>
        <w:rPr>
          <w:rFonts w:hAnsi="Times" w:ascii="Times"/>
          <w:sz w:val="22"/>
          <w:szCs w:val="22"/>
          <w:lang w:val="hr-HR"/>
        </w:rPr>
      </w:pPr>
    </w:p>
    <w:p w:rsidRDefault="007C71C0" w:rsidP="00732E01" w:rsidR="007C71C0" w:rsidRPr="00732E01">
      <w:pPr>
        <w:jc w:val="both"/>
        <w:rPr>
          <w:rFonts w:hAnsi="Times" w:ascii="Times"/>
          <w:sz w:val="22"/>
          <w:szCs w:val="22"/>
          <w:lang w:val="hr-HR"/>
        </w:rPr>
      </w:pPr>
    </w:p>
    <w:p w:rsidRDefault="00A877B1" w:rsidP="0072740D" w:rsidR="00732E01" w:rsidRPr="0072740D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             </w:t>
      </w:r>
      <w:r w:rsidR="00195B23" w:rsidRPr="006974C4">
        <w:rPr>
          <w:rFonts w:hAnsi="Times New Roman" w:ascii="Times New Roman"/>
          <w:sz w:val="22"/>
          <w:szCs w:val="22"/>
          <w:lang w:val="hr-HR"/>
        </w:rPr>
        <w:t>Trgovački sud u Splitu, Stalna služba u Dubrovniku,  po sucu tog suda Anki Muhoberac, u pravnoj stvari podnositelja zahtjeva FINANCIJSKE AGENCIJE, Regionalni centar Split, Podružnica Dubrovnik, Dubrovnik, Vukovarska 2, u skraćenom stečajnom postupku pokrenutom nad dužnikom</w:t>
      </w:r>
      <w:r w:rsidR="00195B23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C84592">
        <w:rPr>
          <w:rFonts w:hAnsi="Times New Roman" w:ascii="Times New Roman"/>
          <w:sz w:val="22"/>
          <w:szCs w:val="22"/>
          <w:lang w:val="hr-HR"/>
        </w:rPr>
        <w:t>RAGUS</w:t>
      </w:r>
      <w:r w:rsidR="00B12223">
        <w:rPr>
          <w:rFonts w:hAnsi="Times New Roman" w:ascii="Times New Roman"/>
          <w:sz w:val="22"/>
          <w:szCs w:val="22"/>
          <w:lang w:val="hr-HR"/>
        </w:rPr>
        <w:t>A PRIJEVOZ j.</w:t>
      </w:r>
      <w:r w:rsidR="00195B23">
        <w:rPr>
          <w:rFonts w:hAnsi="Times New Roman" w:ascii="Times New Roman"/>
          <w:sz w:val="22"/>
          <w:szCs w:val="22"/>
          <w:lang w:val="hr-HR"/>
        </w:rPr>
        <w:t>d.o.o.</w:t>
      </w:r>
      <w:r w:rsidR="00C8459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12223">
        <w:rPr>
          <w:rFonts w:hAnsi="Times New Roman" w:ascii="Times New Roman"/>
          <w:sz w:val="22"/>
          <w:szCs w:val="22"/>
          <w:lang w:val="hr-HR"/>
        </w:rPr>
        <w:t>za prijevoz i usluge</w:t>
      </w:r>
      <w:r w:rsidR="00EE3169">
        <w:rPr>
          <w:rFonts w:hAnsi="Times New Roman" w:ascii="Times New Roman"/>
          <w:sz w:val="22"/>
          <w:szCs w:val="22"/>
          <w:lang w:val="hr-HR"/>
        </w:rPr>
        <w:t>, OIB: 36889801912</w:t>
      </w:r>
      <w:r w:rsidR="007910E0">
        <w:rPr>
          <w:rFonts w:hAnsi="Times New Roman" w:ascii="Times New Roman"/>
          <w:sz w:val="22"/>
          <w:szCs w:val="22"/>
          <w:lang w:val="hr-HR"/>
        </w:rPr>
        <w:t xml:space="preserve"> sa sjedištem u Frana Antice 2, 20000 Dubrovnik,</w:t>
      </w:r>
      <w:r w:rsidR="00195B23" w:rsidRPr="006974C4">
        <w:rPr>
          <w:rFonts w:hAnsi="Times New Roman" w:ascii="Times New Roman"/>
          <w:sz w:val="22"/>
          <w:szCs w:val="22"/>
          <w:lang w:val="hr-HR"/>
        </w:rPr>
        <w:t xml:space="preserve"> dana </w:t>
      </w:r>
      <w:r w:rsidR="00CA2A46">
        <w:rPr>
          <w:rFonts w:hAnsi="Times New Roman" w:ascii="Times New Roman"/>
          <w:sz w:val="22"/>
          <w:szCs w:val="22"/>
          <w:lang w:val="hr-HR"/>
        </w:rPr>
        <w:t>13</w:t>
      </w:r>
      <w:r w:rsidR="00195B23" w:rsidRPr="006974C4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195B23">
        <w:rPr>
          <w:rFonts w:hAnsi="Times New Roman" w:ascii="Times New Roman"/>
          <w:sz w:val="22"/>
          <w:szCs w:val="22"/>
          <w:lang w:val="hr-HR"/>
        </w:rPr>
        <w:t>prosinca</w:t>
      </w:r>
      <w:r w:rsidR="00195B23" w:rsidRPr="006974C4">
        <w:rPr>
          <w:rFonts w:hAnsi="Times New Roman" w:ascii="Times New Roman"/>
          <w:sz w:val="22"/>
          <w:szCs w:val="22"/>
          <w:lang w:val="hr-HR"/>
        </w:rPr>
        <w:t xml:space="preserve"> 2018. godine,</w:t>
      </w:r>
    </w:p>
    <w:p w:rsidRDefault="00732E01" w:rsidP="00142B69" w:rsidR="00732E01" w:rsidRPr="00732E01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142B69" w:rsidP="00142B69" w:rsidR="00142B69" w:rsidRPr="00732E01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732E01">
        <w:rPr>
          <w:rFonts w:hAnsi="Times New Roman" w:ascii="Times New Roman"/>
          <w:b/>
          <w:sz w:val="22"/>
          <w:szCs w:val="22"/>
          <w:lang w:val="hr-HR"/>
        </w:rPr>
        <w:t>r i j e š i o   j e</w:t>
      </w:r>
    </w:p>
    <w:p w:rsidRDefault="001C73D3" w:rsidP="00142B69" w:rsidR="001C73D3" w:rsidRPr="00732E01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076384" w:rsidP="00142B69" w:rsidR="00076384" w:rsidRPr="00732E01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4005F5" w:rsidP="00F954A2" w:rsidR="00732E01" w:rsidRPr="00F954A2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F954A2">
        <w:rPr>
          <w:rFonts w:hAnsi="Times New Roman" w:ascii="Times New Roman"/>
          <w:sz w:val="22"/>
          <w:szCs w:val="22"/>
          <w:lang w:val="hr-HR"/>
        </w:rPr>
        <w:t>Ispravlja se</w:t>
      </w:r>
      <w:r w:rsidR="00C43DE3" w:rsidRPr="00F954A2">
        <w:rPr>
          <w:rFonts w:hAnsi="Times New Roman" w:ascii="Times New Roman"/>
          <w:sz w:val="22"/>
          <w:szCs w:val="22"/>
          <w:lang w:val="hr-HR"/>
        </w:rPr>
        <w:t xml:space="preserve"> rješenje ovog  </w:t>
      </w:r>
      <w:r w:rsidR="00142B69" w:rsidRPr="00F954A2">
        <w:rPr>
          <w:rFonts w:hAnsi="Times New Roman" w:ascii="Times New Roman"/>
          <w:sz w:val="22"/>
          <w:szCs w:val="22"/>
          <w:lang w:val="hr-HR"/>
        </w:rPr>
        <w:t>suda po</w:t>
      </w:r>
      <w:r w:rsidR="004E48DA" w:rsidRPr="00F954A2">
        <w:rPr>
          <w:rFonts w:hAnsi="Times New Roman" w:ascii="Times New Roman"/>
          <w:sz w:val="22"/>
          <w:szCs w:val="22"/>
          <w:lang w:val="hr-HR"/>
        </w:rPr>
        <w:t>sl.</w:t>
      </w:r>
      <w:r w:rsidR="00821771" w:rsidRPr="00F954A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E48DA" w:rsidRPr="00F954A2">
        <w:rPr>
          <w:rFonts w:hAnsi="Times New Roman" w:ascii="Times New Roman"/>
          <w:sz w:val="22"/>
          <w:szCs w:val="22"/>
          <w:lang w:val="hr-HR"/>
        </w:rPr>
        <w:t xml:space="preserve">br. </w:t>
      </w:r>
      <w:smartTag w:element="metricconverter" w:uri="urn:schemas-microsoft-com:office:smarttags">
        <w:smartTagPr>
          <w:attr w:val="17 St" w:name="ProductID"/>
        </w:smartTagPr>
        <w:r w:rsidR="00C43DE3" w:rsidRPr="00F954A2">
          <w:rPr>
            <w:rFonts w:hAnsi="Times New Roman" w:ascii="Times New Roman"/>
            <w:sz w:val="22"/>
            <w:szCs w:val="22"/>
            <w:lang w:val="hr-HR"/>
          </w:rPr>
          <w:t xml:space="preserve">17 </w:t>
        </w:r>
        <w:r w:rsidRPr="00F954A2">
          <w:rPr>
            <w:rFonts w:hAnsi="Times New Roman" w:ascii="Times New Roman"/>
            <w:sz w:val="22"/>
            <w:szCs w:val="22"/>
            <w:lang w:val="hr-HR"/>
          </w:rPr>
          <w:t>St</w:t>
        </w:r>
      </w:smartTag>
      <w:r w:rsidR="00EE3169" w:rsidRPr="00F954A2">
        <w:rPr>
          <w:rFonts w:hAnsi="Times New Roman" w:ascii="Times New Roman"/>
          <w:sz w:val="22"/>
          <w:szCs w:val="22"/>
          <w:lang w:val="hr-HR"/>
        </w:rPr>
        <w:t>.725</w:t>
      </w:r>
      <w:r w:rsidRPr="00F954A2">
        <w:rPr>
          <w:rFonts w:hAnsi="Times New Roman" w:ascii="Times New Roman"/>
          <w:sz w:val="22"/>
          <w:szCs w:val="22"/>
          <w:lang w:val="hr-HR"/>
        </w:rPr>
        <w:t>/</w:t>
      </w:r>
      <w:r w:rsidR="006A20DA" w:rsidRPr="00F954A2">
        <w:rPr>
          <w:rFonts w:hAnsi="Times New Roman" w:ascii="Times New Roman"/>
          <w:sz w:val="22"/>
          <w:szCs w:val="22"/>
          <w:lang w:val="hr-HR"/>
        </w:rPr>
        <w:t>20</w:t>
      </w:r>
      <w:r w:rsidR="00EE3169" w:rsidRPr="00F954A2">
        <w:rPr>
          <w:rFonts w:hAnsi="Times New Roman" w:ascii="Times New Roman"/>
          <w:sz w:val="22"/>
          <w:szCs w:val="22"/>
          <w:lang w:val="hr-HR"/>
        </w:rPr>
        <w:t>18</w:t>
      </w:r>
      <w:r w:rsidRPr="00F954A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C43DE3" w:rsidRPr="00F954A2">
        <w:rPr>
          <w:rFonts w:hAnsi="Times New Roman" w:ascii="Times New Roman"/>
          <w:sz w:val="22"/>
          <w:szCs w:val="22"/>
          <w:lang w:val="hr-HR"/>
        </w:rPr>
        <w:t xml:space="preserve">od </w:t>
      </w:r>
      <w:r w:rsidR="00EE3169" w:rsidRPr="00F954A2">
        <w:rPr>
          <w:rFonts w:hAnsi="Times New Roman" w:ascii="Times New Roman"/>
          <w:sz w:val="22"/>
          <w:szCs w:val="22"/>
          <w:lang w:val="hr-HR"/>
        </w:rPr>
        <w:t>11. prosinca 2018</w:t>
      </w:r>
      <w:r w:rsidRPr="00F954A2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6A20DA" w:rsidRPr="00F954A2">
        <w:rPr>
          <w:rFonts w:hAnsi="Times New Roman" w:ascii="Times New Roman"/>
          <w:sz w:val="22"/>
          <w:szCs w:val="22"/>
          <w:lang w:val="hr-HR"/>
        </w:rPr>
        <w:t xml:space="preserve">godine </w:t>
      </w:r>
      <w:r w:rsidR="0002753F" w:rsidRPr="00F954A2">
        <w:rPr>
          <w:rFonts w:hAnsi="Times New Roman" w:ascii="Times New Roman"/>
          <w:sz w:val="22"/>
          <w:szCs w:val="22"/>
          <w:lang w:val="hr-HR"/>
        </w:rPr>
        <w:t xml:space="preserve">na način </w:t>
      </w:r>
      <w:r w:rsidR="00F96886" w:rsidRPr="00F954A2">
        <w:rPr>
          <w:rFonts w:hAnsi="Times New Roman" w:ascii="Times New Roman"/>
          <w:sz w:val="22"/>
          <w:szCs w:val="22"/>
          <w:lang w:val="hr-HR"/>
        </w:rPr>
        <w:t xml:space="preserve">da </w:t>
      </w:r>
      <w:r w:rsidR="00EE3169" w:rsidRPr="00F954A2">
        <w:rPr>
          <w:rFonts w:hAnsi="Times New Roman" w:ascii="Times New Roman"/>
          <w:sz w:val="22"/>
          <w:szCs w:val="22"/>
          <w:lang w:val="hr-HR"/>
        </w:rPr>
        <w:t xml:space="preserve">se u </w:t>
      </w:r>
      <w:r w:rsidR="00F41447" w:rsidRPr="00F954A2">
        <w:rPr>
          <w:rFonts w:hAnsi="Times New Roman" w:ascii="Times New Roman"/>
          <w:sz w:val="22"/>
          <w:szCs w:val="22"/>
          <w:lang w:val="hr-HR"/>
        </w:rPr>
        <w:t xml:space="preserve">uvodnom dijelu i </w:t>
      </w:r>
      <w:r w:rsidR="00EE3169" w:rsidRPr="00F954A2">
        <w:rPr>
          <w:rFonts w:hAnsi="Times New Roman" w:ascii="Times New Roman"/>
          <w:sz w:val="22"/>
          <w:szCs w:val="22"/>
          <w:lang w:val="hr-HR"/>
        </w:rPr>
        <w:t>točkama</w:t>
      </w:r>
      <w:r w:rsidR="00F41447" w:rsidRPr="00F954A2">
        <w:rPr>
          <w:rFonts w:hAnsi="Times New Roman" w:ascii="Times New Roman"/>
          <w:sz w:val="22"/>
          <w:szCs w:val="22"/>
          <w:lang w:val="hr-HR"/>
        </w:rPr>
        <w:t xml:space="preserve"> I</w:t>
      </w:r>
      <w:r w:rsidR="00ED7141" w:rsidRPr="00F954A2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F41447" w:rsidRPr="00F954A2">
        <w:rPr>
          <w:rFonts w:hAnsi="Times New Roman" w:ascii="Times New Roman"/>
          <w:sz w:val="22"/>
          <w:szCs w:val="22"/>
          <w:lang w:val="hr-HR"/>
        </w:rPr>
        <w:t xml:space="preserve">i III. </w:t>
      </w:r>
      <w:r w:rsidR="00FA0CC6" w:rsidRPr="00F954A2">
        <w:rPr>
          <w:rFonts w:hAnsi="Times New Roman" w:ascii="Times New Roman"/>
          <w:sz w:val="22"/>
          <w:szCs w:val="22"/>
          <w:lang w:val="hr-HR"/>
        </w:rPr>
        <w:t>izreke r</w:t>
      </w:r>
      <w:r w:rsidR="006A20DA" w:rsidRPr="00F954A2">
        <w:rPr>
          <w:rFonts w:hAnsi="Times New Roman" w:ascii="Times New Roman"/>
          <w:sz w:val="22"/>
          <w:szCs w:val="22"/>
          <w:lang w:val="hr-HR"/>
        </w:rPr>
        <w:t xml:space="preserve">ješenja </w:t>
      </w:r>
      <w:r w:rsidR="00114D9D" w:rsidRPr="00F954A2">
        <w:rPr>
          <w:rFonts w:hAnsi="Times New Roman" w:ascii="Times New Roman"/>
          <w:sz w:val="22"/>
          <w:szCs w:val="22"/>
          <w:lang w:val="hr-HR"/>
        </w:rPr>
        <w:t xml:space="preserve">umjesto </w:t>
      </w:r>
      <w:r w:rsidR="00D655C8" w:rsidRPr="00F954A2">
        <w:rPr>
          <w:rFonts w:hAnsi="Times New Roman" w:ascii="Times New Roman"/>
          <w:sz w:val="22"/>
          <w:szCs w:val="22"/>
          <w:lang w:val="hr-HR"/>
        </w:rPr>
        <w:t xml:space="preserve">pogrešnog </w:t>
      </w:r>
      <w:r w:rsidR="00114D9D" w:rsidRPr="00F954A2">
        <w:rPr>
          <w:rFonts w:hAnsi="Times New Roman" w:ascii="Times New Roman"/>
          <w:sz w:val="22"/>
          <w:szCs w:val="22"/>
          <w:lang w:val="hr-HR"/>
        </w:rPr>
        <w:t>naziva dužnika koji glasi "</w:t>
      </w:r>
      <w:r w:rsidRPr="00F954A2">
        <w:rPr>
          <w:rFonts w:hAnsi="Times New Roman" w:ascii="Times New Roman"/>
          <w:sz w:val="22"/>
          <w:szCs w:val="22"/>
          <w:lang w:val="hr-HR"/>
        </w:rPr>
        <w:t>„</w:t>
      </w:r>
      <w:r w:rsidR="00C84592" w:rsidRPr="00F954A2">
        <w:rPr>
          <w:rFonts w:hAnsi="Times New Roman" w:ascii="Times New Roman"/>
          <w:sz w:val="22"/>
          <w:szCs w:val="22"/>
        </w:rPr>
        <w:t xml:space="preserve"> SMOKVICA d.o.o., Smokvica 255, 20272 Smokvica, OIB: 46592303968</w:t>
      </w:r>
      <w:r w:rsidRPr="00F954A2">
        <w:rPr>
          <w:rFonts w:hAnsi="Times New Roman" w:ascii="Times New Roman"/>
          <w:sz w:val="22"/>
          <w:szCs w:val="22"/>
          <w:lang w:val="hr-HR"/>
        </w:rPr>
        <w:t>“,</w:t>
      </w:r>
      <w:r w:rsidR="00DF7742" w:rsidRPr="00F954A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C84592" w:rsidRPr="00F954A2">
        <w:rPr>
          <w:rFonts w:hAnsi="Times New Roman" w:ascii="Times New Roman"/>
          <w:sz w:val="22"/>
          <w:szCs w:val="22"/>
          <w:lang w:val="hr-HR"/>
        </w:rPr>
        <w:t>navodi pravilan naziv dužnika koji glasi: "</w:t>
      </w:r>
      <w:r w:rsidR="00196E53" w:rsidRPr="00F954A2">
        <w:rPr>
          <w:rFonts w:hAnsi="Times New Roman" w:ascii="Times New Roman"/>
          <w:sz w:val="22"/>
          <w:szCs w:val="22"/>
          <w:lang w:val="hr-HR"/>
        </w:rPr>
        <w:t>RAGUSA PRIJEVOZ j.d.o.o. za prijevoz i usluge, OIB: 36889801912</w:t>
      </w:r>
      <w:r w:rsidR="007910E0" w:rsidRPr="00F954A2">
        <w:rPr>
          <w:rFonts w:hAnsi="Times New Roman" w:ascii="Times New Roman"/>
          <w:sz w:val="22"/>
          <w:szCs w:val="22"/>
          <w:lang w:val="hr-HR"/>
        </w:rPr>
        <w:t xml:space="preserve"> sa sjedištem u Frana Antice 2, 20000 Dubrovnik</w:t>
      </w:r>
      <w:r w:rsidR="00524E7C">
        <w:rPr>
          <w:rFonts w:hAnsi="Times New Roman" w:ascii="Times New Roman"/>
          <w:sz w:val="22"/>
          <w:szCs w:val="22"/>
          <w:lang w:val="hr-HR"/>
        </w:rPr>
        <w:t>"</w:t>
      </w:r>
      <w:r w:rsidR="00196E53" w:rsidRPr="00F954A2">
        <w:rPr>
          <w:rFonts w:hAnsi="Times New Roman" w:ascii="Times New Roman"/>
          <w:sz w:val="22"/>
          <w:szCs w:val="22"/>
          <w:lang w:val="hr-HR"/>
        </w:rPr>
        <w:t>.</w:t>
      </w:r>
    </w:p>
    <w:p w:rsidRDefault="00F954A2" w:rsidP="00176FA1" w:rsidR="00F954A2" w:rsidRPr="00176FA1">
      <w:pPr>
        <w:pStyle w:val="Odlomakpopisa"/>
        <w:numPr>
          <w:ilvl w:val="0"/>
          <w:numId w:val="6"/>
        </w:numPr>
        <w:jc w:val="both"/>
        <w:rPr>
          <w:rFonts w:hAnsi="Times" w:ascii="Times"/>
          <w:sz w:val="22"/>
          <w:szCs w:val="22"/>
          <w:lang w:val="hr-HR"/>
        </w:rPr>
      </w:pPr>
      <w:r w:rsidRPr="00F954A2">
        <w:rPr>
          <w:rFonts w:hAnsi="Times New Roman" w:ascii="Times New Roman"/>
          <w:sz w:val="22"/>
          <w:szCs w:val="22"/>
          <w:lang w:val="hr-HR"/>
        </w:rPr>
        <w:t xml:space="preserve">Ispravlja se rješenje ovog  suda posl. br. </w:t>
      </w:r>
      <w:smartTag w:element="metricconverter" w:uri="urn:schemas-microsoft-com:office:smarttags">
        <w:smartTagPr>
          <w:attr w:val="17 St" w:name="ProductID"/>
        </w:smartTagPr>
        <w:r w:rsidRPr="00F954A2">
          <w:rPr>
            <w:rFonts w:hAnsi="Times New Roman" w:ascii="Times New Roman"/>
            <w:sz w:val="22"/>
            <w:szCs w:val="22"/>
            <w:lang w:val="hr-HR"/>
          </w:rPr>
          <w:t>17 St</w:t>
        </w:r>
      </w:smartTag>
      <w:r w:rsidRPr="00F954A2">
        <w:rPr>
          <w:rFonts w:hAnsi="Times New Roman" w:ascii="Times New Roman"/>
          <w:sz w:val="22"/>
          <w:szCs w:val="22"/>
          <w:lang w:val="hr-HR"/>
        </w:rPr>
        <w:t xml:space="preserve">.725/2018 od 11. prosinca 2018. godine </w:t>
      </w:r>
      <w:r>
        <w:rPr>
          <w:rFonts w:hAnsi="Times New Roman" w:ascii="Times New Roman"/>
          <w:sz w:val="22"/>
          <w:szCs w:val="22"/>
          <w:lang w:val="hr-HR"/>
        </w:rPr>
        <w:t>u dijelu točke</w:t>
      </w:r>
      <w:r w:rsidRPr="00F954A2">
        <w:rPr>
          <w:rFonts w:hAnsi="Times New Roman" w:ascii="Times New Roman"/>
          <w:sz w:val="22"/>
          <w:szCs w:val="22"/>
          <w:lang w:val="hr-HR"/>
        </w:rPr>
        <w:t xml:space="preserve"> I</w:t>
      </w:r>
      <w:r>
        <w:rPr>
          <w:rFonts w:hAnsi="Times New Roman" w:ascii="Times New Roman"/>
          <w:sz w:val="22"/>
          <w:szCs w:val="22"/>
          <w:lang w:val="hr-HR"/>
        </w:rPr>
        <w:t>.</w:t>
      </w:r>
      <w:r w:rsidRPr="00F954A2">
        <w:rPr>
          <w:rFonts w:hAnsi="Times New Roman" w:ascii="Times New Roman"/>
          <w:sz w:val="22"/>
          <w:szCs w:val="22"/>
          <w:lang w:val="hr-HR"/>
        </w:rPr>
        <w:t xml:space="preserve"> izreke rješenja </w:t>
      </w:r>
      <w:r>
        <w:rPr>
          <w:rFonts w:hAnsi="Times New Roman" w:ascii="Times New Roman"/>
          <w:sz w:val="22"/>
          <w:szCs w:val="22"/>
          <w:lang w:val="hr-HR"/>
        </w:rPr>
        <w:t xml:space="preserve">gdje se </w:t>
      </w:r>
      <w:r w:rsidRPr="00F954A2">
        <w:rPr>
          <w:rFonts w:hAnsi="Times New Roman" w:ascii="Times New Roman"/>
          <w:sz w:val="22"/>
          <w:szCs w:val="22"/>
          <w:lang w:val="hr-HR"/>
        </w:rPr>
        <w:t xml:space="preserve">umjesto pogrešnog </w:t>
      </w:r>
      <w:r>
        <w:rPr>
          <w:rFonts w:hAnsi="Times New Roman" w:ascii="Times New Roman"/>
          <w:sz w:val="22"/>
          <w:szCs w:val="22"/>
          <w:lang w:val="hr-HR"/>
        </w:rPr>
        <w:t>datuma</w:t>
      </w:r>
      <w:r w:rsidR="004A3F15">
        <w:rPr>
          <w:rFonts w:hAnsi="Times New Roman" w:ascii="Times New Roman"/>
          <w:sz w:val="22"/>
          <w:szCs w:val="22"/>
          <w:lang w:val="hr-HR"/>
        </w:rPr>
        <w:t xml:space="preserve"> 27. </w:t>
      </w:r>
      <w:r w:rsidR="00176FA1">
        <w:rPr>
          <w:rFonts w:hAnsi="Times New Roman" w:ascii="Times New Roman"/>
          <w:sz w:val="22"/>
          <w:szCs w:val="22"/>
          <w:lang w:val="hr-HR"/>
        </w:rPr>
        <w:t>s</w:t>
      </w:r>
      <w:r w:rsidR="004A3F15">
        <w:rPr>
          <w:rFonts w:hAnsi="Times New Roman" w:ascii="Times New Roman"/>
          <w:sz w:val="22"/>
          <w:szCs w:val="22"/>
          <w:lang w:val="hr-HR"/>
        </w:rPr>
        <w:t xml:space="preserve">tudenog 2018. </w:t>
      </w:r>
      <w:r w:rsidR="00176FA1">
        <w:rPr>
          <w:rFonts w:hAnsi="Times New Roman" w:ascii="Times New Roman"/>
          <w:sz w:val="22"/>
          <w:szCs w:val="22"/>
          <w:lang w:val="hr-HR"/>
        </w:rPr>
        <w:t>g</w:t>
      </w:r>
      <w:r w:rsidR="004A3F15">
        <w:rPr>
          <w:rFonts w:hAnsi="Times New Roman" w:ascii="Times New Roman"/>
          <w:sz w:val="22"/>
          <w:szCs w:val="22"/>
          <w:lang w:val="hr-HR"/>
        </w:rPr>
        <w:t xml:space="preserve">odine naznačenog kao datuma </w:t>
      </w:r>
      <w:r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A3F15">
        <w:rPr>
          <w:rFonts w:hAnsi="Times New Roman" w:ascii="Times New Roman"/>
          <w:sz w:val="22"/>
          <w:szCs w:val="22"/>
          <w:lang w:val="hr-HR"/>
        </w:rPr>
        <w:t xml:space="preserve">otvaranja stečajnog postupka nad dužnikom pravilno navodi da je stečajni postupak otvoren 11. </w:t>
      </w:r>
      <w:r w:rsidR="00176FA1">
        <w:rPr>
          <w:rFonts w:hAnsi="Times New Roman" w:ascii="Times New Roman"/>
          <w:sz w:val="22"/>
          <w:szCs w:val="22"/>
          <w:lang w:val="hr-HR"/>
        </w:rPr>
        <w:t>p</w:t>
      </w:r>
      <w:r w:rsidR="004A3F15">
        <w:rPr>
          <w:rFonts w:hAnsi="Times New Roman" w:ascii="Times New Roman"/>
          <w:sz w:val="22"/>
          <w:szCs w:val="22"/>
          <w:lang w:val="hr-HR"/>
        </w:rPr>
        <w:t xml:space="preserve">rosinca 2018. </w:t>
      </w:r>
      <w:r w:rsidR="00176FA1">
        <w:rPr>
          <w:rFonts w:hAnsi="Times New Roman" w:ascii="Times New Roman"/>
          <w:sz w:val="22"/>
          <w:szCs w:val="22"/>
          <w:lang w:val="hr-HR"/>
        </w:rPr>
        <w:t>g</w:t>
      </w:r>
      <w:r w:rsidR="004A3F15">
        <w:rPr>
          <w:rFonts w:hAnsi="Times New Roman" w:ascii="Times New Roman"/>
          <w:sz w:val="22"/>
          <w:szCs w:val="22"/>
          <w:lang w:val="hr-HR"/>
        </w:rPr>
        <w:t>odine.</w:t>
      </w:r>
    </w:p>
    <w:p w:rsidRDefault="00FD201C" w:rsidP="00F954A2" w:rsidR="00FD201C" w:rsidRPr="00F954A2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F954A2">
        <w:rPr>
          <w:rFonts w:hAnsi="Times New Roman" w:ascii="Times New Roman"/>
          <w:sz w:val="22"/>
          <w:szCs w:val="22"/>
          <w:lang w:val="hr-HR"/>
        </w:rPr>
        <w:t>U ostalom dijelu</w:t>
      </w:r>
      <w:r w:rsidRPr="00F954A2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Pr="00F954A2">
        <w:rPr>
          <w:rFonts w:hAnsi="Times New Roman" w:ascii="Times New Roman"/>
          <w:sz w:val="22"/>
          <w:szCs w:val="22"/>
          <w:lang w:val="hr-HR"/>
        </w:rPr>
        <w:t xml:space="preserve">rješenje ovog suda posl. br. </w:t>
      </w:r>
      <w:smartTag w:element="metricconverter" w:uri="urn:schemas-microsoft-com:office:smarttags">
        <w:smartTagPr>
          <w:attr w:val="17 St" w:name="ProductID"/>
        </w:smartTagPr>
        <w:r w:rsidRPr="00F954A2">
          <w:rPr>
            <w:rFonts w:hAnsi="Times New Roman" w:ascii="Times New Roman"/>
            <w:sz w:val="22"/>
            <w:szCs w:val="22"/>
            <w:lang w:val="hr-HR"/>
          </w:rPr>
          <w:t>17 St</w:t>
        </w:r>
      </w:smartTag>
      <w:r w:rsidR="00196E53" w:rsidRPr="00F954A2">
        <w:rPr>
          <w:rFonts w:hAnsi="Times New Roman" w:ascii="Times New Roman"/>
          <w:sz w:val="22"/>
          <w:szCs w:val="22"/>
          <w:lang w:val="hr-HR"/>
        </w:rPr>
        <w:t>. 725</w:t>
      </w:r>
      <w:r w:rsidR="006A20DA" w:rsidRPr="00F954A2">
        <w:rPr>
          <w:rFonts w:hAnsi="Times New Roman" w:ascii="Times New Roman"/>
          <w:sz w:val="22"/>
          <w:szCs w:val="22"/>
          <w:lang w:val="hr-HR"/>
        </w:rPr>
        <w:t>/20</w:t>
      </w:r>
      <w:r w:rsidR="00196E53" w:rsidRPr="00F954A2">
        <w:rPr>
          <w:rFonts w:hAnsi="Times New Roman" w:ascii="Times New Roman"/>
          <w:sz w:val="22"/>
          <w:szCs w:val="22"/>
          <w:lang w:val="hr-HR"/>
        </w:rPr>
        <w:t>18 od 11. prosinca</w:t>
      </w:r>
      <w:r w:rsidR="001A2409" w:rsidRPr="00F954A2">
        <w:rPr>
          <w:rFonts w:hAnsi="Times New Roman" w:ascii="Times New Roman"/>
          <w:sz w:val="22"/>
          <w:szCs w:val="22"/>
          <w:lang w:val="hr-HR"/>
        </w:rPr>
        <w:t xml:space="preserve"> 2018</w:t>
      </w:r>
      <w:r w:rsidRPr="00F954A2">
        <w:rPr>
          <w:rFonts w:hAnsi="Times New Roman" w:ascii="Times New Roman"/>
          <w:sz w:val="22"/>
          <w:szCs w:val="22"/>
          <w:lang w:val="hr-HR"/>
        </w:rPr>
        <w:t>. godine ostaje neizmijenjeno.</w:t>
      </w:r>
    </w:p>
    <w:p w:rsidRDefault="004005F5" w:rsidP="004005F5" w:rsidR="004005F5" w:rsidRPr="00732E01">
      <w:pPr>
        <w:ind w:firstLine="708"/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42B69" w:rsidP="00C43DE3" w:rsidR="00142B69" w:rsidRPr="00732E0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42B69" w:rsidP="00142B69" w:rsidR="00142B69" w:rsidRPr="00732E01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732E01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DE3EE7" w:rsidP="00DE3EE7" w:rsidR="00DE3EE7" w:rsidRPr="00732E0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E3EE7" w:rsidP="00DE3EE7" w:rsidR="00DE3EE7" w:rsidRPr="00732E0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B46DFC" w:rsidP="001A2409" w:rsidR="001A2409" w:rsidRPr="00732E01">
      <w:pPr>
        <w:jc w:val="both"/>
        <w:rPr>
          <w:rFonts w:hAnsi="Times" w:ascii="Times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             </w:t>
      </w:r>
      <w:r w:rsidR="00ED7141" w:rsidRPr="00732E01">
        <w:rPr>
          <w:rFonts w:hAnsi="Times New Roman" w:ascii="Times New Roman"/>
          <w:sz w:val="22"/>
          <w:szCs w:val="22"/>
          <w:lang w:val="hr-HR"/>
        </w:rPr>
        <w:t xml:space="preserve">Uvidom u </w:t>
      </w:r>
      <w:r w:rsidR="00387643" w:rsidRPr="00F954A2">
        <w:rPr>
          <w:rFonts w:hAnsi="Times New Roman" w:ascii="Times New Roman"/>
          <w:sz w:val="22"/>
          <w:szCs w:val="22"/>
          <w:lang w:val="hr-HR"/>
        </w:rPr>
        <w:t xml:space="preserve">rješenje ovog  suda posl. br. </w:t>
      </w:r>
      <w:smartTag w:element="metricconverter" w:uri="urn:schemas-microsoft-com:office:smarttags">
        <w:smartTagPr>
          <w:attr w:val="17 St" w:name="ProductID"/>
        </w:smartTagPr>
        <w:r w:rsidR="00387643" w:rsidRPr="00F954A2">
          <w:rPr>
            <w:rFonts w:hAnsi="Times New Roman" w:ascii="Times New Roman"/>
            <w:sz w:val="22"/>
            <w:szCs w:val="22"/>
            <w:lang w:val="hr-HR"/>
          </w:rPr>
          <w:t>17 St</w:t>
        </w:r>
      </w:smartTag>
      <w:r w:rsidR="00387643" w:rsidRPr="00F954A2">
        <w:rPr>
          <w:rFonts w:hAnsi="Times New Roman" w:ascii="Times New Roman"/>
          <w:sz w:val="22"/>
          <w:szCs w:val="22"/>
          <w:lang w:val="hr-HR"/>
        </w:rPr>
        <w:t xml:space="preserve">.725/2018 od 11. prosinca 2018. godine </w:t>
      </w:r>
      <w:r w:rsidR="00DE3EE7" w:rsidRPr="00732E01">
        <w:rPr>
          <w:rFonts w:hAnsi="Times New Roman" w:ascii="Times New Roman"/>
          <w:sz w:val="22"/>
          <w:szCs w:val="22"/>
          <w:lang w:val="hr-HR"/>
        </w:rPr>
        <w:t xml:space="preserve">utvrđeno je da je došlo do greške u pisanju u </w:t>
      </w:r>
      <w:r w:rsidR="001A2409">
        <w:rPr>
          <w:rFonts w:hAnsi="Times New Roman" w:ascii="Times New Roman"/>
          <w:sz w:val="22"/>
          <w:szCs w:val="22"/>
          <w:lang w:val="hr-HR"/>
        </w:rPr>
        <w:t xml:space="preserve">uvodnom dijelu i </w:t>
      </w:r>
      <w:r w:rsidR="00DE3EE7" w:rsidRPr="00732E01">
        <w:rPr>
          <w:rFonts w:hAnsi="Times New Roman" w:ascii="Times New Roman"/>
          <w:sz w:val="22"/>
          <w:szCs w:val="22"/>
          <w:lang w:val="hr-HR"/>
        </w:rPr>
        <w:t xml:space="preserve">izreci </w:t>
      </w:r>
      <w:r w:rsidR="001A2409">
        <w:rPr>
          <w:rFonts w:hAnsi="Times New Roman" w:ascii="Times New Roman"/>
          <w:sz w:val="22"/>
          <w:szCs w:val="22"/>
          <w:lang w:val="hr-HR"/>
        </w:rPr>
        <w:t>rješenja u točkama I</w:t>
      </w:r>
      <w:r w:rsidR="00ED7141" w:rsidRPr="00732E01">
        <w:rPr>
          <w:rFonts w:hAnsi="Times New Roman" w:ascii="Times New Roman"/>
          <w:sz w:val="22"/>
          <w:szCs w:val="22"/>
          <w:lang w:val="hr-HR"/>
        </w:rPr>
        <w:t>.</w:t>
      </w:r>
      <w:r w:rsidR="001A2409">
        <w:rPr>
          <w:rFonts w:hAnsi="Times New Roman" w:ascii="Times New Roman"/>
          <w:sz w:val="22"/>
          <w:szCs w:val="22"/>
          <w:lang w:val="hr-HR"/>
        </w:rPr>
        <w:t xml:space="preserve"> i III.</w:t>
      </w:r>
      <w:r w:rsidR="00ED7141" w:rsidRPr="00732E01">
        <w:rPr>
          <w:rFonts w:hAnsi="Times New Roman" w:ascii="Times New Roman"/>
          <w:sz w:val="22"/>
          <w:szCs w:val="22"/>
          <w:lang w:val="hr-HR"/>
        </w:rPr>
        <w:t xml:space="preserve"> i to na način </w:t>
      </w:r>
      <w:r w:rsidR="001A2409">
        <w:rPr>
          <w:rFonts w:hAnsi="Times New Roman" w:ascii="Times New Roman"/>
          <w:sz w:val="22"/>
          <w:szCs w:val="22"/>
          <w:lang w:val="hr-HR"/>
        </w:rPr>
        <w:t xml:space="preserve">da je umjesto ispravnog naziva dužnika koji glasi </w:t>
      </w:r>
      <w:r w:rsidR="00D90763">
        <w:rPr>
          <w:rFonts w:hAnsi="Times New Roman" w:ascii="Times New Roman"/>
          <w:sz w:val="22"/>
          <w:szCs w:val="22"/>
          <w:lang w:val="hr-HR"/>
        </w:rPr>
        <w:t>"RAGUSA PRIJEVOZ j.d.o.o. za prijevoz i usluge, OIB: 36889801912</w:t>
      </w:r>
      <w:r w:rsidR="007910E0" w:rsidRPr="007910E0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910E0">
        <w:rPr>
          <w:rFonts w:hAnsi="Times New Roman" w:ascii="Times New Roman"/>
          <w:sz w:val="22"/>
          <w:szCs w:val="22"/>
          <w:lang w:val="hr-HR"/>
        </w:rPr>
        <w:t>sa sjedištem u Frana Antice 2, 20000 Dubrovnik</w:t>
      </w:r>
      <w:r w:rsidR="00387643">
        <w:rPr>
          <w:rFonts w:hAnsi="Times New Roman" w:ascii="Times New Roman"/>
          <w:sz w:val="22"/>
          <w:szCs w:val="22"/>
          <w:lang w:val="hr-HR"/>
        </w:rPr>
        <w:t>"</w:t>
      </w:r>
      <w:r w:rsidR="00D90763">
        <w:rPr>
          <w:rFonts w:hAnsi="Times New Roman" w:ascii="Times New Roman"/>
          <w:sz w:val="22"/>
          <w:szCs w:val="22"/>
          <w:lang w:val="hr-HR"/>
        </w:rPr>
        <w:t xml:space="preserve"> pogrešno navedeno da se radi o dužniku </w:t>
      </w:r>
      <w:r w:rsidR="001A2409" w:rsidRPr="00732E01">
        <w:rPr>
          <w:rFonts w:hAnsi="Times New Roman" w:ascii="Times New Roman"/>
          <w:sz w:val="22"/>
          <w:szCs w:val="22"/>
          <w:lang w:val="hr-HR"/>
        </w:rPr>
        <w:t>„</w:t>
      </w:r>
      <w:r w:rsidR="001A2409">
        <w:rPr>
          <w:rFonts w:hAnsi="Times New Roman" w:ascii="Times New Roman"/>
          <w:sz w:val="22"/>
          <w:szCs w:val="22"/>
        </w:rPr>
        <w:t>SMOKVICA d.o.o., Smokvica 255, 20272 Smokvica, OIB: 46592303968</w:t>
      </w:r>
      <w:r w:rsidR="00D90763">
        <w:rPr>
          <w:rFonts w:hAnsi="Times New Roman" w:ascii="Times New Roman"/>
          <w:sz w:val="22"/>
          <w:szCs w:val="22"/>
          <w:lang w:val="hr-HR"/>
        </w:rPr>
        <w:t>“.</w:t>
      </w:r>
      <w:r w:rsidR="001A2409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ED7141" w:rsidP="00732E01" w:rsidR="00ED7141" w:rsidRPr="00732E01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47130" w:rsidP="00DE3EE7" w:rsidR="00A47130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lastRenderedPageBreak/>
        <w:t>Da se rad</w:t>
      </w:r>
      <w:r w:rsidR="00EA06A7">
        <w:rPr>
          <w:rFonts w:hAnsi="Times New Roman" w:ascii="Times New Roman"/>
          <w:sz w:val="22"/>
          <w:szCs w:val="22"/>
          <w:lang w:val="hr-HR"/>
        </w:rPr>
        <w:t>i o očitoj pogrešci proizlazi iz toga što</w:t>
      </w:r>
      <w:r>
        <w:rPr>
          <w:rFonts w:hAnsi="Times New Roman" w:ascii="Times New Roman"/>
          <w:sz w:val="22"/>
          <w:szCs w:val="22"/>
          <w:lang w:val="hr-HR"/>
        </w:rPr>
        <w:t xml:space="preserve"> je dana 11. </w:t>
      </w:r>
      <w:r w:rsidR="000D437B">
        <w:rPr>
          <w:rFonts w:hAnsi="Times New Roman" w:ascii="Times New Roman"/>
          <w:sz w:val="22"/>
          <w:szCs w:val="22"/>
          <w:lang w:val="hr-HR"/>
        </w:rPr>
        <w:t>prosinca</w:t>
      </w:r>
      <w:r w:rsidR="00BE0F04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A06A7">
        <w:rPr>
          <w:rFonts w:hAnsi="Times New Roman" w:ascii="Times New Roman"/>
          <w:sz w:val="22"/>
          <w:szCs w:val="22"/>
          <w:lang w:val="hr-HR"/>
        </w:rPr>
        <w:t xml:space="preserve">2018. godine </w:t>
      </w:r>
      <w:r w:rsidR="00BE0F04">
        <w:rPr>
          <w:rFonts w:hAnsi="Times New Roman" w:ascii="Times New Roman"/>
          <w:sz w:val="22"/>
          <w:szCs w:val="22"/>
          <w:lang w:val="hr-HR"/>
        </w:rPr>
        <w:t>predmetna odluka oglašena na e-oglasnoj ploči na stečajnog dužnika RAGUSA PRIJEVOZ j.d.o.o. za prijevoz i usluge, OIB: 36889801912</w:t>
      </w:r>
      <w:r w:rsidR="00EA06A7">
        <w:rPr>
          <w:rFonts w:hAnsi="Times New Roman" w:ascii="Times New Roman"/>
          <w:sz w:val="22"/>
          <w:szCs w:val="22"/>
          <w:lang w:val="hr-HR"/>
        </w:rPr>
        <w:t xml:space="preserve">, što proizlazi iz potvrde o objavi oglasa na poleđini lista spisa </w:t>
      </w:r>
      <w:r w:rsidR="005F7D67">
        <w:rPr>
          <w:rFonts w:hAnsi="Times New Roman" w:ascii="Times New Roman"/>
          <w:sz w:val="22"/>
          <w:szCs w:val="22"/>
          <w:lang w:val="hr-HR"/>
        </w:rPr>
        <w:t>9.</w:t>
      </w:r>
    </w:p>
    <w:p w:rsidRDefault="005F7D67" w:rsidP="00DE3EE7" w:rsidR="005F7D67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5F7D67" w:rsidP="005F7D67" w:rsidR="005F7D67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732E01">
        <w:rPr>
          <w:rFonts w:hAnsi="Times New Roman" w:ascii="Times New Roman"/>
          <w:sz w:val="22"/>
          <w:szCs w:val="22"/>
          <w:lang w:val="hr-HR"/>
        </w:rPr>
        <w:t>U smislu čl. 342. Zakona o parničnom postupku (NN 53/91, 91/92, 111/99, 88/01, 117/03, 84/08 i 57/11, dalje u tekstu: ZPP)  pogreške u imenima i brojevima i druge očite pogreške u pisanju i računanju, nedostatke u obliku i nesuglasnost prijepisa presude s izvornikom, ispravit će se posebnim rješenjem, te je stoga odlučeno kao u izreci ovog rješenja.</w:t>
      </w:r>
    </w:p>
    <w:p w:rsidRDefault="005F7D67" w:rsidP="005F7D67" w:rsidR="005F7D67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961785" w:rsidP="005F7D67" w:rsidR="00961785" w:rsidRPr="00732E0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42B69" w:rsidP="00142B69" w:rsidR="00142B69" w:rsidRPr="00732E01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732E01">
        <w:rPr>
          <w:rFonts w:hAnsi="Times New Roman" w:ascii="Times New Roman"/>
          <w:b/>
          <w:sz w:val="22"/>
          <w:szCs w:val="22"/>
          <w:lang w:val="hr-HR"/>
        </w:rPr>
        <w:t>U</w:t>
      </w:r>
      <w:r w:rsidR="004E48DA" w:rsidRPr="00732E01">
        <w:rPr>
          <w:rFonts w:hAnsi="Times New Roman" w:ascii="Times New Roman"/>
          <w:b/>
          <w:sz w:val="22"/>
          <w:szCs w:val="22"/>
          <w:lang w:val="hr-HR"/>
        </w:rPr>
        <w:t xml:space="preserve"> Dubrovniku, </w:t>
      </w:r>
      <w:r w:rsidR="00961785" w:rsidRPr="00732E01">
        <w:rPr>
          <w:rFonts w:hAnsi="Times New Roman" w:ascii="Times New Roman"/>
          <w:b/>
          <w:sz w:val="22"/>
          <w:szCs w:val="22"/>
          <w:lang w:val="hr-HR"/>
        </w:rPr>
        <w:t xml:space="preserve">dana </w:t>
      </w:r>
      <w:r w:rsidR="00CA2A46">
        <w:rPr>
          <w:rFonts w:hAnsi="Times New Roman" w:ascii="Times New Roman"/>
          <w:b/>
          <w:sz w:val="22"/>
          <w:szCs w:val="22"/>
          <w:lang w:val="hr-HR"/>
        </w:rPr>
        <w:t>13. prosinca</w:t>
      </w:r>
      <w:r w:rsidR="00282FDC" w:rsidRPr="00732E01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CA2A46">
        <w:rPr>
          <w:rFonts w:hAnsi="Times New Roman" w:ascii="Times New Roman"/>
          <w:b/>
          <w:sz w:val="22"/>
          <w:szCs w:val="22"/>
          <w:lang w:val="hr-HR"/>
        </w:rPr>
        <w:t>2018</w:t>
      </w:r>
      <w:r w:rsidR="00B430FC" w:rsidRPr="00732E01">
        <w:rPr>
          <w:rFonts w:hAnsi="Times New Roman" w:ascii="Times New Roman"/>
          <w:b/>
          <w:sz w:val="22"/>
          <w:szCs w:val="22"/>
          <w:lang w:val="hr-HR"/>
        </w:rPr>
        <w:t xml:space="preserve">. </w:t>
      </w:r>
      <w:r w:rsidRPr="00732E01">
        <w:rPr>
          <w:rFonts w:hAnsi="Times New Roman" w:ascii="Times New Roman"/>
          <w:b/>
          <w:sz w:val="22"/>
          <w:szCs w:val="22"/>
          <w:lang w:val="hr-HR"/>
        </w:rPr>
        <w:t>godine</w:t>
      </w:r>
    </w:p>
    <w:p w:rsidRDefault="0020705C" w:rsidP="00F30BFD" w:rsidR="0020705C" w:rsidRPr="00732E01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42B69" w:rsidP="00F30BFD" w:rsidR="00142B69" w:rsidRPr="00732E01">
      <w:pPr>
        <w:ind w:firstLine="84" w:left="5676"/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732E01">
        <w:rPr>
          <w:rFonts w:hAnsi="Times New Roman" w:ascii="Times New Roman"/>
          <w:b/>
          <w:sz w:val="22"/>
          <w:szCs w:val="22"/>
          <w:lang w:val="hr-HR"/>
        </w:rPr>
        <w:t>S</w:t>
      </w:r>
      <w:r w:rsidR="00961785" w:rsidRPr="00732E01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Pr="00732E01">
        <w:rPr>
          <w:rFonts w:hAnsi="Times New Roman" w:ascii="Times New Roman"/>
          <w:b/>
          <w:sz w:val="22"/>
          <w:szCs w:val="22"/>
          <w:lang w:val="hr-HR"/>
        </w:rPr>
        <w:t>u</w:t>
      </w:r>
      <w:r w:rsidR="00961785" w:rsidRPr="00732E01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Pr="00732E01">
        <w:rPr>
          <w:rFonts w:hAnsi="Times New Roman" w:ascii="Times New Roman"/>
          <w:b/>
          <w:sz w:val="22"/>
          <w:szCs w:val="22"/>
          <w:lang w:val="hr-HR"/>
        </w:rPr>
        <w:t>d</w:t>
      </w:r>
      <w:r w:rsidR="00961785" w:rsidRPr="00732E01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Pr="00732E01">
        <w:rPr>
          <w:rFonts w:hAnsi="Times New Roman" w:ascii="Times New Roman"/>
          <w:b/>
          <w:sz w:val="22"/>
          <w:szCs w:val="22"/>
          <w:lang w:val="hr-HR"/>
        </w:rPr>
        <w:t>a</w:t>
      </w:r>
      <w:r w:rsidR="00961785" w:rsidRPr="00732E01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Pr="00732E01">
        <w:rPr>
          <w:rFonts w:hAnsi="Times New Roman" w:ascii="Times New Roman"/>
          <w:b/>
          <w:sz w:val="22"/>
          <w:szCs w:val="22"/>
          <w:lang w:val="hr-HR"/>
        </w:rPr>
        <w:t>c</w:t>
      </w:r>
      <w:r w:rsidR="00961785" w:rsidRPr="00732E01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Pr="00732E01">
        <w:rPr>
          <w:rFonts w:hAnsi="Times New Roman" w:ascii="Times New Roman"/>
          <w:b/>
          <w:sz w:val="22"/>
          <w:szCs w:val="22"/>
          <w:lang w:val="hr-HR"/>
        </w:rPr>
        <w:t>:</w:t>
      </w:r>
      <w:r w:rsidR="00961785" w:rsidRPr="00732E01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</w:p>
    <w:p w:rsidRDefault="00F30BFD" w:rsidP="00F30BFD" w:rsidR="00F30BFD" w:rsidRPr="00732E01">
      <w:pPr>
        <w:ind w:firstLine="84" w:left="5676"/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282FDC" w:rsidP="00FD201C" w:rsidR="0020705C" w:rsidRPr="00732E01">
      <w:pPr>
        <w:ind w:firstLine="168" w:left="5592"/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732E01">
        <w:rPr>
          <w:rFonts w:hAnsi="Times New Roman" w:ascii="Times New Roman"/>
          <w:b/>
          <w:sz w:val="22"/>
          <w:szCs w:val="22"/>
          <w:lang w:val="hr-HR"/>
        </w:rPr>
        <w:t>Anka Muhoberac</w:t>
      </w:r>
      <w:r w:rsidR="00B74FF4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761743" w:rsidP="00142B69" w:rsidR="00761743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761743" w:rsidP="00142B69" w:rsidR="00761743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761743" w:rsidP="00142B69" w:rsidR="00761743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42B69" w:rsidP="00142B69" w:rsidR="00142B69" w:rsidRPr="00732E01">
      <w:pPr>
        <w:rPr>
          <w:rFonts w:hAnsi="Times New Roman" w:ascii="Times New Roman"/>
          <w:sz w:val="22"/>
          <w:szCs w:val="22"/>
          <w:lang w:val="hr-HR"/>
        </w:rPr>
      </w:pPr>
      <w:r w:rsidRPr="00732E01">
        <w:rPr>
          <w:rFonts w:hAnsi="Times New Roman" w:ascii="Times New Roman"/>
          <w:b/>
          <w:sz w:val="22"/>
          <w:szCs w:val="22"/>
          <w:lang w:val="hr-HR"/>
        </w:rPr>
        <w:t>UPUTA O PRAVNOM LIJEKU:</w:t>
      </w:r>
      <w:r w:rsidRPr="00732E01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142B69" w:rsidP="00142B69" w:rsidR="00142B69" w:rsidRPr="00732E01">
      <w:pPr>
        <w:pStyle w:val="Tijeloteksta"/>
        <w:rPr>
          <w:szCs w:val="22"/>
        </w:rPr>
      </w:pPr>
      <w:r w:rsidRPr="00732E01">
        <w:rPr>
          <w:szCs w:val="22"/>
        </w:rPr>
        <w:t>Protiv ovog rješenja je dopuštena žalba. Žalba se izjavljuje Visokom trgovačkom sudu Republike Hrvatske u Zagrebu, putem ovog suda, u tri istovjetna primjerka, u roku 8 dana od dana dostave rješenja, pozivom na gornji poslovni broj spisa.</w:t>
      </w:r>
    </w:p>
    <w:p w:rsidRDefault="00142B69" w:rsidP="00142B69" w:rsidR="00142B69" w:rsidRPr="00732E01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32E01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5F7D67" w:rsidP="005F7D67" w:rsidR="005F7D67" w:rsidRPr="006974C4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6974C4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5F7D67" w:rsidP="005F7D67" w:rsidR="005F7D67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974C4">
        <w:rPr>
          <w:rFonts w:hAnsi="Times New Roman" w:ascii="Times New Roman"/>
          <w:sz w:val="22"/>
          <w:szCs w:val="22"/>
          <w:lang w:val="hr-HR"/>
        </w:rPr>
        <w:t xml:space="preserve">1.) Podnositelju zahtjeva: FINA-i </w:t>
      </w:r>
    </w:p>
    <w:p w:rsidRDefault="005F7D67" w:rsidP="005F7D67" w:rsidR="005F7D67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974C4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5F7D67" w:rsidP="005F7D67" w:rsidR="005F7D67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974C4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5F7D67" w:rsidP="005F7D67" w:rsidR="005F7D67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974C4">
        <w:rPr>
          <w:rFonts w:hAnsi="Times New Roman" w:ascii="Times New Roman"/>
          <w:sz w:val="22"/>
          <w:szCs w:val="22"/>
          <w:lang w:val="hr-HR"/>
        </w:rPr>
        <w:t>4.) Sudski registar odmah i po pravomoćnosti,</w:t>
      </w:r>
    </w:p>
    <w:p w:rsidRDefault="005F7D67" w:rsidP="005F7D67" w:rsidR="005F7D67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974C4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5F7D67" w:rsidP="005F7D67" w:rsidR="005F7D67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974C4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8C5C6E" w:rsidP="005F7D67" w:rsidR="005F7D67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7.) Splitska banka d.d., Sberbank</w:t>
      </w:r>
      <w:r w:rsidR="005F7D67">
        <w:rPr>
          <w:rFonts w:hAnsi="Times New Roman" w:ascii="Times New Roman"/>
          <w:sz w:val="22"/>
          <w:szCs w:val="22"/>
          <w:lang w:val="hr-HR"/>
        </w:rPr>
        <w:t xml:space="preserve"> d.d.,</w:t>
      </w:r>
    </w:p>
    <w:p w:rsidRDefault="005F7D67" w:rsidP="005F7D67" w:rsidR="005F7D67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974C4">
        <w:rPr>
          <w:rFonts w:hAnsi="Times New Roman" w:ascii="Times New Roman"/>
          <w:sz w:val="22"/>
          <w:szCs w:val="22"/>
          <w:lang w:val="hr-HR"/>
        </w:rPr>
        <w:t>8.) Mrežna stranica e-Oglasne ploče,</w:t>
      </w:r>
    </w:p>
    <w:p w:rsidRDefault="005F7D67" w:rsidP="005F7D67" w:rsidR="005F7D67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5F7D67" w:rsidP="005F7D67" w:rsidR="005F7D67" w:rsidRPr="006974C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974C4">
        <w:rPr>
          <w:rFonts w:hAnsi="Times New Roman" w:ascii="Times New Roman"/>
          <w:sz w:val="22"/>
          <w:szCs w:val="22"/>
          <w:lang w:val="hr-HR"/>
        </w:rPr>
        <w:t>- svima putem e oglasne ploče suda.</w:t>
      </w:r>
    </w:p>
    <w:p w:rsidRDefault="00732E01" w:rsidP="00732E01" w:rsidR="00732E01" w:rsidRPr="00732E01">
      <w:pPr>
        <w:pStyle w:val="Podnaslov"/>
        <w:rPr>
          <w:rFonts w:hAnsi="Times" w:ascii="Times"/>
          <w:b w:val="false"/>
          <w:color w:val="auto"/>
          <w:sz w:val="22"/>
          <w:szCs w:val="22"/>
        </w:rPr>
      </w:pPr>
    </w:p>
    <w:p w:rsidRDefault="00732E01" w:rsidP="00732E01" w:rsidR="00732E01" w:rsidRPr="00732E01">
      <w:pPr>
        <w:ind w:firstLine="720"/>
        <w:rPr>
          <w:rFonts w:hAnsi="Times" w:ascii="Times"/>
          <w:sz w:val="22"/>
          <w:szCs w:val="22"/>
          <w:lang w:val="hr-HR"/>
        </w:rPr>
      </w:pPr>
    </w:p>
    <w:p w:rsidRDefault="00BC0C5F" w:rsidP="00282FDC" w:rsidR="00BC0C5F" w:rsidRPr="00732E01">
      <w:pPr>
        <w:jc w:val="both"/>
        <w:rPr>
          <w:lang w:val="hr-HR"/>
        </w:rPr>
      </w:pPr>
    </w:p>
    <w:sectPr w:rsidSect="009D40BA" w:rsidR="00BC0C5F" w:rsidRPr="00732E01">
      <w:headerReference w:type="even" r:id="rId10"/>
      <w:headerReference w:type="default" r:id="rId11"/>
      <w:pgSz w:h="16838" w:w="11906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4B8B" w:rsidR="00FD4B8B">
      <w:r>
        <w:separator/>
      </w:r>
    </w:p>
  </w:endnote>
  <w:endnote w:id="0" w:type="continuationSeparator">
    <w:p w:rsidRDefault="00FD4B8B" w:rsidR="00FD4B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4B8B" w:rsidR="00FD4B8B">
      <w:r>
        <w:separator/>
      </w:r>
    </w:p>
  </w:footnote>
  <w:footnote w:id="0" w:type="continuationSeparator">
    <w:p w:rsidRDefault="00FD4B8B" w:rsidR="00FD4B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730B" w:rsidP="009D40BA" w:rsidR="0020730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0730B" w:rsidR="0020730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730B" w:rsidP="009D40BA" w:rsidR="0020730B" w:rsidRPr="009D40BA">
    <w:pPr>
      <w:pStyle w:val="Zaglavlje"/>
      <w:framePr w:y="1" w:xAlign="center" w:vAnchor="text" w:hAnchor="margin" w:wrap="around"/>
      <w:rPr>
        <w:rStyle w:val="Brojstranice"/>
        <w:sz w:val="20"/>
      </w:rPr>
    </w:pPr>
    <w:r w:rsidRPr="009D40BA">
      <w:rPr>
        <w:rStyle w:val="Brojstranice"/>
        <w:sz w:val="20"/>
      </w:rPr>
      <w:fldChar w:fldCharType="begin"/>
    </w:r>
    <w:r w:rsidRPr="009D40BA">
      <w:rPr>
        <w:rStyle w:val="Brojstranice"/>
        <w:sz w:val="20"/>
      </w:rPr>
      <w:instrText xml:space="preserve">PAGE  </w:instrText>
    </w:r>
    <w:r w:rsidRPr="009D40BA">
      <w:rPr>
        <w:rStyle w:val="Brojstranice"/>
        <w:sz w:val="20"/>
      </w:rPr>
      <w:fldChar w:fldCharType="separate"/>
    </w:r>
    <w:r w:rsidR="004A4CE7">
      <w:rPr>
        <w:rStyle w:val="Brojstranice"/>
        <w:noProof/>
        <w:sz w:val="20"/>
      </w:rPr>
      <w:t>2</w:t>
    </w:r>
    <w:r w:rsidRPr="009D40BA">
      <w:rPr>
        <w:rStyle w:val="Brojstranice"/>
        <w:sz w:val="20"/>
      </w:rPr>
      <w:fldChar w:fldCharType="end"/>
    </w:r>
  </w:p>
  <w:p w:rsidRDefault="0020730B" w:rsidP="009D40BA" w:rsidR="0020730B" w:rsidRPr="00B430FC">
    <w:pPr>
      <w:pStyle w:val="Zaglavlje"/>
      <w:jc w:val="right"/>
      <w:rPr>
        <w:rFonts w:hAnsi="Times New Roman" w:ascii="Times New Roman"/>
        <w:b/>
        <w:sz w:val="22"/>
        <w:szCs w:val="22"/>
      </w:rPr>
    </w:pPr>
    <w:r w:rsidRPr="00B430FC">
      <w:rPr>
        <w:rFonts w:hAnsi="Times New Roman" w:ascii="Times New Roman"/>
        <w:b/>
        <w:sz w:val="22"/>
        <w:szCs w:val="22"/>
      </w:rPr>
      <w:t xml:space="preserve">Posl.br.17 </w:t>
    </w:r>
    <w:smartTag w:element="place" w:uri="urn:schemas-microsoft-com:office:smarttags">
      <w:r>
        <w:rPr>
          <w:rFonts w:hAnsi="Times New Roman" w:ascii="Times New Roman"/>
          <w:b/>
          <w:sz w:val="22"/>
          <w:szCs w:val="22"/>
        </w:rPr>
        <w:t>St.</w:t>
      </w:r>
    </w:smartTag>
    <w:r w:rsidR="00F9171C">
      <w:rPr>
        <w:rFonts w:hAnsi="Times New Roman" w:ascii="Times New Roman"/>
        <w:b/>
        <w:sz w:val="22"/>
        <w:szCs w:val="22"/>
      </w:rPr>
      <w:t xml:space="preserve"> 725/2018</w:t>
    </w:r>
    <w:r>
      <w:rPr>
        <w:rFonts w:hAnsi="Times New Roman" w:ascii="Times New Roman"/>
        <w:b/>
        <w:sz w:val="22"/>
        <w:szCs w:val="22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F60572"/>
    <w:multiLevelType w:val="hybridMultilevel"/>
    <w:tmpl w:val="06925AC2"/>
    <w:lvl w:tplc="3E80104E" w:ilvl="0">
      <w:numFmt w:val="bullet"/>
      <w:lvlText w:val="-"/>
      <w:lvlJc w:val="left"/>
      <w:pPr>
        <w:tabs>
          <w:tab w:pos="540" w:val="num"/>
        </w:tabs>
        <w:ind w:hanging="360" w:left="540"/>
      </w:pPr>
      <w:rPr>
        <w:rFonts w:cs="Times New Roman" w:eastAsia="Times New Roman" w:hAnsi="Tw Cen MT" w:ascii="Tw Cen MT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1E3150E"/>
    <w:multiLevelType w:val="hybridMultilevel"/>
    <w:tmpl w:val="BEBA922C"/>
    <w:lvl w:tplc="1F1E0C6A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">
    <w:nsid w:val="418C6C85"/>
    <w:multiLevelType w:val="hybridMultilevel"/>
    <w:tmpl w:val="471447C2"/>
    <w:lvl w:tplc="366885E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605033AD"/>
    <w:multiLevelType w:val="hybridMultilevel"/>
    <w:tmpl w:val="780E24D0"/>
    <w:lvl w:tplc="D156899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62B5C43"/>
    <w:multiLevelType w:val="hybridMultilevel"/>
    <w:tmpl w:val="0C74350E"/>
    <w:lvl w:tplc="5E1AA4D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2F86C4D"/>
    <w:multiLevelType w:val="hybridMultilevel"/>
    <w:tmpl w:val="D054BF40"/>
    <w:lvl w:tplc="EFB6BAB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43444"/>
    <w:rsid w:val="00003563"/>
    <w:rsid w:val="000040D3"/>
    <w:rsid w:val="00004522"/>
    <w:rsid w:val="00005EC2"/>
    <w:rsid w:val="00022500"/>
    <w:rsid w:val="00024F15"/>
    <w:rsid w:val="0002753F"/>
    <w:rsid w:val="00034168"/>
    <w:rsid w:val="00066DB4"/>
    <w:rsid w:val="00074E43"/>
    <w:rsid w:val="00076384"/>
    <w:rsid w:val="000C19C3"/>
    <w:rsid w:val="000C6E0F"/>
    <w:rsid w:val="000D437B"/>
    <w:rsid w:val="000D4538"/>
    <w:rsid w:val="000D51E7"/>
    <w:rsid w:val="000E580F"/>
    <w:rsid w:val="000E60BB"/>
    <w:rsid w:val="000F32EA"/>
    <w:rsid w:val="00114D9D"/>
    <w:rsid w:val="00142B69"/>
    <w:rsid w:val="00151894"/>
    <w:rsid w:val="001657AD"/>
    <w:rsid w:val="001748BE"/>
    <w:rsid w:val="00176FA1"/>
    <w:rsid w:val="00195B23"/>
    <w:rsid w:val="00196E53"/>
    <w:rsid w:val="00197262"/>
    <w:rsid w:val="001A0847"/>
    <w:rsid w:val="001A2409"/>
    <w:rsid w:val="001A7724"/>
    <w:rsid w:val="001B558C"/>
    <w:rsid w:val="001C73D3"/>
    <w:rsid w:val="001E4E97"/>
    <w:rsid w:val="001E6234"/>
    <w:rsid w:val="00201B99"/>
    <w:rsid w:val="0020705C"/>
    <w:rsid w:val="0020730B"/>
    <w:rsid w:val="00213074"/>
    <w:rsid w:val="00243670"/>
    <w:rsid w:val="00255EB3"/>
    <w:rsid w:val="0027043B"/>
    <w:rsid w:val="00282FDC"/>
    <w:rsid w:val="00284BF9"/>
    <w:rsid w:val="00284C97"/>
    <w:rsid w:val="00285B29"/>
    <w:rsid w:val="0029027B"/>
    <w:rsid w:val="002905B6"/>
    <w:rsid w:val="00297A04"/>
    <w:rsid w:val="002B7D0C"/>
    <w:rsid w:val="002C345D"/>
    <w:rsid w:val="002D0F2D"/>
    <w:rsid w:val="002E048A"/>
    <w:rsid w:val="002E6C75"/>
    <w:rsid w:val="002F0BD7"/>
    <w:rsid w:val="00311F7E"/>
    <w:rsid w:val="00344802"/>
    <w:rsid w:val="00366B90"/>
    <w:rsid w:val="0037270C"/>
    <w:rsid w:val="00373AA4"/>
    <w:rsid w:val="0038097D"/>
    <w:rsid w:val="00387643"/>
    <w:rsid w:val="00394C00"/>
    <w:rsid w:val="003B37BC"/>
    <w:rsid w:val="003B5EC2"/>
    <w:rsid w:val="003C572F"/>
    <w:rsid w:val="003D40AC"/>
    <w:rsid w:val="003E1627"/>
    <w:rsid w:val="004005F5"/>
    <w:rsid w:val="00415B16"/>
    <w:rsid w:val="00425F03"/>
    <w:rsid w:val="00433C5E"/>
    <w:rsid w:val="0044042B"/>
    <w:rsid w:val="00442F39"/>
    <w:rsid w:val="00446547"/>
    <w:rsid w:val="004509D5"/>
    <w:rsid w:val="00453E3F"/>
    <w:rsid w:val="00457C1B"/>
    <w:rsid w:val="00466DEC"/>
    <w:rsid w:val="00471708"/>
    <w:rsid w:val="00487BD4"/>
    <w:rsid w:val="00492BAA"/>
    <w:rsid w:val="004A3F15"/>
    <w:rsid w:val="004A4CE7"/>
    <w:rsid w:val="004C386A"/>
    <w:rsid w:val="004C7B9E"/>
    <w:rsid w:val="004E48DA"/>
    <w:rsid w:val="004F606E"/>
    <w:rsid w:val="00504F06"/>
    <w:rsid w:val="0051370A"/>
    <w:rsid w:val="00513F47"/>
    <w:rsid w:val="00524E7C"/>
    <w:rsid w:val="00544234"/>
    <w:rsid w:val="00547EDF"/>
    <w:rsid w:val="00551E39"/>
    <w:rsid w:val="00560F14"/>
    <w:rsid w:val="00581441"/>
    <w:rsid w:val="00581498"/>
    <w:rsid w:val="00595262"/>
    <w:rsid w:val="005B02E5"/>
    <w:rsid w:val="005C0971"/>
    <w:rsid w:val="005E6246"/>
    <w:rsid w:val="005F7D67"/>
    <w:rsid w:val="00623AA5"/>
    <w:rsid w:val="00630358"/>
    <w:rsid w:val="006418C2"/>
    <w:rsid w:val="0064679A"/>
    <w:rsid w:val="006918B5"/>
    <w:rsid w:val="006A20DA"/>
    <w:rsid w:val="006A6507"/>
    <w:rsid w:val="006B1028"/>
    <w:rsid w:val="006D5E5D"/>
    <w:rsid w:val="006F1FEB"/>
    <w:rsid w:val="007044DD"/>
    <w:rsid w:val="007079C3"/>
    <w:rsid w:val="00710F02"/>
    <w:rsid w:val="00712550"/>
    <w:rsid w:val="00713A72"/>
    <w:rsid w:val="0072740D"/>
    <w:rsid w:val="007303D6"/>
    <w:rsid w:val="00732E01"/>
    <w:rsid w:val="00754EF5"/>
    <w:rsid w:val="00761743"/>
    <w:rsid w:val="007700C0"/>
    <w:rsid w:val="0077754C"/>
    <w:rsid w:val="00780C97"/>
    <w:rsid w:val="007910E0"/>
    <w:rsid w:val="00795F12"/>
    <w:rsid w:val="007A7F80"/>
    <w:rsid w:val="007B75CB"/>
    <w:rsid w:val="007C71C0"/>
    <w:rsid w:val="007E3E7B"/>
    <w:rsid w:val="007E6F6F"/>
    <w:rsid w:val="00814B11"/>
    <w:rsid w:val="00821771"/>
    <w:rsid w:val="00826743"/>
    <w:rsid w:val="0084675C"/>
    <w:rsid w:val="00851769"/>
    <w:rsid w:val="00891390"/>
    <w:rsid w:val="00891AA4"/>
    <w:rsid w:val="008C12B8"/>
    <w:rsid w:val="008C5C6E"/>
    <w:rsid w:val="008E4159"/>
    <w:rsid w:val="008E5414"/>
    <w:rsid w:val="008E74F2"/>
    <w:rsid w:val="008F2A46"/>
    <w:rsid w:val="008F4AED"/>
    <w:rsid w:val="008F6ADA"/>
    <w:rsid w:val="009155E1"/>
    <w:rsid w:val="00916B93"/>
    <w:rsid w:val="00921A27"/>
    <w:rsid w:val="00921DC2"/>
    <w:rsid w:val="00940001"/>
    <w:rsid w:val="00955947"/>
    <w:rsid w:val="00961785"/>
    <w:rsid w:val="00966DEB"/>
    <w:rsid w:val="00976A13"/>
    <w:rsid w:val="00984592"/>
    <w:rsid w:val="009861DF"/>
    <w:rsid w:val="00994C8C"/>
    <w:rsid w:val="009C0B24"/>
    <w:rsid w:val="009C1ED9"/>
    <w:rsid w:val="009D40BA"/>
    <w:rsid w:val="009F0189"/>
    <w:rsid w:val="009F21B4"/>
    <w:rsid w:val="00A1136C"/>
    <w:rsid w:val="00A17245"/>
    <w:rsid w:val="00A25C66"/>
    <w:rsid w:val="00A43444"/>
    <w:rsid w:val="00A47130"/>
    <w:rsid w:val="00A51590"/>
    <w:rsid w:val="00A71533"/>
    <w:rsid w:val="00A74817"/>
    <w:rsid w:val="00A7557C"/>
    <w:rsid w:val="00A77FCC"/>
    <w:rsid w:val="00A877B1"/>
    <w:rsid w:val="00AA1663"/>
    <w:rsid w:val="00AA3335"/>
    <w:rsid w:val="00AA695E"/>
    <w:rsid w:val="00AA7C81"/>
    <w:rsid w:val="00AC397E"/>
    <w:rsid w:val="00AD08E7"/>
    <w:rsid w:val="00AD19E9"/>
    <w:rsid w:val="00AF3E29"/>
    <w:rsid w:val="00B02302"/>
    <w:rsid w:val="00B046BB"/>
    <w:rsid w:val="00B12223"/>
    <w:rsid w:val="00B27E63"/>
    <w:rsid w:val="00B3200D"/>
    <w:rsid w:val="00B430FC"/>
    <w:rsid w:val="00B44DFC"/>
    <w:rsid w:val="00B46DFC"/>
    <w:rsid w:val="00B7293E"/>
    <w:rsid w:val="00B74FF4"/>
    <w:rsid w:val="00B83C90"/>
    <w:rsid w:val="00BA026F"/>
    <w:rsid w:val="00BC0B61"/>
    <w:rsid w:val="00BC0C5F"/>
    <w:rsid w:val="00BC21EA"/>
    <w:rsid w:val="00BD4076"/>
    <w:rsid w:val="00BD573C"/>
    <w:rsid w:val="00BD762D"/>
    <w:rsid w:val="00BE0F04"/>
    <w:rsid w:val="00BE35DC"/>
    <w:rsid w:val="00BE5343"/>
    <w:rsid w:val="00C14CEC"/>
    <w:rsid w:val="00C32689"/>
    <w:rsid w:val="00C33CD7"/>
    <w:rsid w:val="00C34412"/>
    <w:rsid w:val="00C43DE3"/>
    <w:rsid w:val="00C472A9"/>
    <w:rsid w:val="00C531C2"/>
    <w:rsid w:val="00C74694"/>
    <w:rsid w:val="00C84592"/>
    <w:rsid w:val="00C868EA"/>
    <w:rsid w:val="00CA20F0"/>
    <w:rsid w:val="00CA2A46"/>
    <w:rsid w:val="00CC04EC"/>
    <w:rsid w:val="00CE22B1"/>
    <w:rsid w:val="00CE4D97"/>
    <w:rsid w:val="00CE5CCA"/>
    <w:rsid w:val="00CF09D5"/>
    <w:rsid w:val="00D33AC6"/>
    <w:rsid w:val="00D37C20"/>
    <w:rsid w:val="00D61EA1"/>
    <w:rsid w:val="00D655C8"/>
    <w:rsid w:val="00D73947"/>
    <w:rsid w:val="00D75710"/>
    <w:rsid w:val="00D84287"/>
    <w:rsid w:val="00D90763"/>
    <w:rsid w:val="00DB4CF7"/>
    <w:rsid w:val="00DB6188"/>
    <w:rsid w:val="00DC2540"/>
    <w:rsid w:val="00DE3EE7"/>
    <w:rsid w:val="00DE4F07"/>
    <w:rsid w:val="00DF7742"/>
    <w:rsid w:val="00E01D91"/>
    <w:rsid w:val="00E15F9A"/>
    <w:rsid w:val="00E41156"/>
    <w:rsid w:val="00E83CF2"/>
    <w:rsid w:val="00E87E85"/>
    <w:rsid w:val="00E90B68"/>
    <w:rsid w:val="00EA06A7"/>
    <w:rsid w:val="00EA4F2F"/>
    <w:rsid w:val="00EA7CC6"/>
    <w:rsid w:val="00EB726C"/>
    <w:rsid w:val="00ED7141"/>
    <w:rsid w:val="00ED7700"/>
    <w:rsid w:val="00EE3169"/>
    <w:rsid w:val="00EF0597"/>
    <w:rsid w:val="00EF42D7"/>
    <w:rsid w:val="00F011E8"/>
    <w:rsid w:val="00F07003"/>
    <w:rsid w:val="00F30BFD"/>
    <w:rsid w:val="00F3347E"/>
    <w:rsid w:val="00F33CAD"/>
    <w:rsid w:val="00F41447"/>
    <w:rsid w:val="00F43A09"/>
    <w:rsid w:val="00F43A61"/>
    <w:rsid w:val="00F51021"/>
    <w:rsid w:val="00F711F1"/>
    <w:rsid w:val="00F71C9A"/>
    <w:rsid w:val="00F72CF5"/>
    <w:rsid w:val="00F869B8"/>
    <w:rsid w:val="00F87E95"/>
    <w:rsid w:val="00F9171C"/>
    <w:rsid w:val="00F9500D"/>
    <w:rsid w:val="00F954A2"/>
    <w:rsid w:val="00F96886"/>
    <w:rsid w:val="00FA0CC6"/>
    <w:rsid w:val="00FB384B"/>
    <w:rsid w:val="00FB39CD"/>
    <w:rsid w:val="00FB3D06"/>
    <w:rsid w:val="00FB52C1"/>
    <w:rsid w:val="00FC0A11"/>
    <w:rsid w:val="00FD201C"/>
    <w:rsid w:val="00FD4B8B"/>
    <w:rsid w:val="00FD5921"/>
    <w:rsid w:val="00FD7255"/>
    <w:rsid w:val="00FD7727"/>
    <w:rsid w:val="00FE0F6F"/>
    <w:rsid w:val="00FE2C1D"/>
    <w:rsid w:val="00FF343D"/>
    <w:rsid w:val="00FF6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lac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szCs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D40B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D40BA"/>
  </w:style>
  <w:style w:styleId="Podnoje" w:type="paragraph">
    <w:name w:val="footer"/>
    <w:basedOn w:val="Normal"/>
    <w:rsid w:val="009D40B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284BF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142B69"/>
    <w:pPr>
      <w:jc w:val="both"/>
    </w:pPr>
    <w:rPr>
      <w:rFonts w:hAnsi="Times New Roman" w:ascii="Times New Roman"/>
      <w:sz w:val="22"/>
      <w:lang w:eastAsia="hr-HR" w:val="hr-HR"/>
    </w:rPr>
  </w:style>
  <w:style w:styleId="Podnaslov" w:type="paragraph">
    <w:name w:val="Subtitle"/>
    <w:basedOn w:val="Normal"/>
    <w:qFormat/>
    <w:rsid w:val="00282FDC"/>
    <w:pPr>
      <w:jc w:val="both"/>
    </w:pPr>
    <w:rPr>
      <w:rFonts w:hAnsi="Tahoma" w:ascii="Tahoma"/>
      <w:b/>
      <w:color w:val="0000FF"/>
      <w:szCs w:val="20"/>
      <w:lang w:eastAsia="hr-HR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074E43"/>
    <w:rPr>
      <w:rFonts w:hAnsi="Arial" w:ascii="Arial"/>
      <w:sz w:val="24"/>
      <w:szCs w:val="24"/>
      <w:lang w:eastAsia="en-US" w:val="en-GB"/>
    </w:rPr>
  </w:style>
  <w:style w:styleId="Odlomakpopisa" w:type="paragraph">
    <w:name w:val="List Paragraph"/>
    <w:basedOn w:val="Normal"/>
    <w:uiPriority w:val="34"/>
    <w:qFormat/>
    <w:rsid w:val="00F954A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4C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4CE7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4CE7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4CE7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4CE7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szCs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D40B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D40BA"/>
  </w:style>
  <w:style w:styleId="Podnoje" w:type="paragraph">
    <w:name w:val="footer"/>
    <w:basedOn w:val="Normal"/>
    <w:rsid w:val="009D40B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284BF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142B69"/>
    <w:pPr>
      <w:jc w:val="both"/>
    </w:pPr>
    <w:rPr>
      <w:rFonts w:ascii="Times New Roman" w:hAnsi="Times New Roman"/>
      <w:sz w:val="22"/>
      <w:lang w:eastAsia="hr-HR" w:val="hr-HR"/>
    </w:rPr>
  </w:style>
  <w:style w:styleId="Podnaslov" w:type="paragraph">
    <w:name w:val="Subtitle"/>
    <w:basedOn w:val="Normal"/>
    <w:qFormat/>
    <w:rsid w:val="00282FDC"/>
    <w:pPr>
      <w:jc w:val="both"/>
    </w:pPr>
    <w:rPr>
      <w:rFonts w:ascii="Tahoma" w:hAnsi="Tahoma"/>
      <w:b/>
      <w:color w:val="0000FF"/>
      <w:szCs w:val="20"/>
      <w:lang w:eastAsia="hr-HR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074E43"/>
    <w:rPr>
      <w:rFonts w:ascii="Arial" w:hAnsi="Arial"/>
      <w:sz w:val="24"/>
      <w:szCs w:val="24"/>
      <w:lang w:eastAsia="en-US" w:val="en-GB"/>
    </w:rPr>
  </w:style>
  <w:style w:styleId="Odlomakpopisa" w:type="paragraph">
    <w:name w:val="List Paragraph"/>
    <w:basedOn w:val="Normal"/>
    <w:uiPriority w:val="34"/>
    <w:qFormat/>
    <w:rsid w:val="00F954A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4C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4CE7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4CE7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4CE7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4CE7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725</izvorni_sadrzaj>
    <derivirana_varijabla naziv="DomainObject.Predmet.Broj_1">725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2018.</izvorni_sadrzaj>
    <derivirana_varijabla naziv="DomainObject.Predmet.DatumOsnivanja_1">18.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prosinca 2018.</izvorni_sadrzaj>
    <derivirana_varijabla naziv="DomainObject.Predmet.DatumRjesavanja_1">12. prosinca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St-725/2018</izvorni_sadrzaj>
    <derivirana_varijabla naziv="DomainObject.Predmet.OznakaBroj_1">St-725/2018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Anka</izvorni_sadrzaj>
    <derivirana_varijabla naziv="DomainObject.Predmet.PredmetRijesio.Ime_1">Anka</derivirana_varijabla>
  </DomainObject.Predmet.PredmetRijesio.Ime>
  <DomainObject.Predmet.PredmetRijesio.Oib>
    <izvorni_sadrzaj>73922526601</izvorni_sadrzaj>
    <derivirana_varijabla naziv="DomainObject.Predmet.PredmetRijesio.Oib_1">73922526601</derivirana_varijabla>
  </DomainObject.Predmet.PredmetRijesio.Oib>
  <DomainObject.Predmet.PredmetRijesio.Prezime>
    <izvorni_sadrzaj>Muhoberac</izvorni_sadrzaj>
    <derivirana_varijabla naziv="DomainObject.Predmet.PredmetRijesio.Prezime_1">Muhoberac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RAGUSA PRIJEVOZ j.d.o.o. za prijevoz i usluge</izvorni_sadrzaj>
    <derivirana_varijabla naziv="DomainObject.Predmet.ProtustrankaFormated_1">  RAGUSA PRIJEVOZ j.d.o.o. za prijevoz i usluge</derivirana_varijabla>
  </DomainObject.Predmet.ProtustrankaFormated>
  <DomainObject.Predmet.ProtustrankaFormatedOIB>
    <izvorni_sadrzaj>  RAGUSA PRIJEVOZ j.d.o.o. za prijevoz i usluge, OIB 36889801912</izvorni_sadrzaj>
    <derivirana_varijabla naziv="DomainObject.Predmet.ProtustrankaFormatedOIB_1">  RAGUSA PRIJEVOZ j.d.o.o. za prijevoz i usluge, OIB 36889801912</derivirana_varijabla>
  </DomainObject.Predmet.ProtustrankaFormatedOIB>
  <DomainObject.Predmet.ProtustrankaFormatedWithAdress>
    <izvorni_sadrzaj> RAGUSA PRIJEVOZ j.d.o.o. za prijevoz i usluge, Frana Antice 2, 20000 Dubrovnik</izvorni_sadrzaj>
    <derivirana_varijabla naziv="DomainObject.Predmet.ProtustrankaFormatedWithAdress_1"> RAGUSA PRIJEVOZ j.d.o.o. za prijevoz i usluge, Frana Antice 2, 20000 Dubrovnik</derivirana_varijabla>
  </DomainObject.Predmet.ProtustrankaFormatedWithAdress>
  <DomainObject.Predmet.ProtustrankaFormatedWithAdressOIB>
    <izvorni_sadrzaj> RAGUSA PRIJEVOZ j.d.o.o. za prijevoz i usluge, OIB 36889801912, Frana Antice 2, 20000 Dubrovnik</izvorni_sadrzaj>
    <derivirana_varijabla naziv="DomainObject.Predmet.ProtustrankaFormatedWithAdressOIB_1"> RAGUSA PRIJEVOZ j.d.o.o. za prijevoz i usluge, OIB 36889801912, Frana Antice 2, 20000 Dubrovnik</derivirana_varijabla>
  </DomainObject.Predmet.ProtustrankaFormatedWithAdressOIB>
  <DomainObject.Predmet.ProtustrankaWithAdress>
    <izvorni_sadrzaj>RAGUSA PRIJEVOZ j.d.o.o. za prijevoz i usluge Frana Antice 2, 20000 Dubrovnik</izvorni_sadrzaj>
    <derivirana_varijabla naziv="DomainObject.Predmet.ProtustrankaWithAdress_1">RAGUSA PRIJEVOZ j.d.o.o. za prijevoz i usluge Frana Antice 2, 20000 Dubrovnik</derivirana_varijabla>
  </DomainObject.Predmet.ProtustrankaWithAdress>
  <DomainObject.Predmet.ProtustrankaWithAdressOIB>
    <izvorni_sadrzaj>RAGUSA PRIJEVOZ j.d.o.o. za prijevoz i usluge, OIB 36889801912, Frana Antice 2, 20000 Dubrovnik</izvorni_sadrzaj>
    <derivirana_varijabla naziv="DomainObject.Predmet.ProtustrankaWithAdressOIB_1">RAGUSA PRIJEVOZ j.d.o.o. za prijevoz i usluge, OIB 36889801912, Frana Antice 2, 20000 Dubrovnik</derivirana_varijabla>
  </DomainObject.Predmet.ProtustrankaWithAdressOIB>
  <DomainObject.Predmet.ProtustrankaNazivFormated>
    <izvorni_sadrzaj>RAGUSA PRIJEVOZ j.d.o.o. za prijevoz i usluge</izvorni_sadrzaj>
    <derivirana_varijabla naziv="DomainObject.Predmet.ProtustrankaNazivFormated_1">RAGUSA PRIJEVOZ j.d.o.o. za prijevoz i usluge</derivirana_varijabla>
  </DomainObject.Predmet.ProtustrankaNazivFormated>
  <DomainObject.Predmet.ProtustrankaNazivFormatedOIB>
    <izvorni_sadrzaj>RAGUSA PRIJEVOZ j.d.o.o. za prijevoz i usluge, OIB 36889801912</izvorni_sadrzaj>
    <derivirana_varijabla naziv="DomainObject.Predmet.ProtustrankaNazivFormatedOIB_1">RAGUSA PRIJEVOZ j.d.o.o. za prijevoz i usluge, OIB 36889801912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7399.53</izvorni_sadrzaj>
    <derivirana_varijabla naziv="DomainObject.Predmet.TrenutnaVrijednost_1">7399.53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Vanda Udženija</izvorni_sadrzaj>
    <derivirana_varijabla naziv="DomainObject.Predmet.Zapisnicar_1">Vanda Udženija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RAGUSA PRIJEVOZ j.d.o.o. za prijevoz i usluge</item>
    </izvorni_sadrzaj>
    <derivirana_varijabla naziv="DomainObject.Predmet.ProtuStrankaListFormated_1">
      <item>RAGUSA PRIJEVOZ j.d.o.o. za prijevoz i usluge</item>
    </derivirana_varijabla>
  </DomainObject.Predmet.ProtuStrankaListFormated>
  <DomainObject.Predmet.ProtuStrankaListFormatedOIB>
    <izvorni_sadrzaj>
      <item>RAGUSA PRIJEVOZ j.d.o.o. za prijevoz i usluge, OIB 36889801912</item>
    </izvorni_sadrzaj>
    <derivirana_varijabla naziv="DomainObject.Predmet.ProtuStrankaListFormatedOIB_1">
      <item>RAGUSA PRIJEVOZ j.d.o.o. za prijevoz i usluge, OIB 36889801912</item>
    </derivirana_varijabla>
  </DomainObject.Predmet.ProtuStrankaListFormatedOIB>
  <DomainObject.Predmet.ProtuStrankaListFormatedWithAdress>
    <izvorni_sadrzaj>
      <item>RAGUSA PRIJEVOZ j.d.o.o. za prijevoz i usluge, Frana Antice 2, 20000 Dubrovnik</item>
    </izvorni_sadrzaj>
    <derivirana_varijabla naziv="DomainObject.Predmet.ProtuStrankaListFormatedWithAdress_1">
      <item>RAGUSA PRIJEVOZ j.d.o.o. za prijevoz i usluge, Frana Antice 2, 20000 Dubrovnik</item>
    </derivirana_varijabla>
  </DomainObject.Predmet.ProtuStrankaListFormatedWithAdress>
  <DomainObject.Predmet.ProtuStrankaListFormatedWithAdressOIB>
    <izvorni_sadrzaj>
      <item>RAGUSA PRIJEVOZ j.d.o.o. za prijevoz i usluge, OIB 36889801912, Frana Antice 2, 20000 Dubrovnik</item>
    </izvorni_sadrzaj>
    <derivirana_varijabla naziv="DomainObject.Predmet.ProtuStrankaListFormatedWithAdressOIB_1">
      <item>RAGUSA PRIJEVOZ j.d.o.o. za prijevoz i usluge, OIB 36889801912, Frana Antice 2, 20000 Dubrovnik</item>
    </derivirana_varijabla>
  </DomainObject.Predmet.ProtuStrankaListFormatedWithAdressOIB>
  <DomainObject.Predmet.ProtuStrankaListNazivFormated>
    <izvorni_sadrzaj>
      <item>RAGUSA PRIJEVOZ j.d.o.o. za prijevoz i usluge</item>
    </izvorni_sadrzaj>
    <derivirana_varijabla naziv="DomainObject.Predmet.ProtuStrankaListNazivFormated_1">
      <item>RAGUSA PRIJEVOZ j.d.o.o. za prijevoz i usluge</item>
    </derivirana_varijabla>
  </DomainObject.Predmet.ProtuStrankaListNazivFormated>
  <DomainObject.Predmet.ProtuStrankaListNazivFormatedOIB>
    <izvorni_sadrzaj>
      <item>RAGUSA PRIJEVOZ j.d.o.o. za prijevoz i usluge, OIB 36889801912</item>
    </izvorni_sadrzaj>
    <derivirana_varijabla naziv="DomainObject.Predmet.ProtuStrankaListNazivFormatedOIB_1">
      <item>RAGUSA PRIJEVOZ j.d.o.o. za prijevoz i usluge, OIB 36889801912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RAGUSA PRIJEVOZ j.d.o.o. za prijevoz i usluge</izvorni_sadrzaj>
    <derivirana_varijabla naziv="DomainObject.Predmet.ProtustrankaIDrugi_1">RAGUSA PRIJEVOZ j.d.o.o. za prijevoz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RAGUSA PRIJEVOZ j.d.o.o. za prijevoz i usluge, OIB 36889801912, Frana Antice 2, 20000 Dubrovnik</izvorni_sadrzaj>
    <derivirana_varijabla naziv="DomainObject.Predmet.ProtustrankaIDrugiAdressOIB_1">RAGUSA PRIJEVOZ j.d.o.o. za prijevoz i usluge, OIB 36889801912, Frana Antice 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prosinca 2018.</izvorni_sadrzaj>
    <derivirana_varijabla naziv="DomainObject.Predmet.OdlukaRjesenje.DatumDonosenjaOdluke_1">11. prosinca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St-725/2018-7</izvorni_sadrzaj>
    <derivirana_varijabla naziv="DomainObject.Predmet.OdlukaRjesenje.Oznaka_1">St-725/2018-7</derivirana_varijabla>
  </DomainObject.Predmet.OdlukaRjesenje.Oznaka>
  <DomainObject.Predmet.SudioniciListNaziv>
    <izvorni_sadrzaj>
      <item>FINA, RC Split, Podružnica Dubrovnik</item>
      <item>RAGUSA PRIJEVOZ j.d.o.o. za prijevoz i usluge</item>
    </izvorni_sadrzaj>
    <derivirana_varijabla naziv="DomainObject.Predmet.SudioniciListNaziv_1">
      <item>FINA, RC Split, Podružnica Dubrovnik</item>
      <item>RAGUSA PRIJEVOZ j.d.o.o. za prijevoz i usluge</item>
    </derivirana_varijabla>
  </DomainObject.Predmet.SudioniciListNaziv>
  <DomainObject.Predmet.SudioniciListAdressOIB>
    <izvorni_sadrzaj>
      <item>FINA, RC Split, Podružnica Dubrovnik, OIB 85821130368, Vukovarska 2,20000 Dubrovnik</item>
      <item>RAGUSA PRIJEVOZ j.d.o.o. za prijevoz i usluge, OIB 36889801912, Frana Antice 2,20000 Dubrovnik</item>
    </izvorni_sadrzaj>
    <derivirana_varijabla naziv="DomainObject.Predmet.SudioniciListAdressOIB_1">
      <item>FINA, RC Split, Podružnica Dubrovnik, OIB 85821130368, Vukovarska 2,20000 Dubrovnik</item>
      <item>RAGUSA PRIJEVOZ j.d.o.o. za prijevoz i usluge, OIB 36889801912, Frana Antice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36889801912</item>
    </izvorni_sadrzaj>
    <derivirana_varijabla naziv="DomainObject.Predmet.SudioniciListNazivOIB_1">
      <item>, OIB 85821130368</item>
      <item>, OIB 36889801912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Puljić, OIB 24219684702, Vesanovićeva 13, 21000 Split</item>
    </izvorni_sadrzaj>
    <derivirana_varijabla naziv="DomainObject.Predmet.StecajniUpraviteljiListAddressOIB_1">
      <item>Mateo Puljić, OIB 24219684702, Vesanovićeva 13,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9. listopada 2018.</izvorni_sadrzaj>
    <derivirana_varijabla naziv="DomainObject.PredzadnjaOdlukaIzPredmeta.DatumDonosenjaOdluke_1">9. listopada 2018.</derivirana_varijabla>
  </DomainObject.PredzadnjaOdlukaIzPredmeta.DatumDonosenjaOdluke>
  <DomainObject.PredzadnjaOdlukaIzPredmeta.Oznaka>
    <izvorni_sadrzaj>St-725/2018-6</izvorni_sadrzaj>
    <derivirana_varijabla naziv="DomainObject.PredzadnjaOdlukaIzPredmeta.Oznaka_1">St-725/2018-6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530</properties:Words>
  <properties:Characters>2715</properties:Characters>
  <properties:Lines>92</properties:Lines>
  <properties:Paragraphs>31</properties:Paragraphs>
  <properties:TotalTime>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2018-12-13T12:51:00Z</dcterms:created>
  <dc:creator>HRVOJE KATUŠIĆ</dc:creator>
  <cp:lastModifiedBy>Vanda Udženija</cp:lastModifiedBy>
  <cp:lastPrinted>2018-12-13T14:14:00Z</cp:lastPrinted>
  <dcterms:modified xmlns:xsi="http://www.w3.org/2001/XMLSchema-instance" xsi:type="dcterms:W3CDTF">2018-12-13T14:16:00Z</dcterms:modified>
  <cp:revision>24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(ispravak rješenja o otvaranju i zaključenju ssp - 725-18.docx)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