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732c" w14:paraId="607732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11BE7">
        <w:t>867/15-4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F11BE7" w:rsidP="00637444" w:rsidR="00F11BE7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B66419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F11BE7">
        <w:t xml:space="preserve"> VICENSKI d.o.o., Ferdinandovac, Petra Preradovića 1/A, MBS: 010024850, OIB: 34903448743</w:t>
      </w:r>
      <w:r w:rsidR="00637444">
        <w:t xml:space="preserve">, dana </w:t>
      </w:r>
      <w:r w:rsidR="00623F6B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11BE7">
        <w:t xml:space="preserve"> VICENSKI d.o.o., Ferdinandovac, Petra Preradovića 1/A, MBS: 010024850, OIB: 34903448743</w:t>
      </w:r>
      <w:r w:rsidR="00740000">
        <w:t xml:space="preserve">, </w:t>
      </w:r>
      <w:r w:rsidR="00CB6C18">
        <w:t xml:space="preserve">iznosi </w:t>
      </w:r>
      <w:r w:rsidR="00F11BE7">
        <w:t xml:space="preserve">274.976,51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9E22AA">
        <w:t xml:space="preserve"> </w:t>
      </w:r>
      <w:r w:rsidR="00F11BE7">
        <w:t xml:space="preserve">Darko Vicenski, Ferdinandovac, Petra Preradovića 1/A, OIB: 91203437712,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E0680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E0680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E0680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623F6B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24E" w:rsidR="008C624E">
      <w:r>
        <w:separator/>
      </w:r>
    </w:p>
  </w:endnote>
  <w:endnote w:id="0" w:type="continuationSeparator">
    <w:p w:rsidRDefault="008C624E" w:rsidR="008C6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24E" w:rsidR="008C624E">
      <w:r>
        <w:separator/>
      </w:r>
    </w:p>
  </w:footnote>
  <w:footnote w:id="0" w:type="continuationSeparator">
    <w:p w:rsidRDefault="008C624E" w:rsidR="008C6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301A9"/>
    <w:rsid w:val="001B72D6"/>
    <w:rsid w:val="001E6833"/>
    <w:rsid w:val="002055B4"/>
    <w:rsid w:val="00274464"/>
    <w:rsid w:val="002B49A1"/>
    <w:rsid w:val="002C298E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23F6B"/>
    <w:rsid w:val="0063224D"/>
    <w:rsid w:val="00637444"/>
    <w:rsid w:val="006377A6"/>
    <w:rsid w:val="006813A5"/>
    <w:rsid w:val="00693CD2"/>
    <w:rsid w:val="006C1AAA"/>
    <w:rsid w:val="006D558C"/>
    <w:rsid w:val="006F25A8"/>
    <w:rsid w:val="00733A5A"/>
    <w:rsid w:val="00735822"/>
    <w:rsid w:val="007359EF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C40BF"/>
    <w:rsid w:val="008C624E"/>
    <w:rsid w:val="008D03CD"/>
    <w:rsid w:val="00906B85"/>
    <w:rsid w:val="00933038"/>
    <w:rsid w:val="00937311"/>
    <w:rsid w:val="00940790"/>
    <w:rsid w:val="00943931"/>
    <w:rsid w:val="009463BE"/>
    <w:rsid w:val="00982CC9"/>
    <w:rsid w:val="009D0C5B"/>
    <w:rsid w:val="009E22AA"/>
    <w:rsid w:val="00A00D9B"/>
    <w:rsid w:val="00A05A32"/>
    <w:rsid w:val="00A96F99"/>
    <w:rsid w:val="00AF2C11"/>
    <w:rsid w:val="00B26931"/>
    <w:rsid w:val="00B34567"/>
    <w:rsid w:val="00B62791"/>
    <w:rsid w:val="00B66419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0680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2F73"/>
    <w:rsid w:val="00E93171"/>
    <w:rsid w:val="00EA5D61"/>
    <w:rsid w:val="00F10C2B"/>
    <w:rsid w:val="00F11BE7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3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3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VICENSKI proizvodnja, trgovina i usluge d.o.o.</izvorni_sadrzaj>
    <derivirana_varijabla naziv="DomainObject.Predmet.ProtustrankaFormated_1">  VICENSKI proizvodnja, trgovina i usluge d.o.o.</derivirana_varijabla>
  </DomainObject.Predmet.ProtustrankaFormated>
  <DomainObject.Predmet.ProtustrankaFormatedOIB>
    <izvorni_sadrzaj>  VICENSKI proizvodnja, trgovina i usluge d.o.o., OIB 34903448743</izvorni_sadrzaj>
    <derivirana_varijabla naziv="DomainObject.Predmet.ProtustrankaFormatedOIB_1">  VICENSKI proizvodnja, trgovina i usluge d.o.o., OIB 34903448743</derivirana_varijabla>
  </DomainObject.Predmet.ProtustrankaFormatedOIB>
  <DomainObject.Predmet.ProtustrankaFormatedWithAdress>
    <izvorni_sadrzaj> VICENSKI proizvodnja, trgovina i usluge d.o.o., Petra Preradovića 1/A, 48350 Ferdinandovac</izvorni_sadrzaj>
    <derivirana_varijabla naziv="DomainObject.Predmet.ProtustrankaFormatedWithAdress_1"> VICENSKI proizvodnja, trgovina i usluge d.o.o., Petra Preradovića 1/A, 48350 Ferdinandovac</derivirana_varijabla>
  </DomainObject.Predmet.ProtustrankaFormatedWithAdress>
  <DomainObject.Predmet.ProtustrankaFormatedWithAdressOIB>
    <izvorni_sadrzaj> VICENSKI proizvodnja, trgovina i usluge d.o.o., OIB 34903448743, Petra Preradovića 1/A, 48350 Ferdinandovac</izvorni_sadrzaj>
    <derivirana_varijabla naziv="DomainObject.Predmet.ProtustrankaFormatedWithAdressOIB_1"> VICENSKI proizvodnja, trgovina i usluge d.o.o., OIB 34903448743, Petra Preradovića 1/A, 48350 Ferdinandovac</derivirana_varijabla>
  </DomainObject.Predmet.ProtustrankaFormatedWithAdressOIB>
  <DomainObject.Predmet.ProtustrankaWithAdress>
    <izvorni_sadrzaj>VICENSKI proizvodnja, trgovina i usluge d.o.o. Petra Preradovića 1/A, 48350 Ferdinandovac</izvorni_sadrzaj>
    <derivirana_varijabla naziv="DomainObject.Predmet.ProtustrankaWithAdress_1">VICENSKI proizvodnja, trgovina i usluge d.o.o. Petra Preradovića 1/A, 48350 Ferdinandovac</derivirana_varijabla>
  </DomainObject.Predmet.ProtustrankaWithAdress>
  <DomainObject.Predmet.ProtustrankaWithAdressOIB>
    <izvorni_sadrzaj>VICENSKI proizvodnja, trgovina i usluge d.o.o., OIB 34903448743, Petra Preradovića 1/A, 48350 Ferdinandovac</izvorni_sadrzaj>
    <derivirana_varijabla naziv="DomainObject.Predmet.ProtustrankaWithAdressOIB_1">VICENSKI proizvodnja, trgovina i usluge d.o.o., OIB 34903448743, Petra Preradovića 1/A, 48350 Ferdinandovac</derivirana_varijabla>
  </DomainObject.Predmet.ProtustrankaWithAdressOIB>
  <DomainObject.Predmet.ProtustrankaNazivFormated>
    <izvorni_sadrzaj>VICENSKI proizvodnja, trgovina i usluge d.o.o.</izvorni_sadrzaj>
    <derivirana_varijabla naziv="DomainObject.Predmet.ProtustrankaNazivFormated_1">VICENSKI proizvodnja, trgovina i usluge d.o.o.</derivirana_varijabla>
  </DomainObject.Predmet.ProtustrankaNazivFormated>
  <DomainObject.Predmet.ProtustrankaNazivFormatedOIB>
    <izvorni_sadrzaj>VICENSKI proizvodnja, trgovina i usluge d.o.o., OIB 34903448743</izvorni_sadrzaj>
    <derivirana_varijabla naziv="DomainObject.Predmet.ProtustrankaNazivFormatedOIB_1">VICENSKI proizvodnja, trgovina i usluge d.o.o., OIB 34903448743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274976.51</izvorni_sadrzaj>
    <derivirana_varijabla naziv="DomainObject.Predmet.TrenutnaVrijednost_1">274976.51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VICENSKI proizvodnja, trgovina i usluge d.o.o.</item>
    </izvorni_sadrzaj>
    <derivirana_varijabla naziv="DomainObject.Predmet.ProtuStrankaListFormated_1">
      <item>VICENSKI proizvodnja, trgovina i usluge d.o.o.</item>
    </derivirana_varijabla>
  </DomainObject.Predmet.ProtuStrankaListFormated>
  <DomainObject.Predmet.ProtuStrankaListFormatedOIB>
    <izvorni_sadrzaj>
      <item>VICENSKI proizvodnja, trgovina i usluge d.o.o., OIB 34903448743</item>
    </izvorni_sadrzaj>
    <derivirana_varijabla naziv="DomainObject.Predmet.ProtuStrankaListFormatedOIB_1">
      <item>VICENSKI proizvodnja, trgovina i usluge d.o.o., OIB 34903448743</item>
    </derivirana_varijabla>
  </DomainObject.Predmet.ProtuStrankaListFormatedOIB>
  <DomainObject.Predmet.ProtuStrankaListFormatedWithAdress>
    <izvorni_sadrzaj>
      <item>VICENSKI proizvodnja, trgovina i usluge d.o.o., Petra Preradovića 1/A, 48350 Ferdinandovac</item>
    </izvorni_sadrzaj>
    <derivirana_varijabla naziv="DomainObject.Predmet.ProtuStrankaListFormatedWithAdress_1">
      <item>VICENSKI proizvodnja, trgovina i usluge d.o.o., Petra Preradovića 1/A, 48350 Ferdinandovac</item>
    </derivirana_varijabla>
  </DomainObject.Predmet.ProtuStrankaListFormatedWithAdress>
  <DomainObject.Predmet.ProtuStrankaListFormatedWithAdressOIB>
    <izvorni_sadrzaj>
      <item>VICENSKI proizvodnja, trgovina i usluge d.o.o., OIB 34903448743, Petra Preradovića 1/A, 48350 Ferdinandovac</item>
    </izvorni_sadrzaj>
    <derivirana_varijabla naziv="DomainObject.Predmet.ProtuStrankaListFormatedWithAdressOIB_1">
      <item>VICENSKI proizvodnja, trgovina i usluge d.o.o., OIB 34903448743, Petra Preradovića 1/A, 48350 Ferdinandovac</item>
    </derivirana_varijabla>
  </DomainObject.Predmet.ProtuStrankaListFormatedWithAdressOIB>
  <DomainObject.Predmet.ProtuStrankaListNazivFormated>
    <izvorni_sadrzaj>
      <item>VICENSKI proizvodnja, trgovina i usluge d.o.o.</item>
    </izvorni_sadrzaj>
    <derivirana_varijabla naziv="DomainObject.Predmet.ProtuStrankaListNazivFormated_1">
      <item>VICENSKI proizvodnja, trgovina i usluge d.o.o.</item>
    </derivirana_varijabla>
  </DomainObject.Predmet.ProtuStrankaListNazivFormated>
  <DomainObject.Predmet.ProtuStrankaListNazivFormatedOIB>
    <izvorni_sadrzaj>
      <item>VICENSKI proizvodnja, trgovina i usluge d.o.o., OIB 34903448743</item>
    </izvorni_sadrzaj>
    <derivirana_varijabla naziv="DomainObject.Predmet.ProtuStrankaListNazivFormatedOIB_1">
      <item>VICENSKI proizvodnja, trgovina i usluge d.o.o., OIB 34903448743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VICENSKI proizvodnja, trgovina i usluge d.o.o.</izvorni_sadrzaj>
    <derivirana_varijabla naziv="DomainObject.Predmet.ProtustrankaIDrugi_1">VICENSKI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VICENSKI proizvodnja, trgovina i usluge d.o.o., OIB 34903448743, Petra Preradovića 1/A, 48350 Ferdinandovac</izvorni_sadrzaj>
    <derivirana_varijabla naziv="DomainObject.Predmet.ProtustrankaIDrugiAdressOIB_1">VICENSKI proizvodnja, trgovina i usluge d.o.o., OIB 34903448743, Petra Preradovića 1/A,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VICENSKI proizvodnja, trgovina i usluge d.o.o.</item>
      <item>E-oglasna ploča</item>
      <item>Sudski registar</item>
    </izvorni_sadrzaj>
    <derivirana_varijabla naziv="DomainObject.Predmet.SudioniciListNaziv_1">
      <item>Financijska agencija</item>
      <item>VICENSKI proizvodnja, trgovina i usluge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VICENSKI proizvodnja, trgovina i usluge d.o.o., OIB 34903448743, Petra Preradovića 1/A,48350 Ferdinandovac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VICENSKI proizvodnja, trgovina i usluge d.o.o., OIB 34903448743, Petra Preradovića 1/A,48350 Ferdinandovac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34903448743</item>
      <item>, OIB null</item>
      <item>, OIB null</item>
    </izvorni_sadrzaj>
    <derivirana_varijabla naziv="DomainObject.Predmet.SudioniciListNazivOIB_1">
      <item>, OIB 85821130368</item>
      <item>, OIB 34903448743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D3C9F-F057-4A16-8411-AF32CF63F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1917</properties:Characters>
  <properties:Lines>48</properties:Lines>
  <properties:Paragraphs>14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2016-01-11T12:02:00Z</cp:lastPrinted>
  <dcterms:modified xmlns:xsi="http://www.w3.org/2001/XMLSchema-instance" xsi:type="dcterms:W3CDTF">2016-01-11T12:02:00Z</dcterms:modified>
  <cp:revision>21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