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23951" w14:paraId="8123951" w:rsidRDefault="00FB7B71" w:rsidP="00FB7B71" w:rsidR="00FB7B71" w:rsidRPr="001B18EA">
      <w:pPr>
        <w:jc w:val="both"/>
        <w15:collapsed w:val="false"/>
        <w:rPr>
          <w:rStyle w:val="Naglaeno"/>
          <w:sz w:val="22"/>
        </w:rPr>
      </w:pPr>
      <w:r w:rsidRPr="001B18EA">
        <w:rPr>
          <w:rStyle w:val="Naglaeno"/>
          <w:sz w:val="22"/>
        </w:rPr>
        <w:t xml:space="preserve">             </w:t>
      </w:r>
      <w:r w:rsidR="00DE6436" w:rsidRPr="001B18EA">
        <w:rPr>
          <w:noProof/>
          <w:sz w:val="22"/>
          <w:lang w:eastAsia="hr-HR"/>
        </w:rPr>
        <w:t xml:space="preserve">    </w:t>
      </w:r>
      <w:r w:rsidRPr="001B18EA">
        <w:rPr>
          <w:noProof/>
          <w:sz w:val="22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7657" w:rsidP="00FB7B71" w:rsidR="00FF7657" w:rsidRPr="001B18EA">
      <w:pPr>
        <w:jc w:val="both"/>
        <w:rPr>
          <w:rStyle w:val="Naglaeno"/>
          <w:b w:val="false"/>
          <w:sz w:val="22"/>
        </w:rPr>
      </w:pPr>
    </w:p>
    <w:p w:rsidRDefault="00FB7B71" w:rsidP="00FB7B71" w:rsidR="00FB7B71" w:rsidRPr="001B18EA">
      <w:pPr>
        <w:ind w:hanging="720" w:left="360"/>
        <w:jc w:val="both"/>
        <w:rPr>
          <w:rStyle w:val="Naglaeno"/>
          <w:b w:val="false"/>
          <w:sz w:val="22"/>
        </w:rPr>
      </w:pPr>
      <w:r w:rsidRPr="001B18EA">
        <w:rPr>
          <w:rStyle w:val="Naglaeno"/>
          <w:sz w:val="22"/>
        </w:rPr>
        <w:t xml:space="preserve">         REPUBLIKA HRVATSKA</w:t>
      </w:r>
    </w:p>
    <w:p w:rsidRDefault="00FB7B71" w:rsidP="00FB7B71" w:rsidR="00FB7B71" w:rsidRPr="001B18EA">
      <w:pPr>
        <w:ind w:hanging="720" w:left="360"/>
        <w:jc w:val="both"/>
        <w:rPr>
          <w:rStyle w:val="Naglaeno"/>
          <w:sz w:val="22"/>
        </w:rPr>
      </w:pPr>
      <w:r w:rsidRPr="001B18EA">
        <w:rPr>
          <w:rStyle w:val="Naglaeno"/>
          <w:sz w:val="22"/>
        </w:rPr>
        <w:t xml:space="preserve">     TRGOVAČKI SUD U OSIJEKU</w:t>
      </w:r>
    </w:p>
    <w:p w:rsidRDefault="00FB7B71" w:rsidP="00FB7B71" w:rsidR="00FB7B71" w:rsidRPr="001B18EA">
      <w:pPr>
        <w:jc w:val="both"/>
        <w:rPr>
          <w:rStyle w:val="Naglaeno"/>
          <w:b w:val="false"/>
          <w:sz w:val="22"/>
        </w:rPr>
      </w:pPr>
    </w:p>
    <w:p w:rsidRDefault="00FB7B71" w:rsidP="001B18EA" w:rsidR="001B18EA" w:rsidRPr="001B18EA">
      <w:pPr>
        <w:jc w:val="center"/>
        <w:rPr>
          <w:sz w:val="22"/>
        </w:rPr>
      </w:pPr>
      <w:r w:rsidRPr="001B18EA">
        <w:rPr>
          <w:sz w:val="22"/>
        </w:rPr>
        <w:t>REPUBLIKA HRVATSKA</w:t>
      </w:r>
    </w:p>
    <w:p w:rsidRDefault="00FB7B71" w:rsidP="00FB7B71" w:rsidR="00FB7B71" w:rsidRPr="001B18EA">
      <w:pPr>
        <w:jc w:val="center"/>
        <w:rPr>
          <w:sz w:val="22"/>
        </w:rPr>
      </w:pPr>
      <w:r w:rsidRPr="001B18EA">
        <w:rPr>
          <w:sz w:val="22"/>
        </w:rPr>
        <w:t>R J E Š E N J E</w:t>
      </w:r>
    </w:p>
    <w:p w:rsidRDefault="00FB7B71" w:rsidP="00FB7B71" w:rsidR="00FB7B71" w:rsidRPr="001B18EA">
      <w:pPr>
        <w:jc w:val="both"/>
        <w:rPr>
          <w:sz w:val="22"/>
        </w:rPr>
      </w:pPr>
    </w:p>
    <w:p w:rsidRDefault="00746EA5" w:rsidP="00FB7B71" w:rsidR="00746EA5" w:rsidRPr="001B18EA">
      <w:pPr>
        <w:jc w:val="both"/>
        <w:rPr>
          <w:sz w:val="22"/>
        </w:rPr>
      </w:pPr>
    </w:p>
    <w:p w:rsidRDefault="0097664C" w:rsidP="0039153B" w:rsidR="00746EA5" w:rsidRPr="001B18EA">
      <w:pPr>
        <w:ind w:firstLine="708"/>
        <w:jc w:val="both"/>
        <w:rPr>
          <w:color w:val="000000"/>
          <w:sz w:val="22"/>
        </w:rPr>
      </w:pPr>
      <w:r w:rsidRPr="001B18EA">
        <w:rPr>
          <w:color w:val="000000"/>
          <w:sz w:val="22"/>
        </w:rPr>
        <w:t xml:space="preserve">Trgovački sud u Osijeku, </w:t>
      </w:r>
      <w:r w:rsidRPr="001B18EA">
        <w:rPr>
          <w:sz w:val="22"/>
        </w:rPr>
        <w:t>po stečajnom sucu mr. sc. Borisu Vukoviću</w:t>
      </w:r>
      <w:r w:rsidRPr="001B18EA">
        <w:rPr>
          <w:color w:val="000000"/>
          <w:sz w:val="22"/>
        </w:rPr>
        <w:t xml:space="preserve">, povodom prijedloga </w:t>
      </w:r>
      <w:r w:rsidRPr="001B18EA">
        <w:rPr>
          <w:sz w:val="22"/>
        </w:rPr>
        <w:t xml:space="preserve">FINANCIJSKE AGENCIJE Regionalni centar Osijek, Podružnica Osijek, L. </w:t>
      </w:r>
      <w:proofErr w:type="spellStart"/>
      <w:r w:rsidRPr="001B18EA">
        <w:rPr>
          <w:sz w:val="22"/>
        </w:rPr>
        <w:t>Jägera</w:t>
      </w:r>
      <w:proofErr w:type="spellEnd"/>
      <w:r w:rsidRPr="001B18EA">
        <w:rPr>
          <w:sz w:val="22"/>
        </w:rPr>
        <w:t xml:space="preserve"> 3, Osijek, OIB: 85821130368 za otvaranje stečajnog postupka nad dužnikom SKELET d.o.o., Osijek, Ulica Breza 11, MBS: 030147304, OIB: 14355617640</w:t>
      </w:r>
      <w:r w:rsidRPr="001B18EA">
        <w:rPr>
          <w:color w:val="000000"/>
          <w:sz w:val="22"/>
        </w:rPr>
        <w:t>, dana 8. veljače 2018. godine</w:t>
      </w:r>
    </w:p>
    <w:p w:rsidRDefault="001B18EA" w:rsidP="0039153B" w:rsidR="001B18EA" w:rsidRPr="001B18EA">
      <w:pPr>
        <w:ind w:firstLine="708"/>
        <w:jc w:val="both"/>
        <w:rPr>
          <w:sz w:val="22"/>
        </w:rPr>
      </w:pPr>
    </w:p>
    <w:p w:rsidRDefault="00E803AC" w:rsidP="00E803AC" w:rsidR="00E803AC" w:rsidRPr="001B18EA">
      <w:pPr>
        <w:jc w:val="center"/>
        <w:rPr>
          <w:sz w:val="22"/>
        </w:rPr>
      </w:pPr>
      <w:r w:rsidRPr="001B18EA">
        <w:rPr>
          <w:sz w:val="22"/>
        </w:rPr>
        <w:t>r i j e š i o  j e</w:t>
      </w:r>
    </w:p>
    <w:p w:rsidRDefault="00E803AC" w:rsidP="00E803AC" w:rsidR="00E803AC" w:rsidRPr="001B18EA">
      <w:pPr>
        <w:jc w:val="both"/>
        <w:rPr>
          <w:sz w:val="22"/>
        </w:rPr>
      </w:pPr>
    </w:p>
    <w:p w:rsidRDefault="001B18EA" w:rsidP="00E803AC" w:rsidR="001B18EA" w:rsidRPr="001B18EA">
      <w:pPr>
        <w:jc w:val="both"/>
        <w:rPr>
          <w:sz w:val="22"/>
        </w:rPr>
      </w:pPr>
    </w:p>
    <w:p w:rsidRDefault="00E803AC" w:rsidP="004C6F54" w:rsidR="00E67CAE" w:rsidRPr="001B18EA">
      <w:pPr>
        <w:ind w:firstLine="708"/>
        <w:jc w:val="both"/>
        <w:rPr>
          <w:b/>
          <w:sz w:val="22"/>
        </w:rPr>
      </w:pPr>
      <w:r w:rsidRPr="001B18EA">
        <w:rPr>
          <w:sz w:val="22"/>
        </w:rPr>
        <w:t xml:space="preserve">Odgađa se ročište radi izjašnjenja o prijedlogu za otvaranje stečajnog postupka i ročište radi rasprave o uvjetima za otvaranje i provođenje stečajnog postupka nad dužnikom: </w:t>
      </w:r>
      <w:r w:rsidR="007832E5" w:rsidRPr="001B18EA">
        <w:rPr>
          <w:sz w:val="22"/>
        </w:rPr>
        <w:t>SKELET d.o.o., Osijek, Ulica Breza 11, MBS: 030147304, OIB: 14355617640</w:t>
      </w:r>
      <w:r w:rsidRPr="001B18EA">
        <w:rPr>
          <w:bCs/>
          <w:sz w:val="22"/>
        </w:rPr>
        <w:t>,</w:t>
      </w:r>
      <w:r w:rsidRPr="001B18EA">
        <w:rPr>
          <w:b/>
          <w:sz w:val="22"/>
        </w:rPr>
        <w:t xml:space="preserve"> </w:t>
      </w:r>
      <w:r w:rsidR="004C6F54" w:rsidRPr="001B18EA">
        <w:rPr>
          <w:b/>
          <w:sz w:val="22"/>
        </w:rPr>
        <w:t xml:space="preserve"> </w:t>
      </w:r>
    </w:p>
    <w:p w:rsidRDefault="00E67CAE" w:rsidP="00E803AC" w:rsidR="00E67CAE" w:rsidRPr="001B18EA">
      <w:pPr>
        <w:ind w:left="1065"/>
        <w:jc w:val="both"/>
        <w:rPr>
          <w:b/>
          <w:sz w:val="22"/>
        </w:rPr>
      </w:pPr>
    </w:p>
    <w:p w:rsidRDefault="00E803AC" w:rsidP="003078BE" w:rsidR="00E803AC" w:rsidRPr="001B18EA">
      <w:pPr>
        <w:ind w:left="1065"/>
        <w:jc w:val="both"/>
        <w:rPr>
          <w:sz w:val="22"/>
        </w:rPr>
      </w:pPr>
      <w:r w:rsidRPr="001B18EA">
        <w:rPr>
          <w:sz w:val="22"/>
        </w:rPr>
        <w:t>zakazano</w:t>
      </w:r>
      <w:r w:rsidRPr="001B18EA">
        <w:rPr>
          <w:b/>
          <w:sz w:val="22"/>
        </w:rPr>
        <w:t xml:space="preserve"> </w:t>
      </w:r>
      <w:r w:rsidRPr="001B18EA">
        <w:rPr>
          <w:sz w:val="22"/>
        </w:rPr>
        <w:t>za dan</w:t>
      </w:r>
    </w:p>
    <w:p w:rsidRDefault="007832E5" w:rsidP="00E803AC" w:rsidR="00E803AC" w:rsidRPr="00142D5F">
      <w:pPr>
        <w:jc w:val="center"/>
        <w:rPr>
          <w:bCs/>
          <w:sz w:val="22"/>
        </w:rPr>
      </w:pPr>
      <w:r w:rsidRPr="00142D5F">
        <w:rPr>
          <w:bCs/>
          <w:sz w:val="22"/>
        </w:rPr>
        <w:t>8. ožujak 2018. u 10,40 sati</w:t>
      </w:r>
    </w:p>
    <w:p w:rsidRDefault="00E803AC" w:rsidP="00E803AC" w:rsidR="00E803AC" w:rsidRPr="001B18EA">
      <w:pPr>
        <w:jc w:val="center"/>
        <w:rPr>
          <w:b/>
          <w:bCs/>
          <w:sz w:val="22"/>
          <w:u w:val="single"/>
        </w:rPr>
      </w:pPr>
    </w:p>
    <w:p w:rsidRDefault="00E803AC" w:rsidP="00E67CAE" w:rsidR="00E803AC" w:rsidRPr="001B18EA">
      <w:pPr>
        <w:ind w:left="1134"/>
        <w:rPr>
          <w:bCs/>
          <w:sz w:val="22"/>
        </w:rPr>
      </w:pPr>
      <w:r w:rsidRPr="001B18EA">
        <w:rPr>
          <w:bCs/>
          <w:sz w:val="22"/>
        </w:rPr>
        <w:t>a novo zakazuje za dan</w:t>
      </w:r>
    </w:p>
    <w:p w:rsidRDefault="00E803AC" w:rsidP="00E803AC" w:rsidR="00E803AC" w:rsidRPr="001B18EA">
      <w:pPr>
        <w:rPr>
          <w:bCs/>
          <w:sz w:val="22"/>
        </w:rPr>
      </w:pPr>
    </w:p>
    <w:p w:rsidRDefault="007832E5" w:rsidP="00E803AC" w:rsidR="00E803AC" w:rsidRPr="001B18EA">
      <w:pPr>
        <w:jc w:val="center"/>
        <w:rPr>
          <w:bCs/>
          <w:sz w:val="22"/>
        </w:rPr>
      </w:pPr>
      <w:r w:rsidRPr="001B18EA">
        <w:rPr>
          <w:b/>
          <w:bCs/>
          <w:sz w:val="22"/>
          <w:u w:val="single"/>
        </w:rPr>
        <w:t>9. ožujak 2018. u 10,40 sati</w:t>
      </w:r>
      <w:r w:rsidR="00E803AC" w:rsidRPr="001B18EA">
        <w:rPr>
          <w:b/>
          <w:bCs/>
          <w:sz w:val="22"/>
          <w:u w:val="single"/>
        </w:rPr>
        <w:t>,</w:t>
      </w:r>
    </w:p>
    <w:p w:rsidRDefault="00E803AC" w:rsidP="00E803AC" w:rsidR="00E803AC" w:rsidRPr="001B18EA">
      <w:pPr>
        <w:jc w:val="center"/>
        <w:rPr>
          <w:b/>
          <w:bCs/>
          <w:sz w:val="22"/>
          <w:u w:val="single"/>
        </w:rPr>
      </w:pPr>
      <w:r w:rsidRPr="001B18EA">
        <w:rPr>
          <w:b/>
          <w:bCs/>
          <w:sz w:val="22"/>
          <w:u w:val="single"/>
        </w:rPr>
        <w:t>u prostorijama Trgovačkog suda u Osijeku,</w:t>
      </w:r>
    </w:p>
    <w:p w:rsidRDefault="00E803AC" w:rsidP="00E803AC" w:rsidR="00E803AC" w:rsidRPr="001B18EA">
      <w:pPr>
        <w:jc w:val="center"/>
        <w:rPr>
          <w:b/>
          <w:bCs/>
          <w:sz w:val="22"/>
          <w:u w:val="single"/>
        </w:rPr>
      </w:pPr>
      <w:r w:rsidRPr="001B18EA">
        <w:rPr>
          <w:b/>
          <w:bCs/>
          <w:sz w:val="22"/>
          <w:u w:val="single"/>
        </w:rPr>
        <w:t>Zagrebačka br. 2, soba broj 2</w:t>
      </w:r>
      <w:r w:rsidR="009F69F0" w:rsidRPr="001B18EA">
        <w:rPr>
          <w:b/>
          <w:bCs/>
          <w:sz w:val="22"/>
          <w:u w:val="single"/>
        </w:rPr>
        <w:t>3</w:t>
      </w:r>
      <w:r w:rsidRPr="001B18EA">
        <w:rPr>
          <w:b/>
          <w:bCs/>
          <w:sz w:val="22"/>
          <w:u w:val="single"/>
        </w:rPr>
        <w:t>/I.</w:t>
      </w:r>
    </w:p>
    <w:p w:rsidRDefault="00E803AC" w:rsidP="00E803AC" w:rsidR="00E803AC" w:rsidRPr="001B18EA">
      <w:pPr>
        <w:jc w:val="both"/>
        <w:rPr>
          <w:sz w:val="22"/>
        </w:rPr>
      </w:pPr>
    </w:p>
    <w:p w:rsidRDefault="001B18EA" w:rsidP="00E803AC" w:rsidR="001B18EA" w:rsidRPr="001B18EA">
      <w:pPr>
        <w:jc w:val="both"/>
        <w:rPr>
          <w:sz w:val="22"/>
        </w:rPr>
      </w:pPr>
    </w:p>
    <w:p w:rsidRDefault="00E803AC" w:rsidP="00FF7657" w:rsidR="00E803AC" w:rsidRPr="001B18EA">
      <w:pPr>
        <w:jc w:val="center"/>
        <w:rPr>
          <w:sz w:val="22"/>
        </w:rPr>
      </w:pPr>
      <w:r w:rsidRPr="001B18EA">
        <w:rPr>
          <w:sz w:val="22"/>
        </w:rPr>
        <w:t>Obrazloženje</w:t>
      </w:r>
    </w:p>
    <w:p w:rsidRDefault="00E803AC" w:rsidP="00E803AC" w:rsidR="00E803AC" w:rsidRPr="001B18EA">
      <w:pPr>
        <w:jc w:val="both"/>
        <w:rPr>
          <w:sz w:val="22"/>
        </w:rPr>
      </w:pPr>
    </w:p>
    <w:p w:rsidRDefault="001B18EA" w:rsidP="00E803AC" w:rsidR="001B18EA" w:rsidRPr="001B18EA">
      <w:pPr>
        <w:jc w:val="both"/>
        <w:rPr>
          <w:sz w:val="22"/>
        </w:rPr>
      </w:pPr>
    </w:p>
    <w:p w:rsidRDefault="004C6F54" w:rsidP="00CC4082" w:rsidR="00CC4082" w:rsidRPr="001B18EA">
      <w:pPr>
        <w:jc w:val="both"/>
        <w:rPr>
          <w:sz w:val="22"/>
        </w:rPr>
      </w:pPr>
      <w:r w:rsidRPr="001B18EA">
        <w:rPr>
          <w:sz w:val="22"/>
        </w:rPr>
        <w:tab/>
      </w:r>
      <w:r w:rsidR="00CC4082" w:rsidRPr="001B18EA">
        <w:rPr>
          <w:sz w:val="22"/>
        </w:rPr>
        <w:t xml:space="preserve">Zbog </w:t>
      </w:r>
      <w:r w:rsidR="00BD0EDE" w:rsidRPr="001B18EA">
        <w:rPr>
          <w:sz w:val="22"/>
        </w:rPr>
        <w:t>službene spriječenosti</w:t>
      </w:r>
      <w:r w:rsidR="00CC4082" w:rsidRPr="001B18EA">
        <w:rPr>
          <w:sz w:val="22"/>
        </w:rPr>
        <w:t xml:space="preserve"> suca sud je odgodio </w:t>
      </w:r>
      <w:r w:rsidR="00BD0EDE" w:rsidRPr="001B18EA">
        <w:rPr>
          <w:sz w:val="22"/>
        </w:rPr>
        <w:t xml:space="preserve">ročište radi izjašnjenja o prijedlogu za otvaranje stečajnog postupka i ročište radi rasprave o uvjetima za otvaranje i provođenje stečajnog postupka </w:t>
      </w:r>
      <w:r w:rsidR="00CC4082" w:rsidRPr="001B18EA">
        <w:rPr>
          <w:sz w:val="22"/>
        </w:rPr>
        <w:t xml:space="preserve">zakazano za </w:t>
      </w:r>
      <w:r w:rsidR="00BD0EDE" w:rsidRPr="001B18EA">
        <w:rPr>
          <w:sz w:val="22"/>
        </w:rPr>
        <w:t>8. ožujak 2018.</w:t>
      </w:r>
      <w:r w:rsidR="00CC4082" w:rsidRPr="001B18EA">
        <w:rPr>
          <w:sz w:val="22"/>
        </w:rPr>
        <w:t xml:space="preserve"> godine i zakazao novo ročište za </w:t>
      </w:r>
      <w:r w:rsidR="00BD0EDE" w:rsidRPr="001B18EA">
        <w:rPr>
          <w:sz w:val="22"/>
        </w:rPr>
        <w:t>9. ožujak 2018.</w:t>
      </w:r>
      <w:r w:rsidR="00CC4082" w:rsidRPr="001B18EA">
        <w:rPr>
          <w:sz w:val="22"/>
        </w:rPr>
        <w:t xml:space="preserve"> godine, te je odlučeno kao u izreci na temelju čl. 116. Zakona o parničnom postupku ("Narodne novine" br. 53/91, 91/92, 112/99, 88/01, 117/03, 88/05, 2/07, 84/08, 96/08</w:t>
      </w:r>
      <w:r w:rsidR="00BD0EDE" w:rsidRPr="001B18EA">
        <w:rPr>
          <w:sz w:val="22"/>
        </w:rPr>
        <w:t xml:space="preserve"> i 123/08, 57/11, 25/13 i 83/14</w:t>
      </w:r>
      <w:r w:rsidR="00CC4082" w:rsidRPr="001B18EA">
        <w:rPr>
          <w:sz w:val="22"/>
        </w:rPr>
        <w:t>) i čl. 10. Stečajnog zakona („Narodne novine 71/15 i 104/17).</w:t>
      </w:r>
    </w:p>
    <w:p w:rsidRDefault="00E803AC" w:rsidP="00E803AC" w:rsidR="00E803AC" w:rsidRPr="001B18EA">
      <w:pPr>
        <w:jc w:val="both"/>
        <w:rPr>
          <w:sz w:val="22"/>
        </w:rPr>
      </w:pPr>
    </w:p>
    <w:p w:rsidRDefault="004C6F54" w:rsidP="004C6F54" w:rsidR="004C6F54" w:rsidRPr="001B18EA">
      <w:pPr>
        <w:jc w:val="center"/>
        <w:rPr>
          <w:sz w:val="22"/>
        </w:rPr>
      </w:pPr>
      <w:r w:rsidRPr="001B18EA">
        <w:rPr>
          <w:sz w:val="22"/>
        </w:rPr>
        <w:t xml:space="preserve">U Osijeku </w:t>
      </w:r>
      <w:r w:rsidR="00BD0EDE" w:rsidRPr="001B18EA">
        <w:rPr>
          <w:sz w:val="22"/>
        </w:rPr>
        <w:t>8. veljače 2018.</w:t>
      </w:r>
    </w:p>
    <w:p w:rsidRDefault="004C6F54" w:rsidP="004C6F54" w:rsidR="004C6F54" w:rsidRPr="001B18EA">
      <w:pPr>
        <w:jc w:val="both"/>
        <w:rPr>
          <w:sz w:val="22"/>
        </w:rPr>
      </w:pPr>
    </w:p>
    <w:p w:rsidRDefault="004C6F54" w:rsidP="004C6F54" w:rsidR="004C6F54" w:rsidRPr="001B18EA">
      <w:pPr>
        <w:jc w:val="both"/>
        <w:rPr>
          <w:sz w:val="22"/>
        </w:rPr>
      </w:pPr>
      <w:r w:rsidRPr="001B18EA">
        <w:rPr>
          <w:sz w:val="22"/>
        </w:rPr>
        <w:tab/>
      </w:r>
      <w:r w:rsidRPr="001B18EA">
        <w:rPr>
          <w:sz w:val="22"/>
        </w:rPr>
        <w:tab/>
      </w:r>
      <w:r w:rsidRPr="001B18EA">
        <w:rPr>
          <w:sz w:val="22"/>
        </w:rPr>
        <w:tab/>
      </w:r>
      <w:r w:rsidRPr="001B18EA">
        <w:rPr>
          <w:sz w:val="22"/>
        </w:rPr>
        <w:tab/>
      </w:r>
      <w:r w:rsidRPr="001B18EA">
        <w:rPr>
          <w:sz w:val="22"/>
        </w:rPr>
        <w:tab/>
      </w:r>
      <w:r w:rsidRPr="001B18EA">
        <w:rPr>
          <w:sz w:val="22"/>
        </w:rPr>
        <w:tab/>
      </w:r>
      <w:r w:rsidRPr="001B18EA">
        <w:rPr>
          <w:sz w:val="22"/>
        </w:rPr>
        <w:tab/>
      </w:r>
      <w:r w:rsidRPr="001B18EA">
        <w:rPr>
          <w:sz w:val="22"/>
        </w:rPr>
        <w:tab/>
        <w:t xml:space="preserve">        </w:t>
      </w:r>
      <w:r w:rsidR="003078BE" w:rsidRPr="001B18EA">
        <w:rPr>
          <w:sz w:val="22"/>
        </w:rPr>
        <w:t xml:space="preserve">   </w:t>
      </w:r>
      <w:r w:rsidR="002A4838" w:rsidRPr="001B18EA">
        <w:rPr>
          <w:sz w:val="22"/>
        </w:rPr>
        <w:t xml:space="preserve">  </w:t>
      </w:r>
      <w:r w:rsidRPr="001B18EA">
        <w:rPr>
          <w:sz w:val="22"/>
        </w:rPr>
        <w:t>STEČAJNI SUDAC</w:t>
      </w:r>
    </w:p>
    <w:p w:rsidRDefault="004C6F54" w:rsidP="004C6F54" w:rsidR="004C6F54" w:rsidRPr="001B18EA">
      <w:pPr>
        <w:ind w:left="4956"/>
        <w:jc w:val="center"/>
        <w:rPr>
          <w:sz w:val="22"/>
        </w:rPr>
      </w:pPr>
      <w:r w:rsidRPr="001B18EA">
        <w:rPr>
          <w:sz w:val="22"/>
        </w:rPr>
        <w:t xml:space="preserve">       </w:t>
      </w:r>
      <w:r w:rsidR="0011781D" w:rsidRPr="001B18EA">
        <w:rPr>
          <w:sz w:val="22"/>
        </w:rPr>
        <w:t xml:space="preserve">     </w:t>
      </w:r>
      <w:r w:rsidRPr="001B18EA">
        <w:rPr>
          <w:sz w:val="22"/>
        </w:rPr>
        <w:t>mr. sc. Boris Vuković</w:t>
      </w:r>
      <w:bookmarkStart w:name="_GoBack" w:id="0"/>
      <w:bookmarkEnd w:id="0"/>
    </w:p>
    <w:p w:rsidRDefault="003078BE" w:rsidP="004C6F54" w:rsidR="003078BE" w:rsidRPr="001B18EA">
      <w:pPr>
        <w:ind w:left="4956"/>
        <w:jc w:val="center"/>
        <w:rPr>
          <w:sz w:val="22"/>
        </w:rPr>
      </w:pPr>
    </w:p>
    <w:p w:rsidRDefault="004C6F54" w:rsidP="004C6F54" w:rsidR="004C6F54" w:rsidRPr="001B18EA">
      <w:pPr>
        <w:jc w:val="both"/>
        <w:rPr>
          <w:sz w:val="22"/>
        </w:rPr>
      </w:pPr>
    </w:p>
    <w:p w:rsidRDefault="004C6F54" w:rsidP="00E803AC" w:rsidR="00E803AC" w:rsidRPr="001B18EA">
      <w:pPr>
        <w:jc w:val="both"/>
        <w:rPr>
          <w:sz w:val="22"/>
        </w:rPr>
      </w:pPr>
      <w:r w:rsidRPr="001B18EA">
        <w:rPr>
          <w:sz w:val="22"/>
        </w:rPr>
        <w:t xml:space="preserve">Zapisničar: Danijela Špeletić                                          </w:t>
      </w:r>
    </w:p>
    <w:p w:rsidRDefault="00746EA5" w:rsidP="00E803AC" w:rsidR="00746EA5" w:rsidRPr="001B18EA">
      <w:pPr>
        <w:jc w:val="both"/>
        <w:rPr>
          <w:sz w:val="22"/>
        </w:rPr>
      </w:pPr>
    </w:p>
    <w:p w:rsidRDefault="00A94425" w:rsidP="00E803AC" w:rsidR="00E803AC" w:rsidRPr="001B18EA">
      <w:pPr>
        <w:jc w:val="both"/>
        <w:rPr>
          <w:sz w:val="22"/>
        </w:rPr>
      </w:pPr>
      <w:r>
        <w:rPr>
          <w:sz w:val="22"/>
        </w:rPr>
        <w:t>UPUTA</w:t>
      </w:r>
      <w:r w:rsidR="00E803AC" w:rsidRPr="001B18EA">
        <w:rPr>
          <w:sz w:val="22"/>
        </w:rPr>
        <w:t xml:space="preserve"> O PRAVNOM LIJEKU:</w:t>
      </w:r>
    </w:p>
    <w:p w:rsidRDefault="00E803AC" w:rsidP="00E803AC" w:rsidR="00E803AC" w:rsidRPr="001B18EA">
      <w:pPr>
        <w:jc w:val="both"/>
        <w:rPr>
          <w:sz w:val="22"/>
        </w:rPr>
      </w:pPr>
      <w:r w:rsidRPr="001B18EA">
        <w:rPr>
          <w:sz w:val="22"/>
        </w:rPr>
        <w:t>Protiv rješenja o odgodi ročišta nije dopuštena žalba (čl. 116. st</w:t>
      </w:r>
      <w:r w:rsidR="004C6F54" w:rsidRPr="001B18EA">
        <w:rPr>
          <w:sz w:val="22"/>
        </w:rPr>
        <w:t>. 3. ZPP-a u vezi s čl. 10. SZ</w:t>
      </w:r>
      <w:r w:rsidRPr="001B18EA">
        <w:rPr>
          <w:sz w:val="22"/>
        </w:rPr>
        <w:t>)</w:t>
      </w:r>
    </w:p>
    <w:p w:rsidRDefault="00E803AC" w:rsidP="00E803AC" w:rsidR="00E803AC" w:rsidRPr="001B18EA">
      <w:pPr>
        <w:jc w:val="both"/>
        <w:rPr>
          <w:sz w:val="22"/>
        </w:rPr>
      </w:pPr>
    </w:p>
    <w:p w:rsidRDefault="00E803AC" w:rsidP="00E803AC" w:rsidR="00E803AC" w:rsidRPr="001B18EA">
      <w:pPr>
        <w:jc w:val="both"/>
        <w:rPr>
          <w:sz w:val="22"/>
        </w:rPr>
      </w:pPr>
      <w:r w:rsidRPr="001B18EA">
        <w:rPr>
          <w:sz w:val="22"/>
        </w:rPr>
        <w:t>D N A :</w:t>
      </w:r>
    </w:p>
    <w:p w:rsidRDefault="004D52D1" w:rsidP="004D52D1" w:rsidR="004D52D1" w:rsidRPr="001B18EA">
      <w:pPr>
        <w:jc w:val="both"/>
        <w:rPr>
          <w:sz w:val="22"/>
        </w:rPr>
      </w:pPr>
      <w:r w:rsidRPr="001B18EA">
        <w:rPr>
          <w:sz w:val="22"/>
        </w:rPr>
        <w:t xml:space="preserve">-privremenom </w:t>
      </w:r>
      <w:proofErr w:type="spellStart"/>
      <w:r w:rsidRPr="001B18EA">
        <w:rPr>
          <w:sz w:val="22"/>
        </w:rPr>
        <w:t>steč</w:t>
      </w:r>
      <w:proofErr w:type="spellEnd"/>
      <w:r w:rsidRPr="001B18EA">
        <w:rPr>
          <w:sz w:val="22"/>
        </w:rPr>
        <w:t>. upravitelju Sandi Marinac, Požega, Kralja Krešimira 53</w:t>
      </w:r>
    </w:p>
    <w:p w:rsidRDefault="004D52D1" w:rsidP="004D52D1" w:rsidR="004D52D1" w:rsidRPr="001B18EA">
      <w:pPr>
        <w:jc w:val="both"/>
        <w:rPr>
          <w:sz w:val="22"/>
        </w:rPr>
      </w:pPr>
      <w:r w:rsidRPr="001B18EA">
        <w:rPr>
          <w:sz w:val="22"/>
        </w:rPr>
        <w:t>-dužniku SKELET d.o.o., Osijek, Ulica Breza 11</w:t>
      </w:r>
    </w:p>
    <w:p w:rsidRDefault="004D52D1" w:rsidP="004D52D1" w:rsidR="004D52D1" w:rsidRPr="001B18EA">
      <w:pPr>
        <w:jc w:val="both"/>
        <w:rPr>
          <w:sz w:val="22"/>
        </w:rPr>
      </w:pPr>
      <w:r w:rsidRPr="001B18EA">
        <w:rPr>
          <w:sz w:val="22"/>
        </w:rPr>
        <w:t>-</w:t>
      </w:r>
      <w:proofErr w:type="spellStart"/>
      <w:r w:rsidRPr="001B18EA">
        <w:rPr>
          <w:sz w:val="22"/>
        </w:rPr>
        <w:t>zz</w:t>
      </w:r>
      <w:proofErr w:type="spellEnd"/>
      <w:r w:rsidRPr="001B18EA">
        <w:rPr>
          <w:sz w:val="22"/>
        </w:rPr>
        <w:t xml:space="preserve"> dužnika Stjepan Petrić, Osijek, Ulica Breza 11 </w:t>
      </w:r>
    </w:p>
    <w:p w:rsidRDefault="004D52D1" w:rsidP="004D52D1" w:rsidR="004D52D1" w:rsidRPr="001B18EA">
      <w:pPr>
        <w:jc w:val="both"/>
        <w:rPr>
          <w:sz w:val="22"/>
        </w:rPr>
      </w:pPr>
      <w:r w:rsidRPr="001B18EA">
        <w:rPr>
          <w:sz w:val="22"/>
        </w:rPr>
        <w:t xml:space="preserve">-FINA </w:t>
      </w:r>
    </w:p>
    <w:p w:rsidRDefault="004D52D1" w:rsidP="004D52D1" w:rsidR="00156F6F">
      <w:pPr>
        <w:jc w:val="both"/>
        <w:rPr>
          <w:sz w:val="22"/>
        </w:rPr>
      </w:pPr>
      <w:r w:rsidRPr="001B18EA">
        <w:rPr>
          <w:sz w:val="22"/>
        </w:rPr>
        <w:t>-e-</w:t>
      </w:r>
      <w:proofErr w:type="spellStart"/>
      <w:r w:rsidRPr="001B18EA">
        <w:rPr>
          <w:sz w:val="22"/>
        </w:rPr>
        <w:t>Ogl</w:t>
      </w:r>
      <w:proofErr w:type="spellEnd"/>
      <w:r w:rsidRPr="001B18EA">
        <w:rPr>
          <w:sz w:val="22"/>
        </w:rPr>
        <w:t xml:space="preserve">. ploča </w:t>
      </w:r>
    </w:p>
    <w:p w:rsidRDefault="004D52D1" w:rsidP="004D52D1" w:rsidR="004D52D1" w:rsidRPr="001B18EA">
      <w:pPr>
        <w:jc w:val="both"/>
        <w:rPr>
          <w:sz w:val="22"/>
        </w:rPr>
      </w:pPr>
      <w:r w:rsidRPr="001B18EA">
        <w:rPr>
          <w:sz w:val="22"/>
        </w:rPr>
        <w:t>- R 9.3.2018 u 10,40h</w:t>
      </w:r>
    </w:p>
    <w:p w:rsidRDefault="00132B5D" w:rsidP="004D52D1" w:rsidR="00132B5D" w:rsidRPr="001B18EA">
      <w:pPr>
        <w:pStyle w:val="Odlomakpopisa"/>
        <w:jc w:val="both"/>
        <w:rPr>
          <w:sz w:val="22"/>
        </w:rPr>
      </w:pPr>
    </w:p>
    <w:p w:rsidRDefault="001B18EA" w:rsidR="001B18EA" w:rsidRPr="001B18EA">
      <w:pPr>
        <w:pStyle w:val="Odlomakpopisa"/>
        <w:jc w:val="both"/>
        <w:rPr>
          <w:sz w:val="22"/>
        </w:rPr>
      </w:pPr>
    </w:p>
    <w:sectPr w:rsidR="001B18EA" w:rsidRPr="001B18E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0073" w:rsidP="00FF7657" w:rsidR="007B0073">
      <w:r>
        <w:separator/>
      </w:r>
    </w:p>
  </w:endnote>
  <w:endnote w:id="0" w:type="continuationSeparator">
    <w:p w:rsidRDefault="007B0073" w:rsidP="00FF7657" w:rsidR="007B0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0073" w:rsidP="00FF7657" w:rsidR="007B0073">
      <w:r>
        <w:separator/>
      </w:r>
    </w:p>
  </w:footnote>
  <w:footnote w:id="0" w:type="continuationSeparator">
    <w:p w:rsidRDefault="007B0073" w:rsidP="00FF7657" w:rsidR="007B0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345D" w:rsidP="0082345D" w:rsidR="0082345D" w:rsidRPr="009F69F0">
    <w:pPr>
      <w:jc w:val="right"/>
      <w:rPr>
        <w:szCs w:val="24"/>
      </w:rPr>
    </w:pPr>
    <w:r w:rsidRPr="009F69F0">
      <w:rPr>
        <w:szCs w:val="24"/>
      </w:rPr>
      <w:t>7 St-</w:t>
    </w:r>
    <w:r w:rsidR="003F3FDB">
      <w:rPr>
        <w:szCs w:val="24"/>
      </w:rPr>
      <w:t>68/1</w:t>
    </w:r>
    <w:r w:rsidR="00E273FE">
      <w:rPr>
        <w:szCs w:val="24"/>
      </w:rPr>
      <w:t>7</w:t>
    </w:r>
    <w:r w:rsidR="003F3FDB">
      <w:rPr>
        <w:szCs w:val="24"/>
      </w:rPr>
      <w:t>-18</w:t>
    </w:r>
  </w:p>
  <w:p w:rsidRDefault="00FF7657" w:rsidR="00FF76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041517"/>
    <w:rsid w:val="00072987"/>
    <w:rsid w:val="000B4CB7"/>
    <w:rsid w:val="0011781D"/>
    <w:rsid w:val="00132B5D"/>
    <w:rsid w:val="001423E0"/>
    <w:rsid w:val="00142D5F"/>
    <w:rsid w:val="00156F6F"/>
    <w:rsid w:val="001B18EA"/>
    <w:rsid w:val="002A4838"/>
    <w:rsid w:val="003078BE"/>
    <w:rsid w:val="0039153B"/>
    <w:rsid w:val="003F3FDB"/>
    <w:rsid w:val="004173C5"/>
    <w:rsid w:val="00443056"/>
    <w:rsid w:val="004C6F54"/>
    <w:rsid w:val="004D52D1"/>
    <w:rsid w:val="004D6302"/>
    <w:rsid w:val="004E5240"/>
    <w:rsid w:val="0051477C"/>
    <w:rsid w:val="00597FE1"/>
    <w:rsid w:val="00622913"/>
    <w:rsid w:val="00625F0C"/>
    <w:rsid w:val="006564E0"/>
    <w:rsid w:val="00746EA5"/>
    <w:rsid w:val="007832E5"/>
    <w:rsid w:val="007B0073"/>
    <w:rsid w:val="007B324D"/>
    <w:rsid w:val="007F13B4"/>
    <w:rsid w:val="00821F9A"/>
    <w:rsid w:val="0082345D"/>
    <w:rsid w:val="008F2FDE"/>
    <w:rsid w:val="0092455B"/>
    <w:rsid w:val="0095265C"/>
    <w:rsid w:val="0097664C"/>
    <w:rsid w:val="009D17A4"/>
    <w:rsid w:val="009D6848"/>
    <w:rsid w:val="009D775C"/>
    <w:rsid w:val="009F69F0"/>
    <w:rsid w:val="00A94425"/>
    <w:rsid w:val="00BA49ED"/>
    <w:rsid w:val="00BD0EDE"/>
    <w:rsid w:val="00C42A4B"/>
    <w:rsid w:val="00CC4082"/>
    <w:rsid w:val="00DE0EAA"/>
    <w:rsid w:val="00DE6436"/>
    <w:rsid w:val="00E0209B"/>
    <w:rsid w:val="00E273FE"/>
    <w:rsid w:val="00E4190A"/>
    <w:rsid w:val="00E67CAE"/>
    <w:rsid w:val="00E803AC"/>
    <w:rsid w:val="00EC5F81"/>
    <w:rsid w:val="00FB7B7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73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273F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273FE"/>
    <w:rPr>
      <w:b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73FE"/>
    <w:rPr>
      <w:rFonts w:cs="Times New Roman" w:hAnsi="Times New Roman" w:ascii="Times New Roman"/>
      <w:b/>
      <w:bCs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73FE"/>
    <w:rPr>
      <w:rFonts w:cs="Times New Roman" w:hAnsi="Times New Roman" w:ascii="Times New Roman"/>
      <w:b/>
      <w:bCs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73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273F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273FE"/>
    <w:rPr>
      <w:b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3FE"/>
    <w:rPr>
      <w:rFonts w:ascii="Times New Roman" w:cs="Times New Roman" w:hAnsi="Times New Roman"/>
      <w:b/>
      <w:bCs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3FE"/>
    <w:rPr>
      <w:rFonts w:ascii="Times New Roman" w:cs="Times New Roman" w:hAnsi="Times New Roman"/>
      <w:b/>
      <w:bCs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23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94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77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St-68/2017</izvorni_sadrzaj>
    <derivirana_varijabla naziv="DomainObject.Predmet.OznakaBroj_1">St-68/2017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SKELET d.o.o. za graditeljstvo, trgovinu i usluge</izvorni_sadrzaj>
    <derivirana_varijabla naziv="DomainObject.Predmet.ProtustrankaFormated_1">  SKELET d.o.o. za graditeljstvo, trgovinu i usluge</derivirana_varijabla>
  </DomainObject.Predmet.ProtustrankaFormated>
  <DomainObject.Predmet.ProtustrankaFormatedOIB>
    <izvorni_sadrzaj>  SKELET d.o.o. za graditeljstvo, trgovinu i usluge, OIB 14355617640</izvorni_sadrzaj>
    <derivirana_varijabla naziv="DomainObject.Predmet.ProtustrankaFormatedOIB_1">  SKELET d.o.o. za graditeljstvo, trgovinu i usluge, OIB 14355617640</derivirana_varijabla>
  </DomainObject.Predmet.ProtustrankaFormatedOIB>
  <DomainObject.Predmet.ProtustrankaFormatedWithAdress>
    <izvorni_sadrzaj> SKELET d.o.o. za graditeljstvo, trgovinu i usluge, Ulica Breza 11, 31000 Osijek</izvorni_sadrzaj>
    <derivirana_varijabla naziv="DomainObject.Predmet.ProtustrankaFormatedWithAdress_1"> SKELET d.o.o. za graditeljstvo, trgovinu i usluge, Ulica Breza 11, 31000 Osijek</derivirana_varijabla>
  </DomainObject.Predmet.ProtustrankaFormatedWithAdress>
  <DomainObject.Predmet.ProtustrankaFormatedWithAdressOIB>
    <izvorni_sadrzaj> SKELET d.o.o. za graditeljstvo, trgovinu i usluge, OIB 14355617640, Ulica Breza 11, 31000 Osijek</izvorni_sadrzaj>
    <derivirana_varijabla naziv="DomainObject.Predmet.ProtustrankaFormatedWithAdressOIB_1"> SKELET d.o.o. za graditeljstvo, trgovinu i usluge, OIB 14355617640, Ulica Breza 11, 31000 Osijek</derivirana_varijabla>
  </DomainObject.Predmet.ProtustrankaFormatedWithAdressOIB>
  <DomainObject.Predmet.ProtustrankaWithAdress>
    <izvorni_sadrzaj>SKELET d.o.o. za graditeljstvo, trgovinu i usluge Ulica Breza 11, 31000 Osijek</izvorni_sadrzaj>
    <derivirana_varijabla naziv="DomainObject.Predmet.ProtustrankaWithAdress_1">SKELET d.o.o. za graditeljstvo, trgovinu i usluge Ulica Breza 11, 31000 Osijek</derivirana_varijabla>
  </DomainObject.Predmet.ProtustrankaWithAdress>
  <DomainObject.Predmet.ProtustrankaWithAdressOIB>
    <izvorni_sadrzaj>SKELET d.o.o. za graditeljstvo, trgovinu i usluge, OIB 14355617640, Ulica Breza 11, 31000 Osijek</izvorni_sadrzaj>
    <derivirana_varijabla naziv="DomainObject.Predmet.ProtustrankaWithAdressOIB_1">SKELET d.o.o. za graditeljstvo, trgovinu i usluge, OIB 14355617640, Ulica Breza 11, 31000 Osijek</derivirana_varijabla>
  </DomainObject.Predmet.ProtustrankaWithAdressOIB>
  <DomainObject.Predmet.ProtustrankaNazivFormated>
    <izvorni_sadrzaj>SKELET d.o.o. za graditeljstvo, trgovinu i usluge</izvorni_sadrzaj>
    <derivirana_varijabla naziv="DomainObject.Predmet.ProtustrankaNazivFormated_1">SKELET d.o.o. za graditeljstvo, trgovinu i usluge</derivirana_varijabla>
  </DomainObject.Predmet.ProtustrankaNazivFormated>
  <DomainObject.Predmet.ProtustrankaNazivFormatedOIB>
    <izvorni_sadrzaj>SKELET d.o.o. za graditeljstvo, trgovinu i usluge, OIB 14355617640</izvorni_sadrzaj>
    <derivirana_varijabla naziv="DomainObject.Predmet.ProtustrankaNazivFormatedOIB_1">SKELET d.o.o. za graditeljstvo, trgovinu i usluge, OIB 14355617640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SKELET d.o.o. za graditeljstvo, trgovinu i usluge</item>
    </izvorni_sadrzaj>
    <derivirana_varijabla naziv="DomainObject.Predmet.ProtuStrankaListFormated_1">
      <item>SKELET d.o.o. za graditeljstvo, trgovinu i usluge</item>
    </derivirana_varijabla>
  </DomainObject.Predmet.ProtuStrankaListFormated>
  <DomainObject.Predmet.ProtuStrankaListFormatedOIB>
    <izvorni_sadrzaj>
      <item>SKELET d.o.o. za graditeljstvo, trgovinu i usluge, OIB 14355617640</item>
    </izvorni_sadrzaj>
    <derivirana_varijabla naziv="DomainObject.Predmet.ProtuStrankaListFormatedOIB_1">
      <item>SKELET d.o.o. za graditeljstvo, trgovinu i usluge, OIB 14355617640</item>
    </derivirana_varijabla>
  </DomainObject.Predmet.ProtuStrankaListFormatedOIB>
  <DomainObject.Predmet.ProtuStrankaListFormatedWithAdress>
    <izvorni_sadrzaj>
      <item>SKELET d.o.o. za graditeljstvo, trgovinu i usluge, Ulica Breza 11, 31000 Osijek</item>
    </izvorni_sadrzaj>
    <derivirana_varijabla naziv="DomainObject.Predmet.ProtuStrankaListFormatedWithAdress_1">
      <item>SKELET d.o.o. za graditeljstvo, trgovinu i usluge, Ulica Breza 11, 31000 Osijek</item>
    </derivirana_varijabla>
  </DomainObject.Predmet.ProtuStrankaListFormatedWithAdress>
  <DomainObject.Predmet.ProtuStrankaListFormatedWithAdressOIB>
    <izvorni_sadrzaj>
      <item>SKELET d.o.o. za graditeljstvo, trgovinu i usluge, OIB 14355617640, Ulica Breza 11, 31000 Osijek</item>
    </izvorni_sadrzaj>
    <derivirana_varijabla naziv="DomainObject.Predmet.ProtuStrankaListFormatedWithAdressOIB_1">
      <item>SKELET d.o.o. za graditeljstvo, trgovinu i usluge, OIB 14355617640, Ulica Breza 11, 31000 Osijek</item>
    </derivirana_varijabla>
  </DomainObject.Predmet.ProtuStrankaListFormatedWithAdressOIB>
  <DomainObject.Predmet.ProtuStrankaListNazivFormated>
    <izvorni_sadrzaj>
      <item>SKELET d.o.o. za graditeljstvo, trgovinu i usluge</item>
    </izvorni_sadrzaj>
    <derivirana_varijabla naziv="DomainObject.Predmet.ProtuStrankaListNazivFormated_1">
      <item>SKELET d.o.o. za graditeljstvo, trgovinu i usluge</item>
    </derivirana_varijabla>
  </DomainObject.Predmet.ProtuStrankaListNazivFormated>
  <DomainObject.Predmet.ProtuStrankaListNazivFormatedOIB>
    <izvorni_sadrzaj>
      <item>SKELET d.o.o. za graditeljstvo, trgovinu i usluge, OIB 14355617640</item>
    </izvorni_sadrzaj>
    <derivirana_varijabla naziv="DomainObject.Predmet.ProtuStrankaListNazivFormatedOIB_1">
      <item>SKELET d.o.o. za graditeljstvo, trgovinu i usluge, OIB 14355617640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SKELET d.o.o. za graditeljstvo, trgovinu i usluge</izvorni_sadrzaj>
    <derivirana_varijabla naziv="DomainObject.Predmet.ProtustrankaIDrugi_1">SKELET d.o.o. za graditeljstvo,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SKELET d.o.o. za graditeljstvo, trgovinu i usluge, OIB 14355617640, Ulica Breza 11, 31000 Osijek</izvorni_sadrzaj>
    <derivirana_varijabla naziv="DomainObject.Predmet.ProtustrankaIDrugiAdressOIB_1">SKELET d.o.o. za graditeljstvo, trgovinu i usluge, OIB 14355617640, Ulica Breza 11,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SKELET d.o.o. za graditeljstvo, trgovinu i usluge</item>
    </izvorni_sadrzaj>
    <derivirana_varijabla naziv="DomainObject.Predmet.SudioniciListNaziv_1">
      <item>FINA</item>
      <item>SKELET d.o.o. za graditeljstvo, trgovinu i usluge</item>
    </derivirana_varijabla>
  </DomainObject.Predmet.SudioniciListNaziv>
  <DomainObject.Predmet.SudioniciListAdressOIB>
    <izvorni_sadrzaj>
      <item>FINA, OIB 85821130368</item>
      <item>SKELET d.o.o. za graditeljstvo, trgovinu i usluge, OIB 14355617640, Ulica Breza 11,31000 Osijek</item>
    </izvorni_sadrzaj>
    <derivirana_varijabla naziv="DomainObject.Predmet.SudioniciListAdressOIB_1">
      <item>FINA, OIB 85821130368</item>
      <item>SKELET d.o.o. za graditeljstvo, trgovinu i usluge, OIB 14355617640, Ulica Breza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14355617640</item>
    </izvorni_sadrzaj>
    <derivirana_varijabla naziv="DomainObject.Predmet.SudioniciListNazivOIB_1">
      <item>, OIB 85821130368</item>
      <item>, OIB 14355617640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1545</properties:Characters>
  <properties:Lines>60</properties:Lines>
  <properties:Paragraphs>28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2016-03-21T07:56:00Z</dcterms:created>
  <dc:creator>Tihomir Kovačević</dc:creator>
  <cp:lastModifiedBy>Danijela Špeletić</cp:lastModifiedBy>
  <cp:lastPrinted>2018-02-08T10:37:00Z</cp:lastPrinted>
  <dcterms:modified xmlns:xsi="http://www.w3.org/2001/XMLSchema-instance" xsi:type="dcterms:W3CDTF">2018-02-08T10:37:00Z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