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660b" w14:paraId="3fa660b" w:rsidRDefault="00387F38" w:rsidP="00387F38" w:rsidR="00387F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87F38" w:rsidP="00387F38" w:rsidR="00387F38" w:rsidRPr="00C47F26">
      <w:pPr>
        <w:jc w:val="both"/>
      </w:pPr>
      <w:r w:rsidRPr="00C47F26">
        <w:t>Trgovački sud u Zagrebu</w:t>
      </w:r>
    </w:p>
    <w:p w:rsidRDefault="00387F38" w:rsidP="00387F38" w:rsidR="00387F38" w:rsidRPr="00C47F26">
      <w:pPr>
        <w:jc w:val="both"/>
      </w:pPr>
      <w:r w:rsidRPr="00C47F26">
        <w:t>Zagreb, Amruševa 2/II</w:t>
      </w:r>
    </w:p>
    <w:p w:rsidRDefault="00387F38" w:rsidP="00F86DE7" w:rsidR="00942643">
      <w:pPr>
        <w:jc w:val="right"/>
        <w:rPr>
          <w:lang w:val="pt-BR"/>
        </w:rPr>
      </w:pPr>
      <w:r w:rsidRPr="00264673">
        <w:rPr>
          <w:lang w:val="pt-BR"/>
        </w:rPr>
        <w:t xml:space="preserve">         </w:t>
      </w:r>
      <w:r>
        <w:rPr>
          <w:lang w:val="pt-BR"/>
        </w:rPr>
        <w:t xml:space="preserve">                              </w:t>
      </w:r>
    </w:p>
    <w:p w:rsidRDefault="00387F38" w:rsidP="00387F38" w:rsidR="00387F38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87F38" w:rsidP="00387F38" w:rsidR="00387F38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387F38" w:rsidP="00387F38" w:rsidR="00387F38">
      <w:pPr>
        <w:jc w:val="center"/>
        <w:rPr>
          <w:b/>
          <w:lang w:val="pt-BR"/>
        </w:rPr>
      </w:pPr>
    </w:p>
    <w:p w:rsidRDefault="001955CC" w:rsidP="001955CC" w:rsidR="001955CC" w:rsidRPr="000528A8">
      <w:pPr>
        <w:jc w:val="both"/>
      </w:pPr>
      <w:r w:rsidRPr="000528A8">
        <w:rPr>
          <w:lang w:val="pt-BR"/>
        </w:rPr>
        <w:t>Trgovački sud u Zagrebu, po sucu Nikoli Ribariću, kao stečajnom sucu, u stečajnom predmetu nad stečajnim dužnikom ŠIMECKI-TRGOVINA d.o.o. u stečaju, Zagreb, Vlaška 126, MBS: 080101294, OIB: 07897444082</w:t>
      </w:r>
      <w:r w:rsidRPr="000528A8">
        <w:t>,</w:t>
      </w:r>
      <w:r w:rsidRPr="000528A8">
        <w:rPr>
          <w:lang w:val="pt-BR"/>
        </w:rPr>
        <w:t xml:space="preserve"> dana </w:t>
      </w:r>
      <w:r>
        <w:rPr>
          <w:lang w:val="pt-BR"/>
        </w:rPr>
        <w:t>3</w:t>
      </w:r>
      <w:r w:rsidRPr="000528A8">
        <w:rPr>
          <w:lang w:val="pt-BR"/>
        </w:rPr>
        <w:t>.</w:t>
      </w:r>
      <w:r>
        <w:rPr>
          <w:lang w:val="pt-BR"/>
        </w:rPr>
        <w:t xml:space="preserve"> siječnja</w:t>
      </w:r>
      <w:r w:rsidRPr="000528A8">
        <w:rPr>
          <w:lang w:val="pt-BR"/>
        </w:rPr>
        <w:t xml:space="preserve"> 201</w:t>
      </w:r>
      <w:r w:rsidR="00942643">
        <w:rPr>
          <w:lang w:val="pt-BR"/>
        </w:rPr>
        <w:t>9</w:t>
      </w:r>
      <w:r w:rsidRPr="000528A8">
        <w:rPr>
          <w:lang w:val="pt-BR"/>
        </w:rPr>
        <w:t>.,</w:t>
      </w:r>
      <w:r w:rsidRPr="000528A8">
        <w:t xml:space="preserve">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EF16AA" w:rsidR="00EF16AA" w:rsidRPr="00EF16AA">
      <w:pPr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EF16AA">
        <w:t xml:space="preserve"> </w:t>
      </w:r>
      <w:r w:rsidR="00EF16AA" w:rsidRPr="00EF16AA">
        <w:t>ŠIRJAN društvo s ograničenom odgovornošću za proizvodnju, preradu i trgovinu</w:t>
      </w:r>
      <w:r w:rsidR="00EF16AA">
        <w:t xml:space="preserve">, Sveti Petar Orehovec (Općina Sveti Petar Orehovec), Kusijevec 29, OIB: </w:t>
      </w:r>
      <w:r w:rsidR="00EF16AA" w:rsidRPr="00EF16AA">
        <w:t>31458573467</w:t>
      </w:r>
      <w:r w:rsidR="00EF16AA">
        <w:t>,</w:t>
      </w:r>
    </w:p>
    <w:p w:rsidRDefault="00A10CCA" w:rsidP="00443B5D" w:rsidR="000B118B">
      <w:pPr>
        <w:pStyle w:val="Odlomakpopisa"/>
        <w:ind w:left="0"/>
        <w:jc w:val="both"/>
      </w:pPr>
      <w:r w:rsidRPr="00E204C2">
        <w:t>do</w:t>
      </w:r>
      <w:r w:rsidR="00124A94" w:rsidRPr="00E204C2">
        <w:t>suđuje nekretnina</w:t>
      </w:r>
      <w:r w:rsidR="000D433A" w:rsidRPr="00E204C2">
        <w:t xml:space="preserve"> stečajnog dužnika </w:t>
      </w:r>
      <w:r w:rsidR="00134B98" w:rsidRPr="000528A8">
        <w:rPr>
          <w:lang w:val="pt-BR"/>
        </w:rPr>
        <w:t>ŠIMECKI-TRGOVINA d.o.o. u stečaju, Zagreb, Vlaška 126, MBS: 080101294, OIB: 07897444082</w:t>
      </w:r>
      <w:r w:rsidR="00134B98">
        <w:rPr>
          <w:lang w:val="pt-BR"/>
        </w:rPr>
        <w:t xml:space="preserve">, </w:t>
      </w:r>
      <w:r w:rsidR="00D92622" w:rsidRPr="00E204C2">
        <w:t xml:space="preserve">i to: </w:t>
      </w:r>
    </w:p>
    <w:p w:rsidRDefault="00134B98" w:rsidP="00443B5D" w:rsidR="00134B98" w:rsidRPr="00E204C2">
      <w:pPr>
        <w:pStyle w:val="Odlomakpopisa"/>
        <w:ind w:left="0"/>
        <w:jc w:val="both"/>
      </w:pPr>
    </w:p>
    <w:p w:rsidRDefault="006F244B" w:rsidP="00134B98" w:rsidR="00134B98">
      <w:pPr>
        <w:jc w:val="both"/>
      </w:pPr>
      <w:r w:rsidRPr="00E204C2">
        <w:tab/>
      </w:r>
      <w:r w:rsidR="00134B98">
        <w:t>- nekretnina u vlasništvu stečajnog dužnika, upisana u zemljišnim knjigama Zemljišnoknjižnog odjela Križevci, Općinskog suda u Bjelovaru i to:</w:t>
      </w:r>
    </w:p>
    <w:p w:rsidRDefault="00134B98" w:rsidP="00134B98" w:rsidR="00134B98">
      <w:pPr>
        <w:jc w:val="both"/>
      </w:pPr>
    </w:p>
    <w:p w:rsidRDefault="001219C7" w:rsidP="001219C7" w:rsidR="001219C7">
      <w:pPr>
        <w:jc w:val="both"/>
      </w:pPr>
      <w:r>
        <w:t>-k.č.br: 1075/1, ZGRADA NEMČIĆEV TRG, površine 402 m2, sve upisano u zk.ul. broj: 7707 k.o. Križevci i to</w:t>
      </w:r>
    </w:p>
    <w:p w:rsidRDefault="001219C7" w:rsidP="001219C7" w:rsidR="001219C7">
      <w:pPr>
        <w:jc w:val="both"/>
      </w:pPr>
    </w:p>
    <w:p w:rsidRDefault="001219C7" w:rsidP="001219C7" w:rsidR="001219C7">
      <w:pPr>
        <w:jc w:val="both"/>
      </w:pPr>
      <w:r>
        <w:t xml:space="preserve">zemljišno knjižno tijelo upisano na listu A (Posjedovnica) pod III </w:t>
      </w:r>
    </w:p>
    <w:p w:rsidRDefault="001219C7" w:rsidP="001219C7" w:rsidR="001219C7">
      <w:pPr>
        <w:jc w:val="both"/>
      </w:pPr>
    </w:p>
    <w:p w:rsidRDefault="001219C7" w:rsidP="001219C7" w:rsidR="001219C7">
      <w:pPr>
        <w:jc w:val="both"/>
      </w:pPr>
      <w:r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134B98" w:rsidP="001219C7" w:rsidR="00134B98">
      <w:pPr>
        <w:jc w:val="both"/>
      </w:pPr>
      <w:r>
        <w:t xml:space="preserve"> </w:t>
      </w:r>
    </w:p>
    <w:p w:rsidRDefault="00D63402" w:rsidP="00FA66EB" w:rsidR="00B269C4" w:rsidRPr="00E204C2">
      <w:pPr>
        <w:pStyle w:val="Odlomakpopisa"/>
        <w:ind w:left="0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1219C7" w:rsidRPr="001219C7">
        <w:t>ŠIRJAN društvo s ograničenom odgovornošću za proizvodnju, preradu i trgovinu, Sveti Petar Orehovec (Općina Sveti Petar Orehovec), Kusijevec 29, OIB: 31458573467,</w:t>
      </w:r>
      <w:r w:rsidRPr="00E204C2">
        <w:t xml:space="preserve"> </w:t>
      </w:r>
      <w:r w:rsidR="00716272" w:rsidRPr="00E204C2">
        <w:t xml:space="preserve">ponudio je na </w:t>
      </w:r>
      <w:r w:rsidR="006463D2">
        <w:t>drugoj</w:t>
      </w:r>
      <w:r w:rsidR="00716272" w:rsidRPr="00E204C2">
        <w:t xml:space="preserve"> javnoj dražbi</w:t>
      </w:r>
      <w:r w:rsidR="00B269C4" w:rsidRPr="00E204C2">
        <w:t xml:space="preserve"> najviši iznos valjane po</w:t>
      </w:r>
      <w:r w:rsidR="002A5590" w:rsidRPr="00E204C2">
        <w:t>n</w:t>
      </w:r>
      <w:r w:rsidR="00B269C4" w:rsidRPr="00E204C2">
        <w:t xml:space="preserve">ude u iznosu </w:t>
      </w:r>
      <w:r w:rsidR="00B269C4" w:rsidRPr="00851F02">
        <w:t xml:space="preserve">od </w:t>
      </w:r>
      <w:r w:rsidR="001219C7">
        <w:t>81.500,00</w:t>
      </w:r>
      <w:r w:rsidR="00D116A8">
        <w:t xml:space="preserve"> </w:t>
      </w:r>
      <w:r w:rsidR="00B269C4" w:rsidRPr="00851F02">
        <w:t>kn</w:t>
      </w:r>
      <w:r w:rsidR="00B269C4" w:rsidRPr="00E204C2">
        <w:t xml:space="preserve"> te mu se nalaže</w:t>
      </w:r>
      <w:r w:rsidR="00293938" w:rsidRPr="00E204C2">
        <w:t xml:space="preserve"> da u roku 15 </w:t>
      </w:r>
      <w:r w:rsidR="00293938" w:rsidRPr="00171644">
        <w:t xml:space="preserve">dana nakon pravomoćnosti ovog rješenja, </w:t>
      </w:r>
      <w:r w:rsidR="00B269C4" w:rsidRPr="00171644">
        <w:t>Financijskoj agenciji</w:t>
      </w:r>
      <w:r w:rsidR="00171644">
        <w:t xml:space="preserve"> </w:t>
      </w:r>
      <w:r w:rsidR="00B269C4" w:rsidRPr="00171644">
        <w:t xml:space="preserve">položi </w:t>
      </w:r>
      <w:r w:rsidR="002A5590" w:rsidRPr="00171644">
        <w:t>kupovninu</w:t>
      </w:r>
      <w:r w:rsidR="00B269C4" w:rsidRPr="00171644">
        <w:t xml:space="preserve"> (</w:t>
      </w:r>
      <w:r w:rsidR="00EC62B7" w:rsidRPr="00171644">
        <w:t>razlika između jamčevine</w:t>
      </w:r>
      <w:r w:rsidR="00087A48">
        <w:t xml:space="preserve"> od </w:t>
      </w:r>
      <w:r w:rsidR="0011066E">
        <w:t>14.700,00</w:t>
      </w:r>
      <w:r w:rsidR="00087A48">
        <w:t xml:space="preserve"> kn</w:t>
      </w:r>
      <w:r w:rsidR="00293938" w:rsidRPr="00171644">
        <w:t xml:space="preserve"> </w:t>
      </w:r>
      <w:r w:rsidR="00EC62B7" w:rsidRPr="00171644">
        <w:t>i postignute cijene)</w:t>
      </w:r>
      <w:r w:rsidR="00B269C4" w:rsidRPr="00171644">
        <w:t xml:space="preserve"> u iznosu</w:t>
      </w:r>
      <w:r w:rsidR="00DB40E7">
        <w:t xml:space="preserve"> </w:t>
      </w:r>
      <w:r w:rsidR="0011066E">
        <w:t>66.800,00</w:t>
      </w:r>
      <w:r w:rsidR="00791A64">
        <w:t xml:space="preserve"> </w:t>
      </w:r>
      <w:r w:rsidR="00B269C4" w:rsidRPr="00171644">
        <w:t>kn</w:t>
      </w:r>
      <w:r w:rsidR="007862CA" w:rsidRPr="00171644">
        <w:t xml:space="preserve"> i to na račun IBAN: HR 1123900011300028787, Model HR11, poziv na broj (PNB) kao podatak prvi (P1) treba upisati broj </w:t>
      </w:r>
      <w:r w:rsidR="003227FE">
        <w:t>109</w:t>
      </w:r>
      <w:r w:rsidR="00C8610D">
        <w:t>169</w:t>
      </w:r>
      <w:r w:rsidR="007862CA" w:rsidRPr="00171644">
        <w:t>, a kao podatak drugi (P2)</w:t>
      </w:r>
      <w:r w:rsidR="006A7413" w:rsidRPr="00171644">
        <w:t xml:space="preserve"> treba upisati broj </w:t>
      </w:r>
      <w:r w:rsidR="00C850D9">
        <w:t>52</w:t>
      </w:r>
      <w:r w:rsidR="00C8610D">
        <w:t>302</w:t>
      </w:r>
      <w:r w:rsidR="00B0414A">
        <w:t>.</w:t>
      </w:r>
      <w:r w:rsidR="00AB385A" w:rsidRPr="00171644">
        <w:t xml:space="preserve"> U polje „Opcija troškova“ naznačiti opciju „OUR“</w:t>
      </w:r>
      <w:r w:rsidR="00171644">
        <w:t>.</w:t>
      </w:r>
      <w:r w:rsidR="007862CA">
        <w:t xml:space="preserve">  </w:t>
      </w:r>
    </w:p>
    <w:p w:rsidRDefault="00266182" w:rsidP="00D63402" w:rsidR="00266182" w:rsidRPr="00E204C2">
      <w:pPr>
        <w:ind w:firstLine="708"/>
        <w:jc w:val="both"/>
      </w:pPr>
    </w:p>
    <w:p w:rsidRDefault="00D63402" w:rsidP="005808BC" w:rsidR="00D63402" w:rsidRPr="00E204C2">
      <w:pPr>
        <w:jc w:val="both"/>
      </w:pPr>
      <w:r w:rsidRPr="00E204C2">
        <w:t>I</w:t>
      </w:r>
      <w:r w:rsidR="005808BC">
        <w:t>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5808BC" w:rsidP="00430524" w:rsidR="00430524">
      <w:pPr>
        <w:jc w:val="both"/>
      </w:pPr>
      <w:r>
        <w:lastRenderedPageBreak/>
        <w:t>I</w:t>
      </w:r>
      <w:r w:rsidR="00D63402" w:rsidRPr="00E204C2">
        <w:t>V Određuje se</w:t>
      </w:r>
      <w:r w:rsidR="00D54486" w:rsidRPr="00E204C2">
        <w:t>,</w:t>
      </w:r>
      <w:r w:rsidR="007377FB" w:rsidRPr="00E204C2">
        <w:t xml:space="preserve"> nakon pravomoćnosti ovog rješenja,</w:t>
      </w:r>
      <w:r w:rsidR="00D63402" w:rsidRPr="00E204C2">
        <w:t xml:space="preserve"> brisanje prava i tereta</w:t>
      </w:r>
      <w:r w:rsidR="00B14387">
        <w:t xml:space="preserve"> na listu C</w:t>
      </w:r>
      <w:r w:rsidR="007377FB" w:rsidRPr="00E204C2">
        <w:t>,</w:t>
      </w:r>
      <w:r w:rsidR="00D63402" w:rsidRPr="00E204C2">
        <w:t xml:space="preserve"> koji prestaju prodajom</w:t>
      </w:r>
      <w:r w:rsidR="007377FB" w:rsidRPr="006F25DB">
        <w:t>,</w:t>
      </w:r>
      <w:r w:rsidR="00D63402" w:rsidRPr="006F25DB">
        <w:t xml:space="preserve"> </w:t>
      </w:r>
      <w:r w:rsidR="00932B2C" w:rsidRPr="006F25DB">
        <w:t xml:space="preserve">upisanih </w:t>
      </w:r>
      <w:r w:rsidR="004355A3" w:rsidRPr="006F25DB">
        <w:t xml:space="preserve">na nekretnini </w:t>
      </w:r>
      <w:r w:rsidR="00E04EE2">
        <w:t>upisanoj</w:t>
      </w:r>
      <w:r w:rsidR="00AA2B19">
        <w:t xml:space="preserve"> </w:t>
      </w:r>
      <w:r w:rsidR="00430524">
        <w:t>u zemljišnim knjigama Zemljišnoknjižnog odjela Križevci, Općinskog suda u Bjelovaru i to:</w:t>
      </w:r>
    </w:p>
    <w:p w:rsidRDefault="00430524" w:rsidP="00430524" w:rsidR="0043052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610D" w:rsidP="00942643" w:rsidR="00C8610D">
      <w:pPr>
        <w:pStyle w:val="Odlomakpopisa"/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k.č.br: 1075/1, ZGRADA NEMČIĆEV TRG, površine 402 m2, sve upisano u zk.ul. broj: 7707 k.o. Križevci i to</w:t>
      </w:r>
    </w:p>
    <w:p w:rsidRDefault="00C8610D" w:rsidP="00C8610D" w:rsidR="00C861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610D" w:rsidP="00C8610D" w:rsidR="00C8610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zemljišno knjižno tijelo upisano na listu A (Posjedovnica) pod III </w:t>
      </w:r>
    </w:p>
    <w:p w:rsidRDefault="00C8610D" w:rsidP="00C8610D" w:rsidR="00C861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610D" w:rsidP="00C8610D" w:rsidR="002A413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C8610D" w:rsidP="00C8610D" w:rsidR="00C861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610D" w:rsidP="00C8610D" w:rsidR="00C861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F1018" w:rsidP="004F1018" w:rsidR="004F1018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1.1 Z-1915/09 od 26. lipnja 2009.g</w:t>
      </w: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Na temelju Ugovora o međusobnom poslovnom odnosu sa Sporazumom o zasnivanju prava zaloga na nekretninama od 23. lipnja 2009.g potvrđen pod br. OV-2369/09 od 24.06.2009.god, uknjiženo je pravo zaloga na nekretninama ŠIMECI-TRGOVINA d.o.o. Zagreb, Dužice 21 za dug ŠIMECKI-TRGOVINA d.o.o. Zagreb, Vlaška 126, OIB 06971970908 u iznosu kunske protuvrijednosti EUR 294.554,01 po srednjem tečaju HNB na dan plaćanja s rokom dospijeća najkasnije do 23.06.2014.g uvećano za kamate, naknade, druge troškove iz ugovora za korist: </w:t>
      </w:r>
    </w:p>
    <w:p w:rsidRDefault="00F86DE7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CROATIA BANKA D.D. ZAGREB, OIB:</w:t>
      </w:r>
      <w:r w:rsidR="004F1018">
        <w:t xml:space="preserve">32247795989, ZAGREB, KVATERNIKOV TRG 9    </w:t>
      </w: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</w:t>
      </w:r>
    </w:p>
    <w:p w:rsidRDefault="004F1018" w:rsidP="004F1018" w:rsidR="004F1018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2.1 Primljeno 06. svibnja 2010. Z-1389/10</w:t>
      </w: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Na temelju Sporazuma radi osiguranja novčanog potraživanja zasnivanjem založnog prava na nekretninama od 15.05.2009., solemniziranog pod br. OV-2165/10 od 04.05.2010. uknjižuje se prava zaloga na nekretninama Šimecki trgovina d.o.o. Zagreb, Dužice 21 kao SPOREDNA HIPOTEKA za dug u iznosu od 729.192,60 EUR u kunskoj protuvrijednosti po srednjem tečaju HNB-a na dan plaćanja, uvećano za redovnu kamatnu stopu 10,20 % godišnje, promjenjivu, ugovorenu zateznu kamatu, naknade i troškove, uz anuitetnu otplatu i ostale uvjete iz Ugovora za korist:  CROATIA BANKA D.D. ZAGREB, OIB: 32247795989, ZAGREB, KVATERNIKOV TRG 9    </w:t>
      </w: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</w:t>
      </w:r>
    </w:p>
    <w:p w:rsidRDefault="004F1018" w:rsidP="004F1018" w:rsidR="004F1018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5.1 Zaprimljeno 18.09.2014. broj Z-2932/14</w:t>
      </w:r>
    </w:p>
    <w:p w:rsidRDefault="004F1018" w:rsidP="004F1018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F1018" w:rsidP="00F86DE7" w:rsidR="004F101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Temeljem rješenja Trgovačkog suda u Varaždinu, br. 72. St-175/2014 od 11. rujna 2014.g., zabilježeno je otvaranje stečajnog postupka na nekretninama ŠIMECKI-TRGOVINA d.o.o.</w:t>
      </w:r>
    </w:p>
    <w:p w:rsidRDefault="004F1018" w:rsidP="00F86DE7" w:rsidR="004F1018">
      <w:pPr>
        <w:jc w:val="both"/>
      </w:pPr>
    </w:p>
    <w:p w:rsidRDefault="00F86DE7" w:rsidP="00F86DE7" w:rsidR="00F86DE7">
      <w:pPr>
        <w:jc w:val="both"/>
      </w:pPr>
    </w:p>
    <w:p w:rsidRDefault="00F23E68" w:rsidP="00395FE9" w:rsidR="00E117D8" w:rsidRPr="00E204C2">
      <w:pPr>
        <w:jc w:val="both"/>
      </w:pPr>
      <w:r>
        <w:t>V</w:t>
      </w:r>
      <w:r w:rsidR="00D63402" w:rsidRPr="00E204C2">
        <w:t xml:space="preserve">  Nalaže se</w:t>
      </w:r>
      <w:r w:rsidR="00395FE9" w:rsidRPr="00E204C2">
        <w:t xml:space="preserve"> </w:t>
      </w:r>
      <w:r w:rsidRPr="00F23E68">
        <w:t>Općinsko</w:t>
      </w:r>
      <w:r>
        <w:t>m</w:t>
      </w:r>
      <w:r w:rsidR="002B45E1">
        <w:t xml:space="preserve"> sud</w:t>
      </w:r>
      <w:r>
        <w:t>u</w:t>
      </w:r>
      <w:r w:rsidRPr="00F23E68">
        <w:t xml:space="preserve"> u Bjelovaru</w:t>
      </w:r>
      <w:r>
        <w:t>,</w:t>
      </w:r>
      <w:r w:rsidRPr="00F23E68">
        <w:t xml:space="preserve"> Zemljišnoknjižn</w:t>
      </w:r>
      <w:r>
        <w:t>i</w:t>
      </w:r>
      <w:r w:rsidRPr="00F23E68">
        <w:t xml:space="preserve"> odjel Križevci,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2B45E1">
        <w:t>brisanje</w:t>
      </w:r>
      <w:r w:rsidR="00C823ED" w:rsidRPr="00E204C2">
        <w:t xml:space="preserve"> prava</w:t>
      </w:r>
      <w:r w:rsidR="00ED2ECF">
        <w:t>,</w:t>
      </w:r>
      <w:r w:rsidR="00E117D8" w:rsidRPr="00E204C2">
        <w:t xml:space="preserve"> </w:t>
      </w:r>
      <w:r w:rsidR="00C823ED" w:rsidRPr="00E204C2">
        <w:t>teret</w:t>
      </w:r>
      <w:r w:rsidR="002B45E1">
        <w:t>a</w:t>
      </w:r>
      <w:r w:rsidR="00ED2ECF">
        <w:t xml:space="preserve"> i zabilježb</w:t>
      </w:r>
      <w:r w:rsidR="002B45E1">
        <w:t>i</w:t>
      </w:r>
      <w:r w:rsidR="00C823ED" w:rsidRPr="00E204C2">
        <w:t xml:space="preserve">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lastRenderedPageBreak/>
        <w:tab/>
        <w:t>VI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5808BC" w:rsidP="00D63402" w:rsidR="00D63402" w:rsidRPr="00E204C2">
      <w:pPr>
        <w:tabs>
          <w:tab w:pos="0" w:val="num"/>
        </w:tabs>
        <w:jc w:val="both"/>
      </w:pPr>
      <w:r>
        <w:t>VII</w:t>
      </w:r>
      <w:r w:rsidR="00D63402" w:rsidRPr="00E204C2">
        <w:rPr>
          <w:b/>
        </w:rPr>
        <w:t xml:space="preserve">  </w:t>
      </w:r>
      <w:r w:rsidR="00D63402" w:rsidRPr="00E204C2">
        <w:t>Ovo</w:t>
      </w:r>
      <w:r w:rsidR="00D63402" w:rsidRPr="00E204C2">
        <w:rPr>
          <w:b/>
        </w:rPr>
        <w:t xml:space="preserve"> </w:t>
      </w:r>
      <w:r w:rsidR="00D63402" w:rsidRPr="00E204C2">
        <w:t xml:space="preserve">će se rješenje objaviti na e-oglasnoj </w:t>
      </w:r>
      <w:r w:rsidR="000F3E28" w:rsidRPr="00E204C2">
        <w:t>ploči Trgovačkog suda u Zagrebu</w:t>
      </w:r>
      <w:r w:rsidR="00D63402"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="00D63402"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F23E68" w:rsidP="00AC4157" w:rsidR="00D63402" w:rsidRPr="00E204C2">
      <w:pPr>
        <w:tabs>
          <w:tab w:pos="0" w:val="num"/>
        </w:tabs>
        <w:jc w:val="both"/>
      </w:pPr>
      <w:r>
        <w:t>VIII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2B45E1">
        <w:t>Općinskom sud</w:t>
      </w:r>
      <w:r w:rsidR="002B45E1" w:rsidRPr="002B45E1">
        <w:t>u u Bjelovaru, Zemljišnoknjižni odjel Križevci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700470" w:rsidP="00E117D8" w:rsidR="000F3E28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 xml:space="preserve">Rješenjem ovog suda poslovni broj </w:t>
      </w:r>
      <w:r w:rsidR="00FA2383">
        <w:rPr>
          <w:szCs w:val="20"/>
        </w:rPr>
        <w:t xml:space="preserve">72. </w:t>
      </w:r>
      <w:r w:rsidRPr="00E204C2">
        <w:rPr>
          <w:szCs w:val="20"/>
        </w:rPr>
        <w:t>St-</w:t>
      </w:r>
      <w:r w:rsidR="00A552A9">
        <w:rPr>
          <w:szCs w:val="20"/>
        </w:rPr>
        <w:t>175/2014</w:t>
      </w:r>
      <w:r w:rsidRPr="00E204C2">
        <w:rPr>
          <w:szCs w:val="20"/>
        </w:rPr>
        <w:t xml:space="preserve"> od </w:t>
      </w:r>
      <w:r w:rsidR="00A552A9">
        <w:rPr>
          <w:szCs w:val="20"/>
        </w:rPr>
        <w:t>7</w:t>
      </w:r>
      <w:r w:rsidRPr="00E204C2">
        <w:rPr>
          <w:szCs w:val="20"/>
        </w:rPr>
        <w:t>.</w:t>
      </w:r>
      <w:r w:rsidR="00A552A9">
        <w:rPr>
          <w:szCs w:val="20"/>
        </w:rPr>
        <w:t xml:space="preserve"> srpnja 2014</w:t>
      </w:r>
      <w:r w:rsidRPr="00E204C2">
        <w:rPr>
          <w:szCs w:val="20"/>
        </w:rPr>
        <w:t>. nad dužnikom je otvoren stečajni postupak.</w:t>
      </w:r>
      <w:r w:rsidR="00E117D8" w:rsidRPr="00E204C2">
        <w:rPr>
          <w:szCs w:val="20"/>
        </w:rPr>
        <w:t xml:space="preserve"> </w:t>
      </w:r>
      <w:r w:rsidRPr="00E204C2">
        <w:rPr>
          <w:szCs w:val="20"/>
        </w:rPr>
        <w:t>Stečajnu masu</w:t>
      </w:r>
      <w:r w:rsidR="00A315E6">
        <w:rPr>
          <w:szCs w:val="20"/>
        </w:rPr>
        <w:t xml:space="preserve"> između ostalog</w:t>
      </w:r>
      <w:r w:rsidRPr="00E204C2">
        <w:rPr>
          <w:szCs w:val="20"/>
        </w:rPr>
        <w:t xml:space="preserve"> sa</w:t>
      </w:r>
      <w:r w:rsidR="000F3E28" w:rsidRPr="00E204C2">
        <w:rPr>
          <w:szCs w:val="20"/>
        </w:rPr>
        <w:t>činjava imovina navedena u stavku</w:t>
      </w:r>
      <w:r w:rsidRPr="00E204C2">
        <w:rPr>
          <w:szCs w:val="20"/>
        </w:rPr>
        <w:t xml:space="preserve"> I rješenja. Na predmetnoj nekretnini postoji upisano založno pravo za </w:t>
      </w:r>
      <w:r w:rsidR="00A552A9">
        <w:rPr>
          <w:szCs w:val="20"/>
        </w:rPr>
        <w:t>CROATIA BANKE d.d.</w:t>
      </w:r>
      <w:r w:rsidR="000F3E28" w:rsidRPr="00E204C2">
        <w:t xml:space="preserve"> </w:t>
      </w:r>
    </w:p>
    <w:p w:rsidRDefault="00E117D8" w:rsidP="00A552A9" w:rsidR="00A552A9">
      <w:pPr>
        <w:jc w:val="both"/>
      </w:pPr>
      <w:r w:rsidRPr="00E204C2">
        <w:tab/>
      </w:r>
      <w:r w:rsidR="00A552A9"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552A9" w:rsidP="00A552A9" w:rsidR="00700470" w:rsidRPr="00E204C2">
      <w:pPr>
        <w:ind w:firstLine="680"/>
        <w:jc w:val="both"/>
      </w:pPr>
      <w:r>
        <w:t>Sud je pravomoćnim rješenjem od 18. listopada 2017. odredio prodaju u stečajnom postupku nekretnine u vlasništvu stečajnog dužnika opisane točki I. ovog zaključka.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0C4028">
        <w:t>20</w:t>
      </w:r>
      <w:r w:rsidR="005155A3" w:rsidRPr="00E204C2">
        <w:t>.</w:t>
      </w:r>
      <w:r w:rsidR="000C4028">
        <w:t xml:space="preserve"> veljače</w:t>
      </w:r>
      <w:r w:rsidR="005155A3" w:rsidRPr="00E204C2">
        <w:t xml:space="preserve"> </w:t>
      </w:r>
      <w:r w:rsidR="00204523" w:rsidRPr="00E204C2">
        <w:t>201</w:t>
      </w:r>
      <w:r w:rsidR="000F3E28" w:rsidRPr="00E204C2">
        <w:t>7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41292" w:rsidR="00A80E5C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Financijske agencije od </w:t>
      </w:r>
      <w:r w:rsidR="000C4028">
        <w:t>2</w:t>
      </w:r>
      <w:r w:rsidR="00E33F50">
        <w:t>.</w:t>
      </w:r>
      <w:r w:rsidR="000C4028">
        <w:t xml:space="preserve"> studenoga 2018 (list</w:t>
      </w:r>
      <w:r w:rsidR="00524482">
        <w:t xml:space="preserve"> 10</w:t>
      </w:r>
      <w:r w:rsidR="00A80E5C">
        <w:t>72-1084</w:t>
      </w:r>
      <w:r w:rsidR="00524482">
        <w:t>)</w:t>
      </w:r>
      <w:r w:rsidR="00936C8A" w:rsidRPr="00E204C2">
        <w:t xml:space="preserve"> na </w:t>
      </w:r>
      <w:r w:rsidR="00524482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A80E5C">
        <w:t>81.500,00</w:t>
      </w:r>
      <w:r w:rsidR="00AB385A">
        <w:t xml:space="preserve"> </w:t>
      </w:r>
      <w:r w:rsidR="00A56E1B" w:rsidRPr="00E204C2">
        <w:t>kn ponudi</w:t>
      </w:r>
      <w:r w:rsidR="005A12A9">
        <w:t xml:space="preserve">o je </w:t>
      </w:r>
      <w:r w:rsidR="00A80E5C" w:rsidRPr="00A80E5C">
        <w:t>ŠIRJAN društvo s ograničenom odgovornošću za proizvodnju, preradu i trgovinu, Sveti Petar Orehovec (Općina Sveti Petar Orehovec),</w:t>
      </w:r>
      <w:r w:rsidR="00A80E5C">
        <w:t xml:space="preserve"> Kusijevec 29, OIB: 31458573467.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kupac je dužan položiti u  roku od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9E42E1">
        <w:t>81.500,00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</w:t>
      </w:r>
      <w:r w:rsidR="002168E9">
        <w:t xml:space="preserve"> u iznosu od </w:t>
      </w:r>
      <w:r w:rsidR="009E42E1">
        <w:t>14.700,00</w:t>
      </w:r>
      <w:r w:rsidR="00280AB8">
        <w:t xml:space="preserve"> kn i </w:t>
      </w:r>
      <w:r w:rsidR="00EC62B7" w:rsidRPr="00E204C2">
        <w:t>postignute cijene</w:t>
      </w:r>
      <w:r w:rsidR="00280AB8">
        <w:t xml:space="preserve"> u iznosu od </w:t>
      </w:r>
      <w:r w:rsidR="009E42E1">
        <w:t>81.500,00</w:t>
      </w:r>
      <w:r w:rsidR="006241F4">
        <w:t xml:space="preserve"> k</w:t>
      </w:r>
      <w:r w:rsidR="00280AB8">
        <w:t>n</w:t>
      </w:r>
      <w:r w:rsidR="00E117D8" w:rsidRPr="00E204C2">
        <w:t>)</w:t>
      </w:r>
      <w:r w:rsidR="00EC62B7" w:rsidRPr="00E204C2">
        <w:t xml:space="preserve"> u iznosu</w:t>
      </w:r>
      <w:r w:rsidR="0097260B">
        <w:t xml:space="preserve"> </w:t>
      </w:r>
      <w:r w:rsidR="009E42E1">
        <w:t>66.800,00</w:t>
      </w:r>
      <w:r w:rsidR="00851F02" w:rsidRPr="00851F02">
        <w:t xml:space="preserve"> </w:t>
      </w:r>
      <w:r w:rsidR="00EC62B7" w:rsidRPr="00851F02">
        <w:t>kn</w:t>
      </w:r>
      <w:r w:rsidR="00E117D8" w:rsidRPr="00851F0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E204C2" w:rsidP="00E204C2" w:rsidR="0033778C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6241F4">
        <w:t>3</w:t>
      </w:r>
      <w:r w:rsidR="00945ED4" w:rsidRPr="00E204C2">
        <w:t>.</w:t>
      </w:r>
      <w:r w:rsidR="006241F4">
        <w:t xml:space="preserve"> siječnja</w:t>
      </w:r>
      <w:r w:rsidR="00851F02">
        <w:t xml:space="preserve"> 201</w:t>
      </w:r>
      <w:r w:rsidR="006241F4">
        <w:t>9</w:t>
      </w:r>
      <w:r w:rsidR="0060445D" w:rsidRPr="00E204C2">
        <w:t>.</w:t>
      </w:r>
    </w:p>
    <w:p w:rsidRDefault="00F86DE7" w:rsidP="00597BE1" w:rsidR="00F86D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F2760" w:rsidP="00597BE1" w:rsidR="00DF27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86DE7"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760" w:rsidP="00F86DE7" w:rsidR="000E61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0E613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E6137" w:rsidP="00F86DE7" w:rsidR="000E61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0E6137" w:rsidP="000E6137" w:rsidR="000E6137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0E6137" w:rsidP="00F86DE7" w:rsidR="00DF2760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F276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04C2" w:rsidP="00DF2760" w:rsidR="00E204C2" w:rsidRPr="00E204C2">
      <w:pPr>
        <w:pStyle w:val="Tijeloteksta2"/>
        <w:spacing w:lineRule="auto" w:line="240"/>
        <w:jc w:val="right"/>
      </w:pPr>
    </w:p>
    <w:p w:rsidRDefault="00830FBA" w:rsidP="00830FBA" w:rsidR="00830FBA" w:rsidRPr="00363596">
      <w:pPr>
        <w:jc w:val="both"/>
        <w:rPr>
          <w:b/>
        </w:rPr>
      </w:pPr>
    </w:p>
    <w:p w:rsidRDefault="00830FBA" w:rsidP="00830FBA" w:rsidR="00830FBA" w:rsidRPr="00CE480A">
      <w:pPr>
        <w:jc w:val="both"/>
      </w:pPr>
      <w:r w:rsidRPr="00CE480A">
        <w:t>UPUTA O PRAVNOM LIJEKU:</w:t>
      </w:r>
    </w:p>
    <w:p w:rsidRDefault="00830FBA" w:rsidP="00830FBA" w:rsidR="00830FBA" w:rsidRPr="00363596">
      <w:pPr>
        <w:jc w:val="both"/>
      </w:pPr>
      <w:r w:rsidRPr="00363596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63596">
          <w:t>Visoki trgovački sud</w:t>
        </w:r>
      </w:smartTag>
      <w:r w:rsidRPr="00363596">
        <w:t xml:space="preserve"> RH u roku od 8 dana od dana dostave rješenja.  </w:t>
      </w:r>
    </w:p>
    <w:p w:rsidRDefault="00124A94" w:rsidP="0007340C" w:rsidR="00124A94" w:rsidRPr="00E204C2">
      <w:pPr>
        <w:jc w:val="both"/>
      </w:pPr>
    </w:p>
    <w:p w:rsidRDefault="0060445D" w:rsidP="0007340C" w:rsidR="0060445D" w:rsidRPr="00E204C2">
      <w:pPr>
        <w:jc w:val="both"/>
      </w:pPr>
    </w:p>
    <w:p w:rsidRDefault="00545258" w:rsidP="000E6137" w:rsidR="00545258" w:rsidRPr="00E204C2">
      <w:pPr>
        <w:pStyle w:val="Odlomakpopisa"/>
        <w:jc w:val="both"/>
      </w:pPr>
    </w:p>
    <w:sectPr w:rsidSect="000E6137" w:rsidR="00545258" w:rsidRPr="00E204C2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377" w:rsidR="003F5377">
      <w:r>
        <w:separator/>
      </w:r>
    </w:p>
  </w:endnote>
  <w:endnote w:id="0" w:type="continuationSeparator">
    <w:p w:rsidRDefault="003F5377" w:rsidR="003F5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377" w:rsidR="003F5377">
      <w:r>
        <w:separator/>
      </w:r>
    </w:p>
  </w:footnote>
  <w:footnote w:id="0" w:type="continuationSeparator">
    <w:p w:rsidRDefault="003F5377" w:rsidR="003F5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5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525CF" w:rsidP="00C525CF" w:rsidR="00C525CF">
    <w:pPr>
      <w:jc w:val="right"/>
      <w:rPr>
        <w:lang w:val="pt-BR"/>
      </w:rPr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175/2014-291</w:t>
    </w:r>
  </w:p>
  <w:p w:rsidRDefault="002365A5" w:rsidP="00942643" w:rsidR="002365A5" w:rsidRPr="00A12C3D">
    <w:pPr>
      <w:ind w:firstLine="708" w:left="354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643" w:rsidP="00942643" w:rsidR="00942643">
    <w:pPr>
      <w:jc w:val="right"/>
      <w:rPr>
        <w:lang w:val="pt-BR"/>
      </w:rPr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 w:rsidR="00C525CF">
      <w:rPr>
        <w:lang w:val="pt-BR"/>
      </w:rPr>
      <w:t>175/2014-291</w:t>
    </w:r>
  </w:p>
  <w:p w:rsidRDefault="00942643" w:rsidR="00942643">
    <w:pPr>
      <w:pStyle w:val="Zaglavlje"/>
    </w:pPr>
  </w:p>
  <w:p w:rsidRDefault="00942643" w:rsidR="009426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6245F6E"/>
    <w:multiLevelType w:val="hybridMultilevel"/>
    <w:tmpl w:val="A4667FE4"/>
    <w:lvl w:tplc="222C3BF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F72AB2"/>
    <w:multiLevelType w:val="hybridMultilevel"/>
    <w:tmpl w:val="A1F22E16"/>
    <w:lvl w:tplc="C6147B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0"/>
  </w:num>
  <w:num w:numId="5">
    <w:abstractNumId w:val="15"/>
  </w:num>
  <w:num w:numId="6">
    <w:abstractNumId w:val="9"/>
  </w:num>
  <w:num w:numId="7">
    <w:abstractNumId w:val="17"/>
  </w:num>
  <w:num w:numId="8">
    <w:abstractNumId w:val="5"/>
  </w:num>
  <w:num w:numId="9">
    <w:abstractNumId w:val="19"/>
  </w:num>
  <w:num w:numId="10">
    <w:abstractNumId w:val="16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8"/>
  </w:num>
  <w:num w:numId="18">
    <w:abstractNumId w:val="10"/>
  </w:num>
  <w:num w:numId="19">
    <w:abstractNumId w:val="14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230C2"/>
    <w:rsid w:val="000267C6"/>
    <w:rsid w:val="000430EF"/>
    <w:rsid w:val="00072DE4"/>
    <w:rsid w:val="00072EAF"/>
    <w:rsid w:val="0007340C"/>
    <w:rsid w:val="0008428F"/>
    <w:rsid w:val="00087A48"/>
    <w:rsid w:val="00096615"/>
    <w:rsid w:val="000B118B"/>
    <w:rsid w:val="000B478A"/>
    <w:rsid w:val="000C4028"/>
    <w:rsid w:val="000C44C8"/>
    <w:rsid w:val="000D433A"/>
    <w:rsid w:val="000E6137"/>
    <w:rsid w:val="000F00A7"/>
    <w:rsid w:val="000F21F8"/>
    <w:rsid w:val="000F2AA5"/>
    <w:rsid w:val="000F3E28"/>
    <w:rsid w:val="00105DED"/>
    <w:rsid w:val="0011066E"/>
    <w:rsid w:val="00117A7C"/>
    <w:rsid w:val="001219C7"/>
    <w:rsid w:val="00124A94"/>
    <w:rsid w:val="00134B98"/>
    <w:rsid w:val="00167C21"/>
    <w:rsid w:val="00171644"/>
    <w:rsid w:val="00173107"/>
    <w:rsid w:val="00185CCC"/>
    <w:rsid w:val="00194AE3"/>
    <w:rsid w:val="001955CC"/>
    <w:rsid w:val="001A0199"/>
    <w:rsid w:val="001A6B7B"/>
    <w:rsid w:val="00203C08"/>
    <w:rsid w:val="00204523"/>
    <w:rsid w:val="002048C5"/>
    <w:rsid w:val="002168E9"/>
    <w:rsid w:val="00217A39"/>
    <w:rsid w:val="00232160"/>
    <w:rsid w:val="002365A5"/>
    <w:rsid w:val="00236B50"/>
    <w:rsid w:val="002440DE"/>
    <w:rsid w:val="00266182"/>
    <w:rsid w:val="00276816"/>
    <w:rsid w:val="002809DD"/>
    <w:rsid w:val="00280AB8"/>
    <w:rsid w:val="00293938"/>
    <w:rsid w:val="002945CB"/>
    <w:rsid w:val="002A413F"/>
    <w:rsid w:val="002A5590"/>
    <w:rsid w:val="002B215D"/>
    <w:rsid w:val="002B30D4"/>
    <w:rsid w:val="002B40B6"/>
    <w:rsid w:val="002B45E1"/>
    <w:rsid w:val="002B7936"/>
    <w:rsid w:val="002C144C"/>
    <w:rsid w:val="002D05D9"/>
    <w:rsid w:val="002E2883"/>
    <w:rsid w:val="002F0020"/>
    <w:rsid w:val="002F15B8"/>
    <w:rsid w:val="002F3C6E"/>
    <w:rsid w:val="00314D53"/>
    <w:rsid w:val="00316D33"/>
    <w:rsid w:val="003227FE"/>
    <w:rsid w:val="00322DC9"/>
    <w:rsid w:val="00331302"/>
    <w:rsid w:val="00333139"/>
    <w:rsid w:val="0033778C"/>
    <w:rsid w:val="00342745"/>
    <w:rsid w:val="00356FCD"/>
    <w:rsid w:val="00361DF8"/>
    <w:rsid w:val="00374D53"/>
    <w:rsid w:val="003836AE"/>
    <w:rsid w:val="00387F38"/>
    <w:rsid w:val="00392241"/>
    <w:rsid w:val="00392362"/>
    <w:rsid w:val="00395FE9"/>
    <w:rsid w:val="003C1299"/>
    <w:rsid w:val="003F160A"/>
    <w:rsid w:val="003F5377"/>
    <w:rsid w:val="00400B55"/>
    <w:rsid w:val="004018A7"/>
    <w:rsid w:val="00412E3F"/>
    <w:rsid w:val="004148B7"/>
    <w:rsid w:val="004153F5"/>
    <w:rsid w:val="004270F7"/>
    <w:rsid w:val="00430524"/>
    <w:rsid w:val="004355A3"/>
    <w:rsid w:val="00443B5D"/>
    <w:rsid w:val="00444A46"/>
    <w:rsid w:val="004451EF"/>
    <w:rsid w:val="0045250C"/>
    <w:rsid w:val="00456623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4F1018"/>
    <w:rsid w:val="00503BE3"/>
    <w:rsid w:val="00506B19"/>
    <w:rsid w:val="00512693"/>
    <w:rsid w:val="005155A3"/>
    <w:rsid w:val="00520AF8"/>
    <w:rsid w:val="00524482"/>
    <w:rsid w:val="0054075C"/>
    <w:rsid w:val="005420C8"/>
    <w:rsid w:val="00545258"/>
    <w:rsid w:val="00554211"/>
    <w:rsid w:val="00563B94"/>
    <w:rsid w:val="0058023A"/>
    <w:rsid w:val="005808BC"/>
    <w:rsid w:val="00592CB5"/>
    <w:rsid w:val="005A12A9"/>
    <w:rsid w:val="005C23D5"/>
    <w:rsid w:val="005F3621"/>
    <w:rsid w:val="0060342A"/>
    <w:rsid w:val="0060445D"/>
    <w:rsid w:val="0061218A"/>
    <w:rsid w:val="00622282"/>
    <w:rsid w:val="006241F4"/>
    <w:rsid w:val="00624A3D"/>
    <w:rsid w:val="0062750B"/>
    <w:rsid w:val="00633709"/>
    <w:rsid w:val="006463D2"/>
    <w:rsid w:val="00647A2C"/>
    <w:rsid w:val="006546B8"/>
    <w:rsid w:val="006557BD"/>
    <w:rsid w:val="00656144"/>
    <w:rsid w:val="00685199"/>
    <w:rsid w:val="00691E8E"/>
    <w:rsid w:val="00693F42"/>
    <w:rsid w:val="006A0B79"/>
    <w:rsid w:val="006A48C8"/>
    <w:rsid w:val="006A7413"/>
    <w:rsid w:val="006B0885"/>
    <w:rsid w:val="006B1643"/>
    <w:rsid w:val="006C2827"/>
    <w:rsid w:val="006C75CA"/>
    <w:rsid w:val="006D4DB7"/>
    <w:rsid w:val="006E6C2C"/>
    <w:rsid w:val="006F244B"/>
    <w:rsid w:val="006F25DB"/>
    <w:rsid w:val="006F38F5"/>
    <w:rsid w:val="006F77C4"/>
    <w:rsid w:val="00700470"/>
    <w:rsid w:val="007025E0"/>
    <w:rsid w:val="00714D49"/>
    <w:rsid w:val="00715C23"/>
    <w:rsid w:val="00716272"/>
    <w:rsid w:val="00727296"/>
    <w:rsid w:val="007377FB"/>
    <w:rsid w:val="00767103"/>
    <w:rsid w:val="007678A2"/>
    <w:rsid w:val="0077627B"/>
    <w:rsid w:val="00776B88"/>
    <w:rsid w:val="007837E3"/>
    <w:rsid w:val="007862CA"/>
    <w:rsid w:val="007900CD"/>
    <w:rsid w:val="00791A64"/>
    <w:rsid w:val="00794366"/>
    <w:rsid w:val="007A0250"/>
    <w:rsid w:val="007A0ABD"/>
    <w:rsid w:val="007D25D9"/>
    <w:rsid w:val="00803D7A"/>
    <w:rsid w:val="00806656"/>
    <w:rsid w:val="00812721"/>
    <w:rsid w:val="008230E3"/>
    <w:rsid w:val="00830E98"/>
    <w:rsid w:val="00830FBA"/>
    <w:rsid w:val="00842B8E"/>
    <w:rsid w:val="00851F02"/>
    <w:rsid w:val="0087180E"/>
    <w:rsid w:val="0087771C"/>
    <w:rsid w:val="00887430"/>
    <w:rsid w:val="0089370E"/>
    <w:rsid w:val="008B16A6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2643"/>
    <w:rsid w:val="00945ED4"/>
    <w:rsid w:val="009515ED"/>
    <w:rsid w:val="00962251"/>
    <w:rsid w:val="00965F3B"/>
    <w:rsid w:val="0097260B"/>
    <w:rsid w:val="0098340F"/>
    <w:rsid w:val="00986363"/>
    <w:rsid w:val="0099546C"/>
    <w:rsid w:val="009A2C04"/>
    <w:rsid w:val="009A7E05"/>
    <w:rsid w:val="009C3ADF"/>
    <w:rsid w:val="009C3B39"/>
    <w:rsid w:val="009C3D69"/>
    <w:rsid w:val="009E0227"/>
    <w:rsid w:val="009E42E1"/>
    <w:rsid w:val="009E5511"/>
    <w:rsid w:val="00A10CCA"/>
    <w:rsid w:val="00A12C3D"/>
    <w:rsid w:val="00A17196"/>
    <w:rsid w:val="00A315E6"/>
    <w:rsid w:val="00A31CB4"/>
    <w:rsid w:val="00A53CB8"/>
    <w:rsid w:val="00A552A9"/>
    <w:rsid w:val="00A56E1B"/>
    <w:rsid w:val="00A64A2A"/>
    <w:rsid w:val="00A73A63"/>
    <w:rsid w:val="00A7414A"/>
    <w:rsid w:val="00A75457"/>
    <w:rsid w:val="00A806E8"/>
    <w:rsid w:val="00A80BF5"/>
    <w:rsid w:val="00A80E5C"/>
    <w:rsid w:val="00A85ECB"/>
    <w:rsid w:val="00A952E5"/>
    <w:rsid w:val="00AA2B19"/>
    <w:rsid w:val="00AB0657"/>
    <w:rsid w:val="00AB385A"/>
    <w:rsid w:val="00AC4157"/>
    <w:rsid w:val="00AE1551"/>
    <w:rsid w:val="00AE28C7"/>
    <w:rsid w:val="00AF4F34"/>
    <w:rsid w:val="00B00175"/>
    <w:rsid w:val="00B01320"/>
    <w:rsid w:val="00B0414A"/>
    <w:rsid w:val="00B10441"/>
    <w:rsid w:val="00B12FAF"/>
    <w:rsid w:val="00B13DA0"/>
    <w:rsid w:val="00B14387"/>
    <w:rsid w:val="00B221F0"/>
    <w:rsid w:val="00B23158"/>
    <w:rsid w:val="00B269C4"/>
    <w:rsid w:val="00B31A63"/>
    <w:rsid w:val="00B3642F"/>
    <w:rsid w:val="00B44BA4"/>
    <w:rsid w:val="00B47343"/>
    <w:rsid w:val="00B50989"/>
    <w:rsid w:val="00B571B6"/>
    <w:rsid w:val="00B654E9"/>
    <w:rsid w:val="00B66095"/>
    <w:rsid w:val="00B66CDC"/>
    <w:rsid w:val="00B702D1"/>
    <w:rsid w:val="00B76820"/>
    <w:rsid w:val="00B82042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BF5D25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5CF"/>
    <w:rsid w:val="00C5291E"/>
    <w:rsid w:val="00C74856"/>
    <w:rsid w:val="00C7731C"/>
    <w:rsid w:val="00C81737"/>
    <w:rsid w:val="00C823ED"/>
    <w:rsid w:val="00C841C3"/>
    <w:rsid w:val="00C850D9"/>
    <w:rsid w:val="00C8610D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16A8"/>
    <w:rsid w:val="00D14589"/>
    <w:rsid w:val="00D2100F"/>
    <w:rsid w:val="00D228B5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40E7"/>
    <w:rsid w:val="00DB57AB"/>
    <w:rsid w:val="00DB6978"/>
    <w:rsid w:val="00DC5CAD"/>
    <w:rsid w:val="00DD1ABE"/>
    <w:rsid w:val="00DD3146"/>
    <w:rsid w:val="00DE2969"/>
    <w:rsid w:val="00DF2760"/>
    <w:rsid w:val="00DF4DE0"/>
    <w:rsid w:val="00E04EE2"/>
    <w:rsid w:val="00E117D8"/>
    <w:rsid w:val="00E204C2"/>
    <w:rsid w:val="00E32F0D"/>
    <w:rsid w:val="00E33F50"/>
    <w:rsid w:val="00E403AC"/>
    <w:rsid w:val="00E54BAE"/>
    <w:rsid w:val="00E66974"/>
    <w:rsid w:val="00E737C0"/>
    <w:rsid w:val="00E9342C"/>
    <w:rsid w:val="00EB0A1E"/>
    <w:rsid w:val="00EB0E50"/>
    <w:rsid w:val="00EB56F4"/>
    <w:rsid w:val="00EC0FC1"/>
    <w:rsid w:val="00EC396C"/>
    <w:rsid w:val="00EC62B7"/>
    <w:rsid w:val="00ED2ECF"/>
    <w:rsid w:val="00EE1C6F"/>
    <w:rsid w:val="00EF16AA"/>
    <w:rsid w:val="00F22F04"/>
    <w:rsid w:val="00F23E68"/>
    <w:rsid w:val="00F3024F"/>
    <w:rsid w:val="00F451AF"/>
    <w:rsid w:val="00F464A3"/>
    <w:rsid w:val="00F5449A"/>
    <w:rsid w:val="00F771EA"/>
    <w:rsid w:val="00F82CEF"/>
    <w:rsid w:val="00F850CE"/>
    <w:rsid w:val="00F86DE7"/>
    <w:rsid w:val="00F86E5D"/>
    <w:rsid w:val="00F8772A"/>
    <w:rsid w:val="00F92F05"/>
    <w:rsid w:val="00FA2383"/>
    <w:rsid w:val="00FA66EB"/>
    <w:rsid w:val="00FA7913"/>
    <w:rsid w:val="00FA7D65"/>
    <w:rsid w:val="00FC10F8"/>
    <w:rsid w:val="00FE2F1D"/>
    <w:rsid w:val="00FE6B68"/>
    <w:rsid w:val="00FF1F79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42E1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2760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26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1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1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1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42E1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2760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26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1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1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1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1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2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6382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16899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99646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833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0386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055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27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34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42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St-175/2014-291</izvorni_sadrzaj>
    <derivirana_varijabla naziv="DomainObject.Oznaka_1">St-175/2014-291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 punomoćnik sudionika u postupku LJUBICA ZGODIĆ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izvorni_sadrzaj>
    <derivirana_varijabla naziv="DomainObject.Predmet.OstaliListFormated_1"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 punomoćnik sudionika u postupku LJUBICA ZGODIĆ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derivirana_varijabla>
  </DomainObject.Predmet.OstaliListFormated>
  <DomainObject.Predmet.OstaliListFormatedOIB>
    <izvorni_sadrzaj>
      <item>Draško Semren</item>
      <item>Lidija Veić, OIB 84389252365</item>
      <item>CROATIA LLOYD d.d. za reosiguranje, OIB 23508929264</item>
      <item>Mirela Vukoja</item>
      <item>Općinski sud u Požegi, zemljišno-knjižni odjel</item>
      <item>Darko Mundweil</item>
      <item>Općinski sud u Šibeniku, zemljišno-knjižni odjel</item>
      <item>Ljubica Zgodić, OIB 42568790800</item>
      <item>ŽUPANIJSKO DRŽAVNO ODVJETNIŠTVO U ZAGREBU, OIB 16488001145</item>
      <item>Darko Mundweil</item>
      <item>Općinski sud u Čakovcu, zemljišno-knjižni odjel</item>
      <item>Jasna Živković - Žubrinić, OIB 81102214910</item>
      <item>javnost</item>
      <item>OPĆINSKO DRŽAVNO ODVJETNIŠTVO U BJELOVARU, OIB 57370630720</item>
      <item>Dušan Horvat</item>
      <item>Mira Strmečki, OIB 75729073280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Ljubica Čović, OIB 46457126839</item>
      <item>Rajka Jagmarević, OIB 54873974132</item>
      <item>DAMIR VARGA punomoćnik sudionika u postupku LJUBICA ZGODIĆ</item>
      <item>Tomo Palić</item>
      <item>Anica Bilić, OIB 46824656226</item>
      <item>OD Mađarić &amp; Lui, OIB </item>
      <item>OPĆINSKI SUD U VUKOVARU, SS VINKOVCI</item>
      <item>Petar Čubela</item>
      <item>Pejo Salatović, OIB 53131805687</item>
      <item>GRAD SPLIT, OIB 78755598868</item>
      <item>Agencija za osiguranje radničkih potraživanja u slučaju stečaja poslodavca, OIB 04323472109</item>
      <item>ŠIMECKI d.o.o. u stečaju, OIB 02142010717</item>
      <item>Olivera Bebić, OIB 05037227718</item>
      <item>Milorad Zajkovski, OIB 59768013642</item>
      <item>GRAD VINKOVCI, OIB 67648791479</item>
      <item>VIPnet d.o.o., OIB 29524210204</item>
      <item>Mirela Crnadak, OIB 30506980915</item>
      <item>OD SUČEVIĆ I PARTNERI d.o.o., OIB 88966484576</item>
      <item>CROATIA BANKA, dioničko društvo, OIB 32247795989</item>
      <item>PORTUNATA d.o.o., OIB 13725174628</item>
      <item>Ruža Dogan, OIB 04754750511</item>
      <item>GRAD OSIJEK, Upravni odjel za financije, OIB 30050049642</item>
      <item>OPĆINSKI SUD U BJELOVARU, OIB 57362618039</item>
      <item>ZAGREBAČKI HOLDING d.o.o., OIB 85584865987</item>
      <item>Snježana Drugčević, OIB 63167410273</item>
      <item>Branko Jakić, javni bilježnik, OIB 08564858401</item>
      <item>REPUBLIKA HRVATSKA MINISTARSTVO FINANCIJA, OIB 18683136487</item>
      <item>Nevenka Ereš, OIB 82338438655</item>
      <item>Nedjeljko Grabić, OIB 04787512817</item>
      <item>Općinski sud u Bjelovaru, ZK odjel Križevci, OIB 57362618039</item>
      <item>OD Maravić &amp; Maravić j.t.d., OIB 88101407855</item>
      <item>Jasna Grgić, OIB 85893087633</item>
      <item>ADRIATIC SERVIS d.o.o., OIB 94765037768</item>
      <item>TERRA FIRMA dioničko društvo za ulaganje u nekretnine, OIB 22198253360</item>
      <item>ADRIATIC SECURITY d.o.o., OIB 44190545321</item>
      <item>Ana Ivančić, OIB 41077635584</item>
      <item>Financijska agencija, OIB 85821130368</item>
      <item>Filip Ivančić, OIB 36419946839</item>
      <item>GRAD ZAGREB, OIB 61817894937</item>
      <item>Ivan Ivančić, OIB 06971970908</item>
      <item>JURKA d.o.o. u stečaju, OIB 81584877336</item>
      <item>Nino Ivančić, OIB 05066261818</item>
      <item>Alma Klepac, OIB 20525854329</item>
      <item>Vera Kocijanić Gubić, OIB 40923038207</item>
      <item>ZOU Gordana Prolić Dubroja i Zrinka Širić</item>
      <item>Marijana Mavrek, OIB 68410954524</item>
      <item>Marko Praljak</item>
      <item>Jasna Milde, OIB 05404656921</item>
      <item>LAVANDA ADC d.o.o. u stečaju, OIB 23291248003</item>
      <item>Draženka Neralić, OIB 50503793005</item>
      <item>Davorka Huljev, OIB 34743014377</item>
      <item>Đurđica Ovanin, OIB 25331162163</item>
      <item>NEZAVISNI HRVATSKI SINDIKATI, Regionalni ured Zagreb</item>
      <item>Biserka Pavić, OIB 02668021264</item>
      <item>Jana Babić, OIB 40148208052</item>
      <item>Petra Pleščec, OIB 35459878243</item>
      <item>Valerija Posavec, OIB 66184057070</item>
      <item>Jandre Šarić, OIB 32699897022</item>
      <item>Vesna Putak, OIB 53763013777</item>
      <item>Božica Šola, OIB 08384404621</item>
      <item>Zdenka Tomić, OIB 60773374807</item>
      <item>Marijana Tominac, OIB 07017053614</item>
    </izvorni_sadrzaj>
    <derivirana_varijabla naziv="DomainObject.Predmet.OstaliListFormatedOIB_1">
      <item>Draško Semren</item>
      <item>Lidija Veić, OIB 84389252365</item>
      <item>CROATIA LLOYD d.d. za reosiguranje, OIB 23508929264</item>
      <item>Mirela Vukoja</item>
      <item>Općinski sud u Požegi, zemljišno-knjižni odjel</item>
      <item>Darko Mundweil</item>
      <item>Općinski sud u Šibeniku, zemljišno-knjižni odjel</item>
      <item>Ljubica Zgodić, OIB 42568790800</item>
      <item>ŽUPANIJSKO DRŽAVNO ODVJETNIŠTVO U ZAGREBU, OIB 16488001145</item>
      <item>Darko Mundweil</item>
      <item>Općinski sud u Čakovcu, zemljišno-knjižni odjel</item>
      <item>Jasna Živković - Žubrinić, OIB 81102214910</item>
      <item>javnost</item>
      <item>OPĆINSKO DRŽAVNO ODVJETNIŠTVO U BJELOVARU, OIB 57370630720</item>
      <item>Dušan Horvat</item>
      <item>Mira Strmečki, OIB 75729073280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Ljubica Čović, OIB 46457126839</item>
      <item>Rajka Jagmarević, OIB 54873974132</item>
      <item>DAMIR VARGA punomoćnik sudionika u postupku LJUBICA ZGODIĆ</item>
      <item>Tomo Palić</item>
      <item>Anica Bilić, OIB 46824656226</item>
      <item>OD Mađarić &amp; Lui, OIB </item>
      <item>OPĆINSKI SUD U VUKOVARU, SS VINKOVCI</item>
      <item>Petar Čubela</item>
      <item>Pejo Salatović, OIB 53131805687</item>
      <item>GRAD SPLIT, OIB 78755598868</item>
      <item>Agencija za osiguranje radničkih potraživanja u slučaju stečaja poslodavca, OIB 04323472109</item>
      <item>ŠIMECKI d.o.o. u stečaju, OIB 02142010717</item>
      <item>Olivera Bebić, OIB 05037227718</item>
      <item>Milorad Zajkovski, OIB 59768013642</item>
      <item>GRAD VINKOVCI, OIB 67648791479</item>
      <item>VIPnet d.o.o., OIB 29524210204</item>
      <item>Mirela Crnadak, OIB 30506980915</item>
      <item>OD SUČEVIĆ I PARTNERI d.o.o., OIB 88966484576</item>
      <item>CROATIA BANKA, dioničko društvo, OIB 32247795989</item>
      <item>PORTUNATA d.o.o., OIB 13725174628</item>
      <item>Ruža Dogan, OIB 04754750511</item>
      <item>GRAD OSIJEK, Upravni odjel za financije, OIB 30050049642</item>
      <item>OPĆINSKI SUD U BJELOVARU, OIB 57362618039</item>
      <item>ZAGREBAČKI HOLDING d.o.o., OIB 85584865987</item>
      <item>Snježana Drugčević, OIB 63167410273</item>
      <item>Branko Jakić, javni bilježnik, OIB 08564858401</item>
      <item>REPUBLIKA HRVATSKA MINISTARSTVO FINANCIJA, OIB 18683136487</item>
      <item>Nevenka Ereš, OIB 82338438655</item>
      <item>Nedjeljko Grabić, OIB 04787512817</item>
      <item>Općinski sud u Bjelovaru, ZK odjel Križevci, OIB 57362618039</item>
      <item>OD Maravić &amp; Maravić j.t.d., OIB 88101407855</item>
      <item>Jasna Grgić, OIB 85893087633</item>
      <item>ADRIATIC SERVIS d.o.o., OIB 94765037768</item>
      <item>TERRA FIRMA dioničko društvo za ulaganje u nekretnine, OIB 22198253360</item>
      <item>ADRIATIC SECURITY d.o.o., OIB 44190545321</item>
      <item>Ana Ivančić, OIB 41077635584</item>
      <item>Financijska agencija, OIB 85821130368</item>
      <item>Filip Ivančić, OIB 36419946839</item>
      <item>GRAD ZAGREB, OIB 61817894937</item>
      <item>Ivan Ivančić, OIB 06971970908</item>
      <item>JURKA d.o.o. u stečaju, OIB 81584877336</item>
      <item>Nino Ivančić, OIB 05066261818</item>
      <item>Alma Klepac, OIB 20525854329</item>
      <item>Vera Kocijanić Gubić, OIB 40923038207</item>
      <item>ZOU Gordana Prolić Dubroja i Zrinka Širić</item>
      <item>Marijana Mavrek, OIB 68410954524</item>
      <item>Marko Praljak</item>
      <item>Jasna Milde, OIB 05404656921</item>
      <item>LAVANDA ADC d.o.o. u stečaju, OIB 23291248003</item>
      <item>Draženka Neralić, OIB 50503793005</item>
      <item>Davorka Huljev, OIB 34743014377</item>
      <item>Đurđica Ovanin, OIB 25331162163</item>
      <item>NEZAVISNI HRVATSKI SINDIKATI, Regionalni ured Zagreb</item>
      <item>Biserka Pavić, OIB 02668021264</item>
      <item>Jana Babić, OIB 40148208052</item>
      <item>Petra Pleščec, OIB 35459878243</item>
      <item>Valerija Posavec, OIB 66184057070</item>
      <item>Jandre Šarić, OIB 32699897022</item>
      <item>Vesna Putak, OIB 53763013777</item>
      <item>Božica Šola, OIB 08384404621</item>
      <item>Zdenka Tomić, OIB 60773374807</item>
      <item>Marijana Tominac, OIB 07017053614</item>
    </derivirana_varijabla>
  </DomainObject.Predmet.OstaliListFormatedOIB>
  <DomainObject.Predmet.OstaliListFormatedWithAdress>
    <izvorni_sadrzaj>
      <item>Draško Semren, Savska c. 41 PT Zagrepčanka, 10000 Zagreb</item>
      <item>Lidija Veić, Ulica vrba 2, 31000 Osijek</item>
      <item>CROATIA LLOYD d.d. za reosiguranje, Ul. grada Vukovara 62, 10000 Zagreb</item>
      <item>Mirela Vukoja, A. Barca 62, 31207 Tenja</item>
      <item>Općinski sud u Požegi, zemljišno-knjižni odjel</item>
      <item>Darko Mundweil, Šetalište kardinala Šepera 2, 31000 Osijek</item>
      <item>Općinski sud u Šibeniku, zemljišno-knjižni odjel, x, 22000 Šibenik</item>
      <item>Ljubica Zgodić, Vatroslava Lisinskog 14, 32100 Vinkovci</item>
      <item>ŽUPANIJSKO DRŽAVNO ODVJETNIŠTVO U ZAGREBU, Savska Cesta 41, 10000 Zagreb</item>
      <item>Darko Mundweil, Šetalište kardinala F. Šepera 2, 31000 Osijek</item>
      <item>Općinski sud u Čakovcu, zemljišno-knjižni odjel, x, 40000 Čakovec</item>
      <item>Jasna Živković - Žubrinić, Strane 41, 52100 Medulin</item>
      <item>javnost</item>
      <item>OPĆINSKO DRŽAVNO ODVJETNIŠTVO U BJELOVARU, Josipa Jelačića 1, 43000 Bjelovar</item>
      <item>Dušan Horvat, Prhovec 22, 40000 Gornji Mihaljevec</item>
      <item>Mira Strmečki, Bogišićeva 14, 10000 Zagreb</item>
      <item>REPUBLIKA HRVATSKA MINISTARSTVO FINANCIJA, Av. Dubrovnik 32, 10000 Zagreb</item>
      <item>VEČERNJI LIST novinsko-nakladničko društvo s ograničenom odgovornošću, Oreškovićeva 6H/1 , 10000 Zagreb</item>
      <item>OD Rački i kolege, Vlaška 50, 10000 Zagreb</item>
      <item>Maja Vlaisavljević, P. Preradovića 131, 33404 Špišić Bukovica</item>
      <item>OBRT TRGOVINA LANA, Maršala Tita 11, 40000 Nedelišće</item>
      <item>Marina Lacković, Stjepana Radića 14, 43500 Daruvar</item>
      <item>Slavica Gašparac, Dolac 17, 34000 Brestovac</item>
      <item>Ljubica Čović, I. Gundulića 18a, 10370 Gračec</item>
      <item>Rajka Jagmarević, Jurja Dalmatinca 7, 10000 Zagreb</item>
      <item>DAMIR VARGA, V.NAZORA 3, 32100 Vinkovci punomoćnik sudionika u postupku LJUBICA ZGODIĆ</item>
      <item>Tomo Palić, Beketinačka 7, 10000 Zagreb</item>
      <item>Anica Bilić, Lapovečka 26, 32100 Vinkovci</item>
      <item>OD Mađarić &amp; Lui, Ilica 191 F, 10000 Zagreb</item>
      <item>OPĆINSKI SUD U VUKOVARU, SS VINKOVCI, Trg bana J. Šokčevića 17, 32100 Vinkovci</item>
      <item>Petar Čubela, Vlaška 72c, 10000 Zagreb</item>
      <item>Pejo Salatović, N. Šopa 1, 10360 Sesvete</item>
      <item>GRAD SPLIT, Obala kneza Branimira 17, 21000 Split</item>
      <item>Agencija za osiguranje radničkih potraživanja u slučaju stečaja poslodavca, Frankopanska 11, 10000 Zagreb</item>
      <item>ŠIMECKI d.o.o. u stečaju, Vlaška 126, 10000 Zagreb</item>
      <item>Olivera Bebić, Eugena Kvaternika 12, 20350 Metković</item>
      <item>Milorad Zajkovski, Ivana Vencla 32, 10290 Zaprešić</item>
      <item>GRAD VINKOVCI, Bana Josipa Jelačića 1, 32100 Vinkovci</item>
      <item>VIPnet d.o.o., Vrtni put 1, 10000 Zagreb</item>
      <item>Mirela Crnadak, Zdihovska 23, 10000 Zagreb</item>
      <item>OD SUČEVIĆ I PARTNERI d.o.o., Gundulićeva 63/I, 10000 Zagreb</item>
      <item>CROATIA BANKA, dioničko društvo, Roberta Frangeša Mihanovića 9, 10000 Zagreb</item>
      <item>PORTUNATA d.o.o., Vlaška 78, 10000 Zagreb</item>
      <item>Ruža Dogan, Sokolgradska 38, 10000 Zagreb</item>
      <item>GRAD OSIJEK, Upravni odjel za financije, Kuhačeva 9, 31000 Osijek</item>
      <item>OPĆINSKI SUD U BJELOVARU, Josipa Jelačića 3, 43000 Bjelovar</item>
      <item>ZAGREBAČKI HOLDING d.o.o., Ul. grada Vukovara 41, 10000 Zagreb</item>
      <item>Snježana Drugčević, Dijankovec 32, 48260 Križevci</item>
      <item>Branko Jakić, javni bilježnik, Zelinska 3, 10000 Zagreb</item>
      <item>REPUBLIKA HRVATSKA MINISTARSTVO FINANCIJA, Av. Dubrovnik 32, 10000 Zagreb</item>
      <item>Nevenka Ereš, Put narone 86/I, 20350 Metković</item>
      <item>Nedjeljko Grabić, Postrojbi spec. policije Zadra br. 4, 23000 Zadar</item>
      <item>Općinski sud u Bjelovaru, ZK odjel Križevci, Ivana Dijankovečkog 14, 48260 Križevci</item>
      <item>OD Maravić &amp; Maravić j.t.d., Ljudevita Gaja 10, 47300 Ogulin</item>
      <item>Jasna Grgić, Ulica kestenova 2, 31000 Osijek</item>
      <item>ADRIATIC SERVIS d.o.o., A. Hebranga 9, 23000 Zadar</item>
      <item>TERRA FIRMA dioničko društvo za ulaganje u nekretnine, Budmanijeva 3, 10000 Zagreb</item>
      <item>ADRIATIC SECURITY d.o.o., A. Hebranga 9, 23000 Zadar</item>
      <item>Ana Ivančić, Bjelovarska 77, 10360 Sesvete</item>
      <item>Financijska agencija, Vrtni put 3, 10000 Zagreb</item>
      <item>Filip Ivančić, Bjelovarska 77, 10360 Sesvete</item>
      <item>GRAD ZAGREB, Trg Stjepana Radića 1, 10000 Zagreb</item>
      <item>Ivan Ivančić, Bjelovarska 77, 10360 Sesvete</item>
      <item>JURKA d.o.o. u stečaju, Dužice 21, 10000 Zagreb</item>
      <item>Nino Ivančić, Bjelovarska 77, 10360 Sesvete</item>
      <item>Alma Klepac, D. Gervaisa 4, 10000 Zagreb</item>
      <item>Vera Kocijanić Gubić, Letnička 13, 10360 Sesvete</item>
      <item>ZOU Gordana Prolić Dubroja i Zrinka Širić, Radnička c. 52, 10000 Zagreb</item>
      <item>Marijana Mavrek, Međimurska 25, 10360 Sesvete</item>
      <item>Marko Praljak, Miramarska c. 30, 10000 Zagreb</item>
      <item>Jasna Milde, A. Starčevića 23, 43500 Daruvar</item>
      <item>LAVANDA ADC d.o.o. u stečaju, Livadarski put 21, 10360 Sesvete</item>
      <item>Draženka Neralić, Dlakovac 13, 47300 Ogulin</item>
      <item>Davorka Huljev, Miramarska c. 13d, 10000 Zagreb</item>
      <item>Đurđica Ovanin, Stari Farkašić 16, 44273 Letovanić</item>
      <item>NEZAVISNI HRVATSKI SINDIKATI, Regionalni ured Zagreb, Kneza Mislava 20/I, 10000 Zagreb</item>
      <item>Biserka Pavić, Kranjčevićeva 23, 10000 Zagreb</item>
      <item>Jana Babić, I. Kozari put, VI. odv. br. 14, 10000 Zagreb</item>
      <item>Petra Pleščec, Zelengajska ul. 11, 10360 Sesvete</item>
      <item>Valerija Posavec, J.P. Kamova 9, 10000 Zagreb</item>
      <item>Jandre Šarić, Bože i Nikole Bionde 1, 10000 Zagreb</item>
      <item>Vesna Putak, Dioš 40, 43500 Končanica</item>
      <item>Božica Šola, Bukovac Gornji 131, 10000 Zagreb</item>
      <item>Zdenka Tomić, Side Košutić 14, 10000 Zagreb</item>
      <item>Marijana Tominac, Nova cesta 36, 47300 Ogulin</item>
    </izvorni_sadrzaj>
    <derivirana_varijabla naziv="DomainObject.Predmet.OstaliListFormatedWithAdress_1">
      <item>Draško Semren, Savska c. 41 PT Zagrepčanka, 10000 Zagreb</item>
      <item>Lidija Veić, Ulica vrba 2, 31000 Osijek</item>
      <item>CROATIA LLOYD d.d. za reosiguranje, Ul. grada Vukovara 62, 10000 Zagreb</item>
      <item>Mirela Vukoja, A. Barca 62, 31207 Tenja</item>
      <item>Općinski sud u Požegi, zemljišno-knjižni odjel</item>
      <item>Darko Mundweil, Šetalište kardinala Šepera 2, 31000 Osijek</item>
      <item>Općinski sud u Šibeniku, zemljišno-knjižni odjel, x, 22000 Šibenik</item>
      <item>Ljubica Zgodić, Vatroslava Lisinskog 14, 32100 Vinkovci</item>
      <item>ŽUPANIJSKO DRŽAVNO ODVJETNIŠTVO U ZAGREBU, Savska Cesta 41, 10000 Zagreb</item>
      <item>Darko Mundweil, Šetalište kardinala F. Šepera 2, 31000 Osijek</item>
      <item>Općinski sud u Čakovcu, zemljišno-knjižni odjel, x, 40000 Čakovec</item>
      <item>Jasna Živković - Žubrinić, Strane 41, 52100 Medulin</item>
      <item>javnost</item>
      <item>OPĆINSKO DRŽAVNO ODVJETNIŠTVO U BJELOVARU, Josipa Jelačića 1, 43000 Bjelovar</item>
      <item>Dušan Horvat, Prhovec 22, 40000 Gornji Mihaljevec</item>
      <item>Mira Strmečki, Bogišićeva 14, 10000 Zagreb</item>
      <item>REPUBLIKA HRVATSKA MINISTARSTVO FINANCIJA, Av. Dubrovnik 32, 10000 Zagreb</item>
      <item>VEČERNJI LIST novinsko-nakladničko društvo s ograničenom odgovornošću, Oreškovićeva 6H/1 , 10000 Zagreb</item>
      <item>OD Rački i kolege, Vlaška 50, 10000 Zagreb</item>
      <item>Maja Vlaisavljević, P. Preradovića 131, 33404 Špišić Bukovica</item>
      <item>OBRT TRGOVINA LANA, Maršala Tita 11, 40000 Nedelišće</item>
      <item>Marina Lacković, Stjepana Radića 14, 43500 Daruvar</item>
      <item>Slavica Gašparac, Dolac 17, 34000 Brestovac</item>
      <item>Ljubica Čović, I. Gundulića 18a, 10370 Gračec</item>
      <item>Rajka Jagmarević, Jurja Dalmatinca 7, 10000 Zagreb</item>
      <item>DAMIR VARGA, V.NAZORA 3, 32100 Vinkovci punomoćnik sudionika u postupku LJUBICA ZGODIĆ</item>
      <item>Tomo Palić, Beketinačka 7, 10000 Zagreb</item>
      <item>Anica Bilić, Lapovečka 26, 32100 Vinkovci</item>
      <item>OD Mađarić &amp; Lui, Ilica 191 F, 10000 Zagreb</item>
      <item>OPĆINSKI SUD U VUKOVARU, SS VINKOVCI, Trg bana J. Šokčevića 17, 32100 Vinkovci</item>
      <item>Petar Čubela, Vlaška 72c, 10000 Zagreb</item>
      <item>Pejo Salatović, N. Šopa 1, 10360 Sesvete</item>
      <item>GRAD SPLIT, Obala kneza Branimira 17, 21000 Split</item>
      <item>Agencija za osiguranje radničkih potraživanja u slučaju stečaja poslodavca, Frankopanska 11, 10000 Zagreb</item>
      <item>ŠIMECKI d.o.o. u stečaju, Vlaška 126, 10000 Zagreb</item>
      <item>Olivera Bebić, Eugena Kvaternika 12, 20350 Metković</item>
      <item>Milorad Zajkovski, Ivana Vencla 32, 10290 Zaprešić</item>
      <item>GRAD VINKOVCI, Bana Josipa Jelačića 1, 32100 Vinkovci</item>
      <item>VIPnet d.o.o., Vrtni put 1, 10000 Zagreb</item>
      <item>Mirela Crnadak, Zdihovska 23, 10000 Zagreb</item>
      <item>OD SUČEVIĆ I PARTNERI d.o.o., Gundulićeva 63/I, 10000 Zagreb</item>
      <item>CROATIA BANKA, dioničko društvo, Roberta Frangeša Mihanovića 9, 10000 Zagreb</item>
      <item>PORTUNATA d.o.o., Vlaška 78, 10000 Zagreb</item>
      <item>Ruža Dogan, Sokolgradska 38, 10000 Zagreb</item>
      <item>GRAD OSIJEK, Upravni odjel za financije, Kuhačeva 9, 31000 Osijek</item>
      <item>OPĆINSKI SUD U BJELOVARU, Josipa Jelačića 3, 43000 Bjelovar</item>
      <item>ZAGREBAČKI HOLDING d.o.o., Ul. grada Vukovara 41, 10000 Zagreb</item>
      <item>Snježana Drugčević, Dijankovec 32, 48260 Križevci</item>
      <item>Branko Jakić, javni bilježnik, Zelinska 3, 10000 Zagreb</item>
      <item>REPUBLIKA HRVATSKA MINISTARSTVO FINANCIJA, Av. Dubrovnik 32, 10000 Zagreb</item>
      <item>Nevenka Ereš, Put narone 86/I, 20350 Metković</item>
      <item>Nedjeljko Grabić, Postrojbi spec. policije Zadra br. 4, 23000 Zadar</item>
      <item>Općinski sud u Bjelovaru, ZK odjel Križevci, Ivana Dijankovečkog 14, 48260 Križevci</item>
      <item>OD Maravić &amp; Maravić j.t.d., Ljudevita Gaja 10, 47300 Ogulin</item>
      <item>Jasna Grgić, Ulica kestenova 2, 31000 Osijek</item>
      <item>ADRIATIC SERVIS d.o.o., A. Hebranga 9, 23000 Zadar</item>
      <item>TERRA FIRMA dioničko društvo za ulaganje u nekretnine, Budmanijeva 3, 10000 Zagreb</item>
      <item>ADRIATIC SECURITY d.o.o., A. Hebranga 9, 23000 Zadar</item>
      <item>Ana Ivančić, Bjelovarska 77, 10360 Sesvete</item>
      <item>Financijska agencija, Vrtni put 3, 10000 Zagreb</item>
      <item>Filip Ivančić, Bjelovarska 77, 10360 Sesvete</item>
      <item>GRAD ZAGREB, Trg Stjepana Radića 1, 10000 Zagreb</item>
      <item>Ivan Ivančić, Bjelovarska 77, 10360 Sesvete</item>
      <item>JURKA d.o.o. u stečaju, Dužice 21, 10000 Zagreb</item>
      <item>Nino Ivančić, Bjelovarska 77, 10360 Sesvete</item>
      <item>Alma Klepac, D. Gervaisa 4, 10000 Zagreb</item>
      <item>Vera Kocijanić Gubić, Letnička 13, 10360 Sesvete</item>
      <item>ZOU Gordana Prolić Dubroja i Zrinka Širić, Radnička c. 52, 10000 Zagreb</item>
      <item>Marijana Mavrek, Međimurska 25, 10360 Sesvete</item>
      <item>Marko Praljak, Miramarska c. 30, 10000 Zagreb</item>
      <item>Jasna Milde, A. Starčevića 23, 43500 Daruvar</item>
      <item>LAVANDA ADC d.o.o. u stečaju, Livadarski put 21, 10360 Sesvete</item>
      <item>Draženka Neralić, Dlakovac 13, 47300 Ogulin</item>
      <item>Davorka Huljev, Miramarska c. 13d, 10000 Zagreb</item>
      <item>Đurđica Ovanin, Stari Farkašić 16, 44273 Letovanić</item>
      <item>NEZAVISNI HRVATSKI SINDIKATI, Regionalni ured Zagreb, Kneza Mislava 20/I, 10000 Zagreb</item>
      <item>Biserka Pavić, Kranjčevićeva 23, 10000 Zagreb</item>
      <item>Jana Babić, I. Kozari put, VI. odv. br. 14, 10000 Zagreb</item>
      <item>Petra Pleščec, Zelengajska ul. 11, 10360 Sesvete</item>
      <item>Valerija Posavec, J.P. Kamova 9, 10000 Zagreb</item>
      <item>Jandre Šarić, Bože i Nikole Bionde 1, 10000 Zagreb</item>
      <item>Vesna Putak, Dioš 40, 43500 Končanica</item>
      <item>Božica Šola, Bukovac Gornji 131, 10000 Zagreb</item>
      <item>Zdenka Tomić, Side Košutić 14, 10000 Zagreb</item>
      <item>Marijana Tominac, Nova cesta 36, 47300 Ogulin</item>
    </derivirana_varijabla>
  </DomainObject.Predmet.OstaliListFormatedWithAdress>
  <DomainObject.Predmet.OstaliListFormatedWithAdressOIB>
    <izvorni_sadrzaj>
      <item>Draško Semren, Savska c. 41 PT Zagrepčanka, 10000 Zagreb</item>
      <item>Lidija Veić, OIB 84389252365, Ulica vrba 2, 31000 Osijek</item>
      <item>CROATIA LLOYD d.d. za reosiguranje, OIB 23508929264, Ul. grada Vukovara 62, 10000 Zagreb</item>
      <item>Mirela Vukoja, A. Barca 62, 31207 Tenja</item>
      <item>Općinski sud u Požegi, zemljišno-knjižni odjel</item>
      <item>Darko Mundweil, Šetalište kardinala Šepera 2, 31000 Osijek</item>
      <item>Općinski sud u Šibeniku, zemljišno-knjižni odjel, x, 22000 Šibenik</item>
      <item>Ljubica Zgodić, OIB 42568790800, Vatroslava Lisinskog 14, 32100 Vinkovci</item>
      <item>ŽUPANIJSKO DRŽAVNO ODVJETNIŠTVO U ZAGREBU, OIB 16488001145, Savska Cesta 41, 10000 Zagreb</item>
      <item>Darko Mundweil, Šetalište kardinala F. Šepera 2, 31000 Osijek</item>
      <item>Općinski sud u Čakovcu, zemljišno-knjižni odjel, x, 40000 Čakovec</item>
      <item>Jasna Živković - Žubrinić, OIB 81102214910, Strane 41, 52100 Medulin</item>
      <item>javnost</item>
      <item>OPĆINSKO DRŽAVNO ODVJETNIŠTVO U BJELOVARU, OIB 57370630720, Josipa Jelačića 1, 43000 Bjelovar</item>
      <item>Dušan Horvat, Prhovec 22, 40000 Gornji Mihaljevec</item>
      <item>Mira Strmečki, OIB 75729073280, Bogišićeva 14, 10000 Zagreb</item>
      <item>REPUBLIKA HRVATSKA MINISTARSTVO FINANCIJA, OIB 18683136487, Av. Dubrovnik 32, 10000 Zagreb</item>
      <item>VEČERNJI LIST novinsko-nakladničko društvo s ograničenom odgovornošću, OIB 92276133102, Oreškovićeva 6H/1 , 10000 Zagreb</item>
      <item>OD Rački i kolege, Vlaška 50, 10000 Zagreb</item>
      <item>Maja Vlaisavljević, OIB 72383263610, P. Preradovića 131, 33404 Špišić Bukovica</item>
      <item>OBRT TRGOVINA LANA, Maršala Tita 11, 40000 Nedelišće</item>
      <item>Marina Lacković, OIB 77915759607, Stjepana Radića 14, 43500 Daruvar</item>
      <item>Slavica Gašparac, Dolac 17, 34000 Brestovac</item>
      <item>Ljubica Čović, OIB 46457126839, I. Gundulića 18a, 10370 Gračec</item>
      <item>Rajka Jagmarević, OIB 54873974132, Jurja Dalmatinca 7, 10000 Zagreb</item>
      <item>DAMIR VARGA, V.NAZORA 3, 32100 Vinkovci punomoćnik sudionika u postupku LJUBICA ZGODIĆ</item>
      <item>Tomo Palić, Beketinačka 7, 10000 Zagreb</item>
      <item>Anica Bilić, OIB 46824656226, Lapovečka 26, 32100 Vinkovci</item>
      <item>OD Mađarić &amp; Lui, OIB , Ilica 191 F, 10000 Zagreb</item>
      <item>OPĆINSKI SUD U VUKOVARU, SS VINKOVCI, Trg bana J. Šokčevića 17, 32100 Vinkovci</item>
      <item>Petar Čubela, Vlaška 72c, 10000 Zagreb</item>
      <item>Pejo Salatović, OIB 53131805687, N. Šopa 1, 10360 Sesvete</item>
      <item>GRAD SPLIT, OIB 78755598868, Obala kneza Branimira 17, 21000 Split</item>
      <item>Agencija za osiguranje radničkih potraživanja u slučaju stečaja poslodavca, OIB 04323472109, Frankopanska 11, 10000 Zagreb</item>
      <item>ŠIMECKI d.o.o. u stečaju, OIB 02142010717, Vlaška 126, 10000 Zagreb</item>
      <item>Olivera Bebić, OIB 05037227718, Eugena Kvaternika 12, 20350 Metković</item>
      <item>Milorad Zajkovski, OIB 59768013642, Ivana Vencla 32, 10290 Zaprešić</item>
      <item>GRAD VINKOVCI, OIB 67648791479, Bana Josipa Jelačića 1, 32100 Vinkovci</item>
      <item>VIPnet d.o.o., OIB 29524210204, Vrtni put 1, 10000 Zagreb</item>
      <item>Mirela Crnadak, OIB 30506980915, Zdihovska 23, 10000 Zagreb</item>
      <item>OD SUČEVIĆ I PARTNERI d.o.o., OIB 88966484576, Gundulićeva 63/I, 10000 Zagreb</item>
      <item>CROATIA BANKA, dioničko društvo, OIB 32247795989, Roberta Frangeša Mihanovića 9, 10000 Zagreb</item>
      <item>PORTUNATA d.o.o., OIB 13725174628, Vlaška 78, 10000 Zagreb</item>
      <item>Ruža Dogan, OIB 04754750511, Sokolgradska 38, 10000 Zagreb</item>
      <item>GRAD OSIJEK, Upravni odjel za financije, OIB 30050049642, Kuhačeva 9, 31000 Osijek</item>
      <item>OPĆINSKI SUD U BJELOVARU, OIB 57362618039, Josipa Jelačića 3, 43000 Bjelovar</item>
      <item>ZAGREBAČKI HOLDING d.o.o., OIB 85584865987, Ul. grada Vukovara 41, 10000 Zagreb</item>
      <item>Snježana Drugčević, OIB 63167410273, Dijankovec 32, 48260 Križevci</item>
      <item>Branko Jakić, javni bilježnik, OIB 08564858401, Zelinska 3, 10000 Zagreb</item>
      <item>REPUBLIKA HRVATSKA MINISTARSTVO FINANCIJA, OIB 18683136487, Av. Dubrovnik 32, 10000 Zagreb</item>
      <item>Nevenka Ereš, OIB 82338438655, Put narone 86/I, 20350 Metković</item>
      <item>Nedjeljko Grabić, OIB 04787512817, Postrojbi spec. policije Zadra br. 4, 23000 Zadar</item>
      <item>Općinski sud u Bjelovaru, ZK odjel Križevci, OIB 57362618039, Ivana Dijankovečkog 14, 48260 Križevci</item>
      <item>OD Maravić &amp; Maravić j.t.d., OIB 88101407855, Ljudevita Gaja 10, 47300 Ogulin</item>
      <item>Jasna Grgić, OIB 85893087633, Ulica kestenova 2, 31000 Osijek</item>
      <item>ADRIATIC SERVIS d.o.o., OIB 94765037768, A. Hebranga 9, 23000 Zadar</item>
      <item>TERRA FIRMA dioničko društvo za ulaganje u nekretnine, OIB 22198253360, Budmanijeva 3, 10000 Zagreb</item>
      <item>ADRIATIC SECURITY d.o.o., OIB 44190545321, A. Hebranga 9, 23000 Zadar</item>
      <item>Ana Ivančić, OIB 41077635584, Bjelovarska 77, 10360 Sesvete</item>
      <item>Financijska agencija, OIB 85821130368, Vrtni put 3, 10000 Zagreb</item>
      <item>Filip Ivančić, OIB 36419946839, Bjelovarska 77, 10360 Sesvete</item>
      <item>GRAD ZAGREB, OIB 61817894937, Trg Stjepana Radića 1, 10000 Zagreb</item>
      <item>Ivan Ivančić, OIB 06971970908, Bjelovarska 77, 10360 Sesvete</item>
      <item>JURKA d.o.o. u stečaju, OIB 81584877336, Dužice 21, 10000 Zagreb</item>
      <item>Nino Ivančić, OIB 05066261818, Bjelovarska 77, 10360 Sesvete</item>
      <item>Alma Klepac, OIB 20525854329, D. Gervaisa 4, 10000 Zagreb</item>
      <item>Vera Kocijanić Gubić, OIB 40923038207, Letnička 13, 10360 Sesvete</item>
      <item>ZOU Gordana Prolić Dubroja i Zrinka Širić, Radnička c. 52, 10000 Zagreb</item>
      <item>Marijana Mavrek, OIB 68410954524, Međimurska 25, 10360 Sesvete</item>
      <item>Marko Praljak, Miramarska c. 30, 10000 Zagreb</item>
      <item>Jasna Milde, OIB 05404656921, A. Starčevića 23, 43500 Daruvar</item>
      <item>LAVANDA ADC d.o.o. u stečaju, OIB 23291248003, Livadarski put 21, 10360 Sesvete</item>
      <item>Draženka Neralić, OIB 50503793005, Dlakovac 13, 47300 Ogulin</item>
      <item>Davorka Huljev, OIB 34743014377, Miramarska c. 13d, 10000 Zagreb</item>
      <item>Đurđica Ovanin, OIB 25331162163, Stari Farkašić 16, 44273 Letovanić</item>
      <item>NEZAVISNI HRVATSKI SINDIKATI, Regionalni ured Zagreb, Kneza Mislava 20/I, 10000 Zagreb</item>
      <item>Biserka Pavić, OIB 02668021264, Kranjčevićeva 23, 10000 Zagreb</item>
      <item>Jana Babić, OIB 40148208052, I. Kozari put, VI. odv. br. 14, 10000 Zagreb</item>
      <item>Petra Pleščec, OIB 35459878243, Zelengajska ul. 11, 10360 Sesvete</item>
      <item>Valerija Posavec, OIB 66184057070, J.P. Kamova 9, 10000 Zagreb</item>
      <item>Jandre Šarić, OIB 32699897022, Bože i Nikole Bionde 1, 10000 Zagreb</item>
      <item>Vesna Putak, OIB 53763013777, Dioš 40, 43500 Končanica</item>
      <item>Božica Šola, OIB 08384404621, Bukovac Gornji 131, 10000 Zagreb</item>
      <item>Zdenka Tomić, OIB 60773374807, Side Košutić 14, 10000 Zagreb</item>
      <item>Marijana Tominac, OIB 07017053614, Nova cesta 36, 47300 Ogulin</item>
    </izvorni_sadrzaj>
    <derivirana_varijabla naziv="DomainObject.Predmet.OstaliListFormatedWithAdressOIB_1">
      <item>Draško Semren, Savska c. 41 PT Zagrepčanka, 10000 Zagreb</item>
      <item>Lidija Veić, OIB 84389252365, Ulica vrba 2, 31000 Osijek</item>
      <item>CROATIA LLOYD d.d. za reosiguranje, OIB 23508929264, Ul. grada Vukovara 62, 10000 Zagreb</item>
      <item>Mirela Vukoja, A. Barca 62, 31207 Tenja</item>
      <item>Općinski sud u Požegi, zemljišno-knjižni odjel</item>
      <item>Darko Mundweil, Šetalište kardinala Šepera 2, 31000 Osijek</item>
      <item>Općinski sud u Šibeniku, zemljišno-knjižni odjel, x, 22000 Šibenik</item>
      <item>Ljubica Zgodić, OIB 42568790800, Vatroslava Lisinskog 14, 32100 Vinkovci</item>
      <item>ŽUPANIJSKO DRŽAVNO ODVJETNIŠTVO U ZAGREBU, OIB 16488001145, Savska Cesta 41, 10000 Zagreb</item>
      <item>Darko Mundweil, Šetalište kardinala F. Šepera 2, 31000 Osijek</item>
      <item>Općinski sud u Čakovcu, zemljišno-knjižni odjel, x, 40000 Čakovec</item>
      <item>Jasna Živković - Žubrinić, OIB 81102214910, Strane 41, 52100 Medulin</item>
      <item>javnost</item>
      <item>OPĆINSKO DRŽAVNO ODVJETNIŠTVO U BJELOVARU, OIB 57370630720, Josipa Jelačića 1, 43000 Bjelovar</item>
      <item>Dušan Horvat, Prhovec 22, 40000 Gornji Mihaljevec</item>
      <item>Mira Strmečki, OIB 75729073280, Bogišićeva 14, 10000 Zagreb</item>
      <item>REPUBLIKA HRVATSKA MINISTARSTVO FINANCIJA, OIB 18683136487, Av. Dubrovnik 32, 10000 Zagreb</item>
      <item>VEČERNJI LIST novinsko-nakladničko društvo s ograničenom odgovornošću, OIB 92276133102, Oreškovićeva 6H/1 , 10000 Zagreb</item>
      <item>OD Rački i kolege, Vlaška 50, 10000 Zagreb</item>
      <item>Maja Vlaisavljević, OIB 72383263610, P. Preradovića 131, 33404 Špišić Bukovica</item>
      <item>OBRT TRGOVINA LANA, Maršala Tita 11, 40000 Nedelišće</item>
      <item>Marina Lacković, OIB 77915759607, Stjepana Radića 14, 43500 Daruvar</item>
      <item>Slavica Gašparac, Dolac 17, 34000 Brestovac</item>
      <item>Ljubica Čović, OIB 46457126839, I. Gundulića 18a, 10370 Gračec</item>
      <item>Rajka Jagmarević, OIB 54873974132, Jurja Dalmatinca 7, 10000 Zagreb</item>
      <item>DAMIR VARGA, V.NAZORA 3, 32100 Vinkovci punomoćnik sudionika u postupku LJUBICA ZGODIĆ</item>
      <item>Tomo Palić, Beketinačka 7, 10000 Zagreb</item>
      <item>Anica Bilić, OIB 46824656226, Lapovečka 26, 32100 Vinkovci</item>
      <item>OD Mađarić &amp; Lui, OIB , Ilica 191 F, 10000 Zagreb</item>
      <item>OPĆINSKI SUD U VUKOVARU, SS VINKOVCI, Trg bana J. Šokčevića 17, 32100 Vinkovci</item>
      <item>Petar Čubela, Vlaška 72c, 10000 Zagreb</item>
      <item>Pejo Salatović, OIB 53131805687, N. Šopa 1, 10360 Sesvete</item>
      <item>GRAD SPLIT, OIB 78755598868, Obala kneza Branimira 17, 21000 Split</item>
      <item>Agencija za osiguranje radničkih potraživanja u slučaju stečaja poslodavca, OIB 04323472109, Frankopanska 11, 10000 Zagreb</item>
      <item>ŠIMECKI d.o.o. u stečaju, OIB 02142010717, Vlaška 126, 10000 Zagreb</item>
      <item>Olivera Bebić, OIB 05037227718, Eugena Kvaternika 12, 20350 Metković</item>
      <item>Milorad Zajkovski, OIB 59768013642, Ivana Vencla 32, 10290 Zaprešić</item>
      <item>GRAD VINKOVCI, OIB 67648791479, Bana Josipa Jelačića 1, 32100 Vinkovci</item>
      <item>VIPnet d.o.o., OIB 29524210204, Vrtni put 1, 10000 Zagreb</item>
      <item>Mirela Crnadak, OIB 30506980915, Zdihovska 23, 10000 Zagreb</item>
      <item>OD SUČEVIĆ I PARTNERI d.o.o., OIB 88966484576, Gundulićeva 63/I, 10000 Zagreb</item>
      <item>CROATIA BANKA, dioničko društvo, OIB 32247795989, Roberta Frangeša Mihanovića 9, 10000 Zagreb</item>
      <item>PORTUNATA d.o.o., OIB 13725174628, Vlaška 78, 10000 Zagreb</item>
      <item>Ruža Dogan, OIB 04754750511, Sokolgradska 38, 10000 Zagreb</item>
      <item>GRAD OSIJEK, Upravni odjel za financije, OIB 30050049642, Kuhačeva 9, 31000 Osijek</item>
      <item>OPĆINSKI SUD U BJELOVARU, OIB 57362618039, Josipa Jelačića 3, 43000 Bjelovar</item>
      <item>ZAGREBAČKI HOLDING d.o.o., OIB 85584865987, Ul. grada Vukovara 41, 10000 Zagreb</item>
      <item>Snježana Drugčević, OIB 63167410273, Dijankovec 32, 48260 Križevci</item>
      <item>Branko Jakić, javni bilježnik, OIB 08564858401, Zelinska 3, 10000 Zagreb</item>
      <item>REPUBLIKA HRVATSKA MINISTARSTVO FINANCIJA, OIB 18683136487, Av. Dubrovnik 32, 10000 Zagreb</item>
      <item>Nevenka Ereš, OIB 82338438655, Put narone 86/I, 20350 Metković</item>
      <item>Nedjeljko Grabić, OIB 04787512817, Postrojbi spec. policije Zadra br. 4, 23000 Zadar</item>
      <item>Općinski sud u Bjelovaru, ZK odjel Križevci, OIB 57362618039, Ivana Dijankovečkog 14, 48260 Križevci</item>
      <item>OD Maravić &amp; Maravić j.t.d., OIB 88101407855, Ljudevita Gaja 10, 47300 Ogulin</item>
      <item>Jasna Grgić, OIB 85893087633, Ulica kestenova 2, 31000 Osijek</item>
      <item>ADRIATIC SERVIS d.o.o., OIB 94765037768, A. Hebranga 9, 23000 Zadar</item>
      <item>TERRA FIRMA dioničko društvo za ulaganje u nekretnine, OIB 22198253360, Budmanijeva 3, 10000 Zagreb</item>
      <item>ADRIATIC SECURITY d.o.o., OIB 44190545321, A. Hebranga 9, 23000 Zadar</item>
      <item>Ana Ivančić, OIB 41077635584, Bjelovarska 77, 10360 Sesvete</item>
      <item>Financijska agencija, OIB 85821130368, Vrtni put 3, 10000 Zagreb</item>
      <item>Filip Ivančić, OIB 36419946839, Bjelovarska 77, 10360 Sesvete</item>
      <item>GRAD ZAGREB, OIB 61817894937, Trg Stjepana Radića 1, 10000 Zagreb</item>
      <item>Ivan Ivančić, OIB 06971970908, Bjelovarska 77, 10360 Sesvete</item>
      <item>JURKA d.o.o. u stečaju, OIB 81584877336, Dužice 21, 10000 Zagreb</item>
      <item>Nino Ivančić, OIB 05066261818, Bjelovarska 77, 10360 Sesvete</item>
      <item>Alma Klepac, OIB 20525854329, D. Gervaisa 4, 10000 Zagreb</item>
      <item>Vera Kocijanić Gubić, OIB 40923038207, Letnička 13, 10360 Sesvete</item>
      <item>ZOU Gordana Prolić Dubroja i Zrinka Širić, Radnička c. 52, 10000 Zagreb</item>
      <item>Marijana Mavrek, OIB 68410954524, Međimurska 25, 10360 Sesvete</item>
      <item>Marko Praljak, Miramarska c. 30, 10000 Zagreb</item>
      <item>Jasna Milde, OIB 05404656921, A. Starčevića 23, 43500 Daruvar</item>
      <item>LAVANDA ADC d.o.o. u stečaju, OIB 23291248003, Livadarski put 21, 10360 Sesvete</item>
      <item>Draženka Neralić, OIB 50503793005, Dlakovac 13, 47300 Ogulin</item>
      <item>Davorka Huljev, OIB 34743014377, Miramarska c. 13d, 10000 Zagreb</item>
      <item>Đurđica Ovanin, OIB 25331162163, Stari Farkašić 16, 44273 Letovanić</item>
      <item>NEZAVISNI HRVATSKI SINDIKATI, Regionalni ured Zagreb, Kneza Mislava 20/I, 10000 Zagreb</item>
      <item>Biserka Pavić, OIB 02668021264, Kranjčevićeva 23, 10000 Zagreb</item>
      <item>Jana Babić, OIB 40148208052, I. Kozari put, VI. odv. br. 14, 10000 Zagreb</item>
      <item>Petra Pleščec, OIB 35459878243, Zelengajska ul. 11, 10360 Sesvete</item>
      <item>Valerija Posavec, OIB 66184057070, J.P. Kamova 9, 10000 Zagreb</item>
      <item>Jandre Šarić, OIB 32699897022, Bože i Nikole Bionde 1, 10000 Zagreb</item>
      <item>Vesna Putak, OIB 53763013777, Dioš 40, 43500 Končanica</item>
      <item>Božica Šola, OIB 08384404621, Bukovac Gornji 131, 10000 Zagreb</item>
      <item>Zdenka Tomić, OIB 60773374807, Side Košutić 14, 10000 Zagreb</item>
      <item>Marijana Tominac, OIB 07017053614, Nova cesta 36, 47300 Ogulin</item>
    </derivirana_varijabla>
  </DomainObject.Predmet.OstaliListFormatedWithAdressOIB>
  <DomainObject.Predmet.OstaliListNazivFormated>
    <izvorni_sadrzaj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izvorni_sadrzaj>
    <derivirana_varijabla naziv="DomainObject.Predmet.OstaliListNazivFormated_1"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derivirana_varijabla>
  </DomainObject.Predmet.OstaliListNazivFormated>
  <DomainObject.Predmet.OstaliListNazivFormatedOIB>
    <izvorni_sadrzaj>
      <item>Draško Semren</item>
      <item>Lidija Veić, OIB 84389252365</item>
      <item>CROATIA LLOYD d.d. za reosiguranje, OIB 23508929264</item>
      <item>Mirela Vukoja</item>
      <item>Općinski sud u Požegi, zemljišno-knjižni odjel</item>
      <item>Darko Mundweil</item>
      <item>Općinski sud u Šibeniku, zemljišno-knjižni odjel</item>
      <item>Ljubica Zgodić, OIB 42568790800</item>
      <item>ŽUPANIJSKO DRŽAVNO ODVJETNIŠTVO U ZAGREBU, OIB 16488001145</item>
      <item>Darko Mundweil</item>
      <item>Općinski sud u Čakovcu, zemljišno-knjižni odjel</item>
      <item>Jasna Živković - Žubrinić, OIB 81102214910</item>
      <item>javnost</item>
      <item>OPĆINSKO DRŽAVNO ODVJETNIŠTVO U BJELOVARU, OIB 57370630720</item>
      <item>Dušan Horvat</item>
      <item>Mira Strmečki, OIB 75729073280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Ljubica Čović, OIB 46457126839</item>
      <item>Rajka Jagmarević, OIB 54873974132</item>
      <item>DAMIR VARGA</item>
      <item>Tomo Palić</item>
      <item>Anica Bilić, OIB 46824656226</item>
      <item>OD Mađarić &amp; Lui, OIB </item>
      <item>OPĆINSKI SUD U VUKOVARU, SS VINKOVCI</item>
      <item>Petar Čubela</item>
      <item>Pejo Salatović, OIB 53131805687</item>
      <item>GRAD SPLIT, OIB 78755598868</item>
      <item>Agencija za osiguranje radničkih potraživanja u slučaju stečaja poslodavca, OIB 04323472109</item>
      <item>ŠIMECKI d.o.o. u stečaju, OIB 02142010717</item>
      <item>Olivera Bebić, OIB 05037227718</item>
      <item>Milorad Zajkovski, OIB 59768013642</item>
      <item>GRAD VINKOVCI, OIB 67648791479</item>
      <item>VIPnet d.o.o., OIB 29524210204</item>
      <item>Mirela Crnadak, OIB 30506980915</item>
      <item>OD SUČEVIĆ I PARTNERI d.o.o., OIB 88966484576</item>
      <item>CROATIA BANKA, dioničko društvo, OIB 32247795989</item>
      <item>PORTUNATA d.o.o., OIB 13725174628</item>
      <item>Ruža Dogan, OIB 04754750511</item>
      <item>GRAD OSIJEK, Upravni odjel za financije, OIB 30050049642</item>
      <item>OPĆINSKI SUD U BJELOVARU, OIB 57362618039</item>
      <item>ZAGREBAČKI HOLDING d.o.o., OIB 85584865987</item>
      <item>Snježana Drugčević, OIB 63167410273</item>
      <item>Branko Jakić, javni bilježnik, OIB 08564858401</item>
      <item>REPUBLIKA HRVATSKA MINISTARSTVO FINANCIJA, OIB 18683136487</item>
      <item>Nevenka Ereš, OIB 82338438655</item>
      <item>Nedjeljko Grabić, OIB 04787512817</item>
      <item>Općinski sud u Bjelovaru, ZK odjel Križevci, OIB 57362618039</item>
      <item>OD Maravić &amp; Maravić j.t.d., OIB 88101407855</item>
      <item>Jasna Grgić, OIB 85893087633</item>
      <item>ADRIATIC SERVIS d.o.o., OIB 94765037768</item>
      <item>TERRA FIRMA dioničko društvo za ulaganje u nekretnine, OIB 22198253360</item>
      <item>ADRIATIC SECURITY d.o.o., OIB 44190545321</item>
      <item>Ana Ivančić, OIB 41077635584</item>
      <item>Financijska agencija, OIB 85821130368</item>
      <item>Filip Ivančić, OIB 36419946839</item>
      <item>GRAD ZAGREB, OIB 61817894937</item>
      <item>Ivan Ivančić, OIB 06971970908</item>
      <item>JURKA d.o.o. u stečaju, OIB 81584877336</item>
      <item>Nino Ivančić, OIB 05066261818</item>
      <item>Alma Klepac, OIB 20525854329</item>
      <item>Vera Kocijanić Gubić, OIB 40923038207</item>
      <item>ZOU Gordana Prolić Dubroja i Zrinka Širić</item>
      <item>Marijana Mavrek, OIB 68410954524</item>
      <item>Marko Praljak</item>
      <item>Jasna Milde, OIB 05404656921</item>
      <item>LAVANDA ADC d.o.o. u stečaju, OIB 23291248003</item>
      <item>Draženka Neralić, OIB 50503793005</item>
      <item>Davorka Huljev, OIB 34743014377</item>
      <item>Đurđica Ovanin, OIB 25331162163</item>
      <item>NEZAVISNI HRVATSKI SINDIKATI, Regionalni ured Zagreb</item>
      <item>Biserka Pavić, OIB 02668021264</item>
      <item>Jana Babić, OIB 40148208052</item>
      <item>Petra Pleščec, OIB 35459878243</item>
      <item>Valerija Posavec, OIB 66184057070</item>
      <item>Jandre Šarić, OIB 32699897022</item>
      <item>Vesna Putak, OIB 53763013777</item>
      <item>Božica Šola, OIB 08384404621</item>
      <item>Zdenka Tomić, OIB 60773374807</item>
      <item>Marijana Tominac, OIB 07017053614</item>
    </izvorni_sadrzaj>
    <derivirana_varijabla naziv="DomainObject.Predmet.OstaliListNazivFormatedOIB_1">
      <item>Draško Semren</item>
      <item>Lidija Veić, OIB 84389252365</item>
      <item>CROATIA LLOYD d.d. za reosiguranje, OIB 23508929264</item>
      <item>Mirela Vukoja</item>
      <item>Općinski sud u Požegi, zemljišno-knjižni odjel</item>
      <item>Darko Mundweil</item>
      <item>Općinski sud u Šibeniku, zemljišno-knjižni odjel</item>
      <item>Ljubica Zgodić, OIB 42568790800</item>
      <item>ŽUPANIJSKO DRŽAVNO ODVJETNIŠTVO U ZAGREBU, OIB 16488001145</item>
      <item>Darko Mundweil</item>
      <item>Općinski sud u Čakovcu, zemljišno-knjižni odjel</item>
      <item>Jasna Živković - Žubrinić, OIB 81102214910</item>
      <item>javnost</item>
      <item>OPĆINSKO DRŽAVNO ODVJETNIŠTVO U BJELOVARU, OIB 57370630720</item>
      <item>Dušan Horvat</item>
      <item>Mira Strmečki, OIB 75729073280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Ljubica Čović, OIB 46457126839</item>
      <item>Rajka Jagmarević, OIB 54873974132</item>
      <item>DAMIR VARGA</item>
      <item>Tomo Palić</item>
      <item>Anica Bilić, OIB 46824656226</item>
      <item>OD Mađarić &amp; Lui, OIB </item>
      <item>OPĆINSKI SUD U VUKOVARU, SS VINKOVCI</item>
      <item>Petar Čubela</item>
      <item>Pejo Salatović, OIB 53131805687</item>
      <item>GRAD SPLIT, OIB 78755598868</item>
      <item>Agencija za osiguranje radničkih potraživanja u slučaju stečaja poslodavca, OIB 04323472109</item>
      <item>ŠIMECKI d.o.o. u stečaju, OIB 02142010717</item>
      <item>Olivera Bebić, OIB 05037227718</item>
      <item>Milorad Zajkovski, OIB 59768013642</item>
      <item>GRAD VINKOVCI, OIB 67648791479</item>
      <item>VIPnet d.o.o., OIB 29524210204</item>
      <item>Mirela Crnadak, OIB 30506980915</item>
      <item>OD SUČEVIĆ I PARTNERI d.o.o., OIB 88966484576</item>
      <item>CROATIA BANKA, dioničko društvo, OIB 32247795989</item>
      <item>PORTUNATA d.o.o., OIB 13725174628</item>
      <item>Ruža Dogan, OIB 04754750511</item>
      <item>GRAD OSIJEK, Upravni odjel za financije, OIB 30050049642</item>
      <item>OPĆINSKI SUD U BJELOVARU, OIB 57362618039</item>
      <item>ZAGREBAČKI HOLDING d.o.o., OIB 85584865987</item>
      <item>Snježana Drugčević, OIB 63167410273</item>
      <item>Branko Jakić, javni bilježnik, OIB 08564858401</item>
      <item>REPUBLIKA HRVATSKA MINISTARSTVO FINANCIJA, OIB 18683136487</item>
      <item>Nevenka Ereš, OIB 82338438655</item>
      <item>Nedjeljko Grabić, OIB 04787512817</item>
      <item>Općinski sud u Bjelovaru, ZK odjel Križevci, OIB 57362618039</item>
      <item>OD Maravić &amp; Maravić j.t.d., OIB 88101407855</item>
      <item>Jasna Grgić, OIB 85893087633</item>
      <item>ADRIATIC SERVIS d.o.o., OIB 94765037768</item>
      <item>TERRA FIRMA dioničko društvo za ulaganje u nekretnine, OIB 22198253360</item>
      <item>ADRIATIC SECURITY d.o.o., OIB 44190545321</item>
      <item>Ana Ivančić, OIB 41077635584</item>
      <item>Financijska agencija, OIB 85821130368</item>
      <item>Filip Ivančić, OIB 36419946839</item>
      <item>GRAD ZAGREB, OIB 61817894937</item>
      <item>Ivan Ivančić, OIB 06971970908</item>
      <item>JURKA d.o.o. u stečaju, OIB 81584877336</item>
      <item>Nino Ivančić, OIB 05066261818</item>
      <item>Alma Klepac, OIB 20525854329</item>
      <item>Vera Kocijanić Gubić, OIB 40923038207</item>
      <item>ZOU Gordana Prolić Dubroja i Zrinka Širić</item>
      <item>Marijana Mavrek, OIB 68410954524</item>
      <item>Marko Praljak</item>
      <item>Jasna Milde, OIB 05404656921</item>
      <item>LAVANDA ADC d.o.o. u stečaju, OIB 23291248003</item>
      <item>Draženka Neralić, OIB 50503793005</item>
      <item>Davorka Huljev, OIB 34743014377</item>
      <item>Đurđica Ovanin, OIB 25331162163</item>
      <item>NEZAVISNI HRVATSKI SINDIKATI, Regionalni ured Zagreb</item>
      <item>Biserka Pavić, OIB 02668021264</item>
      <item>Jana Babić, OIB 40148208052</item>
      <item>Petra Pleščec, OIB 35459878243</item>
      <item>Valerija Posavec, OIB 66184057070</item>
      <item>Jandre Šarić, OIB 32699897022</item>
      <item>Vesna Putak, OIB 53763013777</item>
      <item>Božica Šola, OIB 08384404621</item>
      <item>Zdenka Tomić, OIB 60773374807</item>
      <item>Marijana Tominac, OIB 07017053614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St-175/2014-291</izvorni_sadrzaj>
    <derivirana_varijabla naziv="DomainObject.PoslovniBrojDokumenta_1">St-175/2014-291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Draško Semren</item>
      <item>Lidija Veić</item>
      <item>CROATIA LLOYD d.d. za reosiguranje</item>
      <item>Mirela Vukoja</item>
      <item>Općinski sud u Požegi, zemljišno-knjižni odjel</item>
      <item>Darko Mundweil</item>
      <item>Općinski sud u Šibeniku, zemljišno-knjižni odjel</item>
      <item>Ljubica Zgodić</item>
      <item>ŽUPANIJSKO DRŽAVNO ODVJETNIŠTVO U ZAGREBU</item>
      <item>Darko Mundweil</item>
      <item>Općinski sud u Čakovcu, zemljišno-knjižni odjel</item>
      <item>Jasna Živković - Žubrinić</item>
      <item>javnost</item>
      <item>OPĆINSKO DRŽAVNO ODVJETNIŠTVO U BJELOVARU</item>
      <item>Dušan Horvat</item>
      <item>Mira Strmečki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Ljubica Čović</item>
      <item>Rajka Jagmarević</item>
      <item>DAMIR VARGA</item>
      <item>Tomo Palić</item>
      <item>Anica Bilić</item>
      <item>OD Mađarić &amp; Lui</item>
      <item>OPĆINSKI SUD U VUKOVARU, SS VINKOVCI</item>
      <item>Petar Čubela</item>
      <item>Pejo Salatović</item>
      <item>GRAD SPLIT</item>
      <item>Agencija za osiguranje radničkih potraživanja u slučaju stečaja poslodavca</item>
      <item>ŠIMECKI d.o.o. u stečaju</item>
      <item>Olivera Bebić</item>
      <item>Milorad Zajkovski</item>
      <item>GRAD VINKOVCI</item>
      <item>VIPnet d.o.o.</item>
      <item>Mirela Crnadak</item>
      <item>OD SUČEVIĆ I PARTNERI d.o.o.</item>
      <item>CROATIA BANKA, dioničko društvo</item>
      <item>PORTUNATA d.o.o.</item>
      <item>Ruža Dogan</item>
      <item>GRAD OSIJEK, Upravni odjel za financije</item>
      <item>OPĆINSKI SUD U BJELOVARU</item>
      <item>ZAGREBAČKI HOLDING d.o.o.</item>
      <item>Snježana Drugčević</item>
      <item>Branko Jakić, javni bilježnik</item>
      <item>REPUBLIKA HRVATSKA MINISTARSTVO FINANCIJA</item>
      <item>Nevenka Ereš</item>
      <item>Nedjeljko Grabić</item>
      <item>Općinski sud u Bjelovaru, ZK odjel Križevci</item>
      <item>OD Maravić &amp; Maravić j.t.d.</item>
      <item>Jasna Grgić</item>
      <item>ADRIATIC SERVIS d.o.o.</item>
      <item>TERRA FIRMA dioničko društvo za ulaganje u nekretnine</item>
      <item>ADRIATIC SECURITY d.o.o.</item>
      <item>Ana Ivančić</item>
      <item>Financijska agencija</item>
      <item>Filip Ivančić</item>
      <item>GRAD ZAGREB</item>
      <item>Ivan Ivančić</item>
      <item>JURKA d.o.o. u stečaju</item>
      <item>Nino Ivančić</item>
      <item>Alma Klepac</item>
      <item>Vera Kocijanić Gubić</item>
      <item>ZOU Gordana Prolić Dubroja i Zrinka Širić</item>
      <item>Marijana Mavrek</item>
      <item>Marko Praljak</item>
      <item>Jasna Milde</item>
      <item>LAVANDA ADC d.o.o. u stečaju</item>
      <item>Draženka Neralić</item>
      <item>Davorka Huljev</item>
      <item>Đurđica Ovanin</item>
      <item>NEZAVISNI HRVATSKI SINDIKATI, Regionalni ured Zagreb</item>
      <item>Biserka Pavić</item>
      <item>Jana Babić</item>
      <item>Petra Pleščec</item>
      <item>Valerija Posavec</item>
      <item>Jandre Šarić</item>
      <item>Vesna Putak</item>
      <item>Božica Šola</item>
      <item>Zdenka Tomić</item>
      <item>Marijana Tominac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JOSIP GALIĆ, kupac, OIB 62736271676, Primorska 10,34000 Požega</item>
      <item>TOMA PALIĆ, OIB 17037813074, Beketinačka 7,10000 Zagreb</item>
      <item>TRGOVINA LANA, OIB 96475491256, Maršala Tita 11,40000 Nedelišće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Draško Semren, Savska c. 41 PT Zagrepčanka,10000 Zagreb</item>
      <item>Lidija Veić, OIB 84389252365, Ulica vrba 2,31000 Osijek</item>
      <item>CROATIA LLOYD d.d. za reosiguranje, OIB 23508929264, Ul. grada Vukovara 62,10000 Zagreb</item>
      <item>Mirela Vukoja, A. Barca 62,31207 Tenja</item>
      <item>Općinski sud u Požegi, zemljišno-knjižni odjel</item>
      <item>Darko Mundweil, Šetalište kardinala Šepera 2,31000 Osijek</item>
      <item>Općinski sud u Šibeniku, zemljišno-knjižni odjel, x,22000 Šibenik</item>
      <item>Ljubica Zgodić, OIB 42568790800, Vatroslava Lisinskog 14,32100 Vinkovci</item>
      <item>ŽUPANIJSKO DRŽAVNO ODVJETNIŠTVO U ZAGREBU, OIB 16488001145, Savska Cesta 41,10000 Zagreb</item>
      <item>Darko Mundweil, Šetalište kardinala F. Šepera 2,31000 Osijek</item>
      <item>Općinski sud u Čakovcu, zemljišno-knjižni odjel, x,40000 Čakovec</item>
      <item>Jasna Živković - Žubrinić, OIB 81102214910, Strane 41,52100 Medulin</item>
      <item>javnost</item>
      <item>OPĆINSKO DRŽAVNO ODVJETNIŠTVO U BJELOVARU, OIB 57370630720, Josipa Jelačića 1,43000 Bjelovar</item>
      <item>Dušan Horvat, Prhovec 22,40000 Gornji Mihaljevec</item>
      <item>Mira Strmečki, OIB 75729073280, Bogišićeva 14,10000 Zagreb</item>
      <item>REPUBLIKA HRVATSKA MINISTARSTVO FINANCIJA, OIB 18683136487, Av. Dubrovnik 32,10000 Zagreb</item>
      <item>VEČERNJI LIST novinsko-nakladničko društvo s ograničenom odgovornošću, OIB 92276133102, Oreškovićeva 6H/1 ,10000 Zagreb</item>
      <item>OD Rački i kolege, Vlaška 50,10000 Zagreb</item>
      <item>Maja Vlaisavljević, OIB 72383263610, P. Preradovića 131,33404 Špišić Bukovica</item>
      <item>OBRT TRGOVINA LANA, Maršala Tita 11,40000 Nedelišće</item>
      <item>Marina Lacković, OIB 77915759607, Stjepana Radića 14,43500 Daruvar</item>
      <item>Slavica Gašparac, Dolac 17,34000 Brestovac</item>
      <item>Ljubica Čović, OIB 46457126839, I. Gundulića 18a,10370 Gračec</item>
      <item>Rajka Jagmarević, OIB 54873974132, Jurja Dalmatinca 7,10000 Zagreb</item>
      <item>DAMIR VARGA, V.NAZORA 3,32100 Vinkovci</item>
      <item>Tomo Palić, Beketinačka 7,10000 Zagreb</item>
      <item>Anica Bilić, OIB 46824656226, Lapovečka 26,32100 Vinkovci</item>
      <item>OD Mađarić &amp; Lui, OIB , Ilica 191 F,10000 Zagreb</item>
      <item>OPĆINSKI SUD U VUKOVARU, SS VINKOVCI, Trg bana J. Šokčevića 17,32100 Vinkovci</item>
      <item>Petar Čubela, Vlaška 72c,10000 Zagreb</item>
      <item>Pejo Salatović, OIB 53131805687, N. Šopa 1,10360 Sesvete</item>
      <item>GRAD SPLIT, OIB 78755598868, Obala kneza Branimira 17,21000 Split</item>
      <item>Agencija za osiguranje radničkih potraživanja u slučaju stečaja poslodavca, OIB 04323472109, Frankopanska 11,10000 Zagreb</item>
      <item>ŠIMECKI d.o.o. u stečaju, OIB 02142010717, Vlaška 126,10000 Zagreb</item>
      <item>Olivera Bebić, OIB 05037227718, Eugena Kvaternika 12,20350 Metković</item>
      <item>Milorad Zajkovski, OIB 59768013642, Ivana Vencla 32,10290 Zaprešić</item>
      <item>GRAD VINKOVCI, OIB 67648791479, Bana Josipa Jelačića 1,32100 Vinkovci</item>
      <item>VIPnet d.o.o., OIB 29524210204, Vrtni put 1,10000 Zagreb</item>
      <item>Mirela Crnadak, OIB 30506980915, Zdihovska 23,10000 Zagreb</item>
      <item>OD SUČEVIĆ I PARTNERI d.o.o., OIB 88966484576, Gundulićeva 63/I,10000 Zagreb</item>
      <item>CROATIA BANKA, dioničko društvo, OIB 32247795989, Roberta Frangeša Mihanovića 9,10000 Zagreb</item>
      <item>PORTUNATA d.o.o., OIB 13725174628, Vlaška 78,10000 Zagreb</item>
      <item>Ruža Dogan, OIB 04754750511, Sokolgradska 38,10000 Zagreb</item>
      <item>GRAD OSIJEK, Upravni odjel za financije, OIB 30050049642, Kuhačeva 9,31000 Osijek</item>
      <item>OPĆINSKI SUD U BJELOVARU, OIB 57362618039, Josipa Jelačića 3,43000 Bjelovar</item>
      <item>ZAGREBAČKI HOLDING d.o.o., OIB 85584865987, Ul. grada Vukovara 41,10000 Zagreb</item>
      <item>Snježana Drugčević, OIB 63167410273, Dijankovec 32,48260 Križevci</item>
      <item>Branko Jakić, javni bilježnik, OIB 08564858401, Zelinska 3,10000 Zagreb</item>
      <item>REPUBLIKA HRVATSKA MINISTARSTVO FINANCIJA, OIB 18683136487, Av. Dubrovnik 32,10000 Zagreb</item>
      <item>Nevenka Ereš, OIB 82338438655, Put narone 86/I,20350 Metković</item>
      <item>Nedjeljko Grabić, OIB 04787512817, Postrojbi spec. policije Zadra br. 4,23000 Zadar</item>
      <item>Općinski sud u Bjelovaru, ZK odjel Križevci, OIB 57362618039, Ivana Dijankovečkog 14,48260 Križevci</item>
      <item>OD Maravić &amp; Maravić j.t.d., OIB 88101407855, Ljudevita Gaja 10,47300 Ogulin</item>
      <item>Jasna Grgić, OIB 85893087633, Ulica kestenova 2,31000 Osijek</item>
      <item>ADRIATIC SERVIS d.o.o., OIB 94765037768, A. Hebranga 9,23000 Zadar</item>
      <item>TERRA FIRMA dioničko društvo za ulaganje u nekretnine, OIB 22198253360, Budmanijeva 3,10000 Zagreb</item>
      <item>ADRIATIC SECURITY d.o.o., OIB 44190545321, A. Hebranga 9,23000 Zadar</item>
      <item>Ana Ivančić, OIB 41077635584, Bjelovarska 77,10360 Sesvete</item>
      <item>Financijska agencija, OIB 85821130368, Vrtni put 3,10000 Zagreb</item>
      <item>Filip Ivančić, OIB 36419946839, Bjelovarska 77,10360 Sesvete</item>
      <item>GRAD ZAGREB, OIB 61817894937, Trg Stjepana Radića 1,10000 Zagreb</item>
      <item>Ivan Ivančić, OIB 06971970908, Bjelovarska 77,10360 Sesvete</item>
      <item>JURKA d.o.o. u stečaju, OIB 81584877336, Dužice 21,10000 Zagreb</item>
      <item>Nino Ivančić, OIB 05066261818, Bjelovarska 77,10360 Sesvete</item>
      <item>Alma Klepac, OIB 20525854329, D. Gervaisa 4,10000 Zagreb</item>
      <item>Vera Kocijanić Gubić, OIB 40923038207, Letnička 13,10360 Sesvete</item>
      <item>ZOU Gordana Prolić Dubroja i Zrinka Širić, Radnička c. 52,10000 Zagreb</item>
      <item>Marijana Mavrek, OIB 68410954524, Međimurska 25,10360 Sesvete</item>
      <item>Marko Praljak, Miramarska c. 30,10000 Zagreb</item>
      <item>Jasna Milde, OIB 05404656921, A. Starčevića 23,43500 Daruvar</item>
      <item>LAVANDA ADC d.o.o. u stečaju, OIB 23291248003, Livadarski put 21,10360 Sesvete</item>
      <item>Draženka Neralić, OIB 50503793005, Dlakovac 13,47300 Ogulin</item>
      <item>Davorka Huljev, OIB 34743014377, Miramarska c. 13d,10000 Zagreb</item>
      <item>Đurđica Ovanin, OIB 25331162163, Stari Farkašić 16,44273 Letovanić</item>
      <item>NEZAVISNI HRVATSKI SINDIKATI, Regionalni ured Zagreb, Kneza Mislava 20/I,10000 Zagreb</item>
      <item>Biserka Pavić, OIB 02668021264, Kranjčevićeva 23,10000 Zagreb</item>
      <item>Jana Babić, OIB 40148208052, I. Kozari put, VI. odv. br. 14,10000 Zagreb</item>
      <item>Petra Pleščec, OIB 35459878243, Zelengajska ul. 11,10360 Sesvete</item>
      <item>Valerija Posavec, OIB 66184057070, J.P. Kamova 9,10000 Zagreb</item>
      <item>Jandre Šarić, OIB 32699897022, Bože i Nikole Bionde 1,10000 Zagreb</item>
      <item>Vesna Putak, OIB 53763013777, Dioš 40,43500 Končanica</item>
      <item>Božica Šola, OIB 08384404621, Bukovac Gornji 131,10000 Zagreb</item>
      <item>Zdenka Tomić, OIB 60773374807, Side Košutić 14,10000 Zagreb</item>
      <item>Marijana Tominac, OIB 07017053614, Nova cesta 36,47300 Ogulin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JOSIP GALIĆ, kupac, OIB 62736271676, Primorska 10,34000 Požega</item>
      <item>TOMA PALIĆ, OIB 17037813074, Beketinačka 7,10000 Zagreb</item>
      <item>TRGOVINA LANA, OIB 96475491256, Maršala Tita 11,40000 Nedelišće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Draško Semren, Savska c. 41 PT Zagrepčanka,10000 Zagreb</item>
      <item>Lidija Veić, OIB 84389252365, Ulica vrba 2,31000 Osijek</item>
      <item>CROATIA LLOYD d.d. za reosiguranje, OIB 23508929264, Ul. grada Vukovara 62,10000 Zagreb</item>
      <item>Mirela Vukoja, A. Barca 62,31207 Tenja</item>
      <item>Općinski sud u Požegi, zemljišno-knjižni odjel</item>
      <item>Darko Mundweil, Šetalište kardinala Šepera 2,31000 Osijek</item>
      <item>Općinski sud u Šibeniku, zemljišno-knjižni odjel, x,22000 Šibenik</item>
      <item>Ljubica Zgodić, OIB 42568790800, Vatroslava Lisinskog 14,32100 Vinkovci</item>
      <item>ŽUPANIJSKO DRŽAVNO ODVJETNIŠTVO U ZAGREBU, OIB 16488001145, Savska Cesta 41,10000 Zagreb</item>
      <item>Darko Mundweil, Šetalište kardinala F. Šepera 2,31000 Osijek</item>
      <item>Općinski sud u Čakovcu, zemljišno-knjižni odjel, x,40000 Čakovec</item>
      <item>Jasna Živković - Žubrinić, OIB 81102214910, Strane 41,52100 Medulin</item>
      <item>javnost</item>
      <item>OPĆINSKO DRŽAVNO ODVJETNIŠTVO U BJELOVARU, OIB 57370630720, Josipa Jelačića 1,43000 Bjelovar</item>
      <item>Dušan Horvat, Prhovec 22,40000 Gornji Mihaljevec</item>
      <item>Mira Strmečki, OIB 75729073280, Bogišićeva 14,10000 Zagreb</item>
      <item>REPUBLIKA HRVATSKA MINISTARSTVO FINANCIJA, OIB 18683136487, Av. Dubrovnik 32,10000 Zagreb</item>
      <item>VEČERNJI LIST novinsko-nakladničko društvo s ograničenom odgovornošću, OIB 92276133102, Oreškovićeva 6H/1 ,10000 Zagreb</item>
      <item>OD Rački i kolege, Vlaška 50,10000 Zagreb</item>
      <item>Maja Vlaisavljević, OIB 72383263610, P. Preradovića 131,33404 Špišić Bukovica</item>
      <item>OBRT TRGOVINA LANA, Maršala Tita 11,40000 Nedelišće</item>
      <item>Marina Lacković, OIB 77915759607, Stjepana Radića 14,43500 Daruvar</item>
      <item>Slavica Gašparac, Dolac 17,34000 Brestovac</item>
      <item>Ljubica Čović, OIB 46457126839, I. Gundulića 18a,10370 Gračec</item>
      <item>Rajka Jagmarević, OIB 54873974132, Jurja Dalmatinca 7,10000 Zagreb</item>
      <item>DAMIR VARGA, V.NAZORA 3,32100 Vinkovci</item>
      <item>Tomo Palić, Beketinačka 7,10000 Zagreb</item>
      <item>Anica Bilić, OIB 46824656226, Lapovečka 26,32100 Vinkovci</item>
      <item>OD Mađarić &amp; Lui, OIB , Ilica 191 F,10000 Zagreb</item>
      <item>OPĆINSKI SUD U VUKOVARU, SS VINKOVCI, Trg bana J. Šokčevića 17,32100 Vinkovci</item>
      <item>Petar Čubela, Vlaška 72c,10000 Zagreb</item>
      <item>Pejo Salatović, OIB 53131805687, N. Šopa 1,10360 Sesvete</item>
      <item>GRAD SPLIT, OIB 78755598868, Obala kneza Branimira 17,21000 Split</item>
      <item>Agencija za osiguranje radničkih potraživanja u slučaju stečaja poslodavca, OIB 04323472109, Frankopanska 11,10000 Zagreb</item>
      <item>ŠIMECKI d.o.o. u stečaju, OIB 02142010717, Vlaška 126,10000 Zagreb</item>
      <item>Olivera Bebić, OIB 05037227718, Eugena Kvaternika 12,20350 Metković</item>
      <item>Milorad Zajkovski, OIB 59768013642, Ivana Vencla 32,10290 Zaprešić</item>
      <item>GRAD VINKOVCI, OIB 67648791479, Bana Josipa Jelačića 1,32100 Vinkovci</item>
      <item>VIPnet d.o.o., OIB 29524210204, Vrtni put 1,10000 Zagreb</item>
      <item>Mirela Crnadak, OIB 30506980915, Zdihovska 23,10000 Zagreb</item>
      <item>OD SUČEVIĆ I PARTNERI d.o.o., OIB 88966484576, Gundulićeva 63/I,10000 Zagreb</item>
      <item>CROATIA BANKA, dioničko društvo, OIB 32247795989, Roberta Frangeša Mihanovića 9,10000 Zagreb</item>
      <item>PORTUNATA d.o.o., OIB 13725174628, Vlaška 78,10000 Zagreb</item>
      <item>Ruža Dogan, OIB 04754750511, Sokolgradska 38,10000 Zagreb</item>
      <item>GRAD OSIJEK, Upravni odjel za financije, OIB 30050049642, Kuhačeva 9,31000 Osijek</item>
      <item>OPĆINSKI SUD U BJELOVARU, OIB 57362618039, Josipa Jelačića 3,43000 Bjelovar</item>
      <item>ZAGREBAČKI HOLDING d.o.o., OIB 85584865987, Ul. grada Vukovara 41,10000 Zagreb</item>
      <item>Snježana Drugčević, OIB 63167410273, Dijankovec 32,48260 Križevci</item>
      <item>Branko Jakić, javni bilježnik, OIB 08564858401, Zelinska 3,10000 Zagreb</item>
      <item>REPUBLIKA HRVATSKA MINISTARSTVO FINANCIJA, OIB 18683136487, Av. Dubrovnik 32,10000 Zagreb</item>
      <item>Nevenka Ereš, OIB 82338438655, Put narone 86/I,20350 Metković</item>
      <item>Nedjeljko Grabić, OIB 04787512817, Postrojbi spec. policije Zadra br. 4,23000 Zadar</item>
      <item>Općinski sud u Bjelovaru, ZK odjel Križevci, OIB 57362618039, Ivana Dijankovečkog 14,48260 Križevci</item>
      <item>OD Maravić &amp; Maravić j.t.d., OIB 88101407855, Ljudevita Gaja 10,47300 Ogulin</item>
      <item>Jasna Grgić, OIB 85893087633, Ulica kestenova 2,31000 Osijek</item>
      <item>ADRIATIC SERVIS d.o.o., OIB 94765037768, A. Hebranga 9,23000 Zadar</item>
      <item>TERRA FIRMA dioničko društvo za ulaganje u nekretnine, OIB 22198253360, Budmanijeva 3,10000 Zagreb</item>
      <item>ADRIATIC SECURITY d.o.o., OIB 44190545321, A. Hebranga 9,23000 Zadar</item>
      <item>Ana Ivančić, OIB 41077635584, Bjelovarska 77,10360 Sesvete</item>
      <item>Financijska agencija, OIB 85821130368, Vrtni put 3,10000 Zagreb</item>
      <item>Filip Ivančić, OIB 36419946839, Bjelovarska 77,10360 Sesvete</item>
      <item>GRAD ZAGREB, OIB 61817894937, Trg Stjepana Radića 1,10000 Zagreb</item>
      <item>Ivan Ivančić, OIB 06971970908, Bjelovarska 77,10360 Sesvete</item>
      <item>JURKA d.o.o. u stečaju, OIB 81584877336, Dužice 21,10000 Zagreb</item>
      <item>Nino Ivančić, OIB 05066261818, Bjelovarska 77,10360 Sesvete</item>
      <item>Alma Klepac, OIB 20525854329, D. Gervaisa 4,10000 Zagreb</item>
      <item>Vera Kocijanić Gubić, OIB 40923038207, Letnička 13,10360 Sesvete</item>
      <item>ZOU Gordana Prolić Dubroja i Zrinka Širić, Radnička c. 52,10000 Zagreb</item>
      <item>Marijana Mavrek, OIB 68410954524, Međimurska 25,10360 Sesvete</item>
      <item>Marko Praljak, Miramarska c. 30,10000 Zagreb</item>
      <item>Jasna Milde, OIB 05404656921, A. Starčevića 23,43500 Daruvar</item>
      <item>LAVANDA ADC d.o.o. u stečaju, OIB 23291248003, Livadarski put 21,10360 Sesvete</item>
      <item>Draženka Neralić, OIB 50503793005, Dlakovac 13,47300 Ogulin</item>
      <item>Davorka Huljev, OIB 34743014377, Miramarska c. 13d,10000 Zagreb</item>
      <item>Đurđica Ovanin, OIB 25331162163, Stari Farkašić 16,44273 Letovanić</item>
      <item>NEZAVISNI HRVATSKI SINDIKATI, Regionalni ured Zagreb, Kneza Mislava 20/I,10000 Zagreb</item>
      <item>Biserka Pavić, OIB 02668021264, Kranjčevićeva 23,10000 Zagreb</item>
      <item>Jana Babić, OIB 40148208052, I. Kozari put, VI. odv. br. 14,10000 Zagreb</item>
      <item>Petra Pleščec, OIB 35459878243, Zelengajska ul. 11,10360 Sesvete</item>
      <item>Valerija Posavec, OIB 66184057070, J.P. Kamova 9,10000 Zagreb</item>
      <item>Jandre Šarić, OIB 32699897022, Bože i Nikole Bionde 1,10000 Zagreb</item>
      <item>Vesna Putak, OIB 53763013777, Dioš 40,43500 Končanica</item>
      <item>Božica Šola, OIB 08384404621, Bukovac Gornji 131,10000 Zagreb</item>
      <item>Zdenka Tomić, OIB 60773374807, Side Košutić 14,10000 Zagreb</item>
      <item>Marijana Tominac, OIB 07017053614, Nova cesta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07492912398</item>
      <item>, OIB 95699596710</item>
      <item>, OIB 16488001145</item>
      <item>, OIB 62736271676</item>
      <item>, OIB 17037813074</item>
      <item>, OIB 96475491256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84389252365</item>
      <item>, OIB 23508929264</item>
      <item>, OIB null</item>
      <item>, OIB null</item>
      <item>, OIB null</item>
      <item>, OIB null</item>
      <item>, OIB 42568790800</item>
      <item>, OIB 16488001145</item>
      <item>, OIB null</item>
      <item>, OIB null</item>
      <item>, OIB 81102214910</item>
      <item>, OIB null</item>
      <item>, OIB 57370630720</item>
      <item>, OIB null</item>
      <item>, OIB 75729073280</item>
      <item>, OIB 18683136487</item>
      <item>, OIB 92276133102</item>
      <item>, OIB null</item>
      <item>, OIB 72383263610</item>
      <item>, OIB null</item>
      <item>, OIB 77915759607</item>
      <item>, OIB null</item>
      <item>, OIB 46457126839</item>
      <item>, OIB 54873974132</item>
      <item>, OIB null</item>
      <item>, OIB null</item>
      <item>, OIB 46824656226</item>
      <item>, OIB </item>
      <item>, OIB null</item>
      <item>, OIB null</item>
      <item>, OIB 53131805687</item>
      <item>, OIB 78755598868</item>
      <item>, OIB 04323472109</item>
      <item>, OIB 02142010717</item>
      <item>, OIB 05037227718</item>
      <item>, OIB 59768013642</item>
      <item>, OIB 67648791479</item>
      <item>, OIB 29524210204</item>
      <item>, OIB 30506980915</item>
      <item>, OIB 88966484576</item>
      <item>, OIB 32247795989</item>
      <item>, OIB 13725174628</item>
      <item>, OIB 04754750511</item>
      <item>, OIB 30050049642</item>
      <item>, OIB 57362618039</item>
      <item>, OIB 85584865987</item>
      <item>, OIB 63167410273</item>
      <item>, OIB 08564858401</item>
      <item>, OIB 18683136487</item>
      <item>, OIB 82338438655</item>
      <item>, OIB 04787512817</item>
      <item>, OIB 57362618039</item>
      <item>, OIB 88101407855</item>
      <item>, OIB 85893087633</item>
      <item>, OIB 94765037768</item>
      <item>, OIB 22198253360</item>
      <item>, OIB 44190545321</item>
      <item>, OIB 41077635584</item>
      <item>, OIB 85821130368</item>
      <item>, OIB 36419946839</item>
      <item>, OIB 61817894937</item>
      <item>, OIB 06971970908</item>
      <item>, OIB 81584877336</item>
      <item>, OIB 05066261818</item>
      <item>, OIB 20525854329</item>
      <item>, OIB 40923038207</item>
      <item>, OIB null</item>
      <item>, OIB 68410954524</item>
      <item>, OIB null</item>
      <item>, OIB 05404656921</item>
      <item>, OIB 23291248003</item>
      <item>, OIB 50503793005</item>
      <item>, OIB 34743014377</item>
      <item>, OIB 25331162163</item>
      <item>, OIB null</item>
      <item>, OIB 02668021264</item>
      <item>, OIB 40148208052</item>
      <item>, OIB 35459878243</item>
      <item>, OIB 66184057070</item>
      <item>, OIB 32699897022</item>
      <item>, OIB 53763013777</item>
      <item>, OIB 08384404621</item>
      <item>, OIB 60773374807</item>
      <item>, OIB 07017053614</item>
    </izvorni_sadrzaj>
    <derivirana_varijabla naziv="DomainObject.Predmet.SudioniciListNazivOIB_1">
      <item>, OIB 07897444082</item>
      <item>, OIB 32247795989</item>
      <item>, OIB 01252163117</item>
      <item>, OIB 84001590416</item>
      <item>, OIB 07492912398</item>
      <item>, OIB 95699596710</item>
      <item>, OIB 16488001145</item>
      <item>, OIB 62736271676</item>
      <item>, OIB 17037813074</item>
      <item>, OIB 96475491256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84389252365</item>
      <item>, OIB 23508929264</item>
      <item>, OIB null</item>
      <item>, OIB null</item>
      <item>, OIB null</item>
      <item>, OIB null</item>
      <item>, OIB 42568790800</item>
      <item>, OIB 16488001145</item>
      <item>, OIB null</item>
      <item>, OIB null</item>
      <item>, OIB 81102214910</item>
      <item>, OIB null</item>
      <item>, OIB 57370630720</item>
      <item>, OIB null</item>
      <item>, OIB 75729073280</item>
      <item>, OIB 18683136487</item>
      <item>, OIB 92276133102</item>
      <item>, OIB null</item>
      <item>, OIB 72383263610</item>
      <item>, OIB null</item>
      <item>, OIB 77915759607</item>
      <item>, OIB null</item>
      <item>, OIB 46457126839</item>
      <item>, OIB 54873974132</item>
      <item>, OIB null</item>
      <item>, OIB null</item>
      <item>, OIB 46824656226</item>
      <item>, OIB </item>
      <item>, OIB null</item>
      <item>, OIB null</item>
      <item>, OIB 53131805687</item>
      <item>, OIB 78755598868</item>
      <item>, OIB 04323472109</item>
      <item>, OIB 02142010717</item>
      <item>, OIB 05037227718</item>
      <item>, OIB 59768013642</item>
      <item>, OIB 67648791479</item>
      <item>, OIB 29524210204</item>
      <item>, OIB 30506980915</item>
      <item>, OIB 88966484576</item>
      <item>, OIB 32247795989</item>
      <item>, OIB 13725174628</item>
      <item>, OIB 04754750511</item>
      <item>, OIB 30050049642</item>
      <item>, OIB 57362618039</item>
      <item>, OIB 85584865987</item>
      <item>, OIB 63167410273</item>
      <item>, OIB 08564858401</item>
      <item>, OIB 18683136487</item>
      <item>, OIB 82338438655</item>
      <item>, OIB 04787512817</item>
      <item>, OIB 57362618039</item>
      <item>, OIB 88101407855</item>
      <item>, OIB 85893087633</item>
      <item>, OIB 94765037768</item>
      <item>, OIB 22198253360</item>
      <item>, OIB 44190545321</item>
      <item>, OIB 41077635584</item>
      <item>, OIB 85821130368</item>
      <item>, OIB 36419946839</item>
      <item>, OIB 61817894937</item>
      <item>, OIB 06971970908</item>
      <item>, OIB 81584877336</item>
      <item>, OIB 05066261818</item>
      <item>, OIB 20525854329</item>
      <item>, OIB 40923038207</item>
      <item>, OIB null</item>
      <item>, OIB 68410954524</item>
      <item>, OIB null</item>
      <item>, OIB 05404656921</item>
      <item>, OIB 23291248003</item>
      <item>, OIB 50503793005</item>
      <item>, OIB 34743014377</item>
      <item>, OIB 25331162163</item>
      <item>, OIB null</item>
      <item>, OIB 02668021264</item>
      <item>, OIB 40148208052</item>
      <item>, OIB 35459878243</item>
      <item>, OIB 66184057070</item>
      <item>, OIB 32699897022</item>
      <item>, OIB 53763013777</item>
      <item>, OIB 08384404621</item>
      <item>, OIB 60773374807</item>
      <item>, OIB 07017053614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St-175/2014-289</izvorni_sadrzaj>
    <derivirana_varijabla naziv="DomainObject.PredzadnjaOdlukaIzPredmeta.Oznaka_1">St-175/2014-289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1130</properties:Words>
  <properties:Characters>6272</properties:Characters>
  <properties:Lines>152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2019-01-03T13:37:00Z</dcterms:created>
  <dc:creator>BISERKA CALIC</dc:creator>
  <cp:lastModifiedBy>Maja Hajtek</cp:lastModifiedBy>
  <cp:lastPrinted>2019-01-03T13:21:00Z</cp:lastPrinted>
  <dcterms:modified xmlns:xsi="http://www.w3.org/2001/XMLSchema-instance" xsi:type="dcterms:W3CDTF">2019-01-04T07:54:00Z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St-175/2014-291 / Odluka - Rješenje - dosuda (19._rješenje_dosuda_-_novo_-_FINA-_ŠIMECKI_TRGOVINA__-_zk_TIJELO_III_3.1.2019_-_291.2019_-_291)</vt:lpwstr>
  </prop:property>
  <prop:property name="CC_coloring" pid="5" fmtid="{D5CDD505-2E9C-101B-9397-08002B2CF9AE}">
    <vt:bool>false</vt:bool>
  </prop:property>
</prop:Properties>
</file>