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481" w14:paraId="fb6548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A3A3A">
        <w:t>2</w:t>
      </w:r>
      <w:r w:rsidR="00F15A69">
        <w:t>58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 xml:space="preserve">Financijske agencije Regionalni centar Zagreb Podružnica </w:t>
      </w:r>
      <w:r w:rsidR="00F15A69">
        <w:t>Karlovac</w:t>
      </w:r>
      <w:r w:rsidR="0074665E" w:rsidRPr="0074665E">
        <w:t xml:space="preserve">, </w:t>
      </w:r>
      <w:r w:rsidR="00F15A69">
        <w:t>Ul. Pavla Vitezovića 1, Karlovac</w:t>
      </w:r>
      <w:r>
        <w:t xml:space="preserve">, za provedbom skraćenog stečajnog postupka nad dužnikom </w:t>
      </w:r>
      <w:r w:rsidR="00F15A69" w:rsidRPr="00F15A69">
        <w:t>INCEPTO H-M j.d.o.o. za proizvodnju, trgovinu i usluge, Ogulin, Vij. I. Marinkovića 5, MBS: 080875990, OIB: 83021106215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15A69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15A69" w:rsidRPr="00F15A69">
        <w:t>INCEPTO H-M j.d.o.o. za proizvodnju, trgovinu i usluge, Ogulin, Vij. I. Marinkovića 5, MBS: 080875990, OIB: 83021106215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Stjepan </w:t>
      </w:r>
      <w:proofErr w:type="spellStart"/>
      <w:r w:rsidR="00F15A69">
        <w:t>Lović</w:t>
      </w:r>
      <w:proofErr w:type="spellEnd"/>
      <w:r w:rsidR="00F15A69">
        <w:t>,</w:t>
      </w:r>
      <w:r w:rsidR="007B7B14">
        <w:t xml:space="preserve"> Zagreb, </w:t>
      </w:r>
      <w:proofErr w:type="spellStart"/>
      <w:r w:rsidR="00F15A69">
        <w:t>Preradovićeva</w:t>
      </w:r>
      <w:proofErr w:type="spellEnd"/>
      <w:r w:rsidR="007B7B14">
        <w:t xml:space="preserve"> 1</w:t>
      </w:r>
      <w:r w:rsidR="00F15A69">
        <w:t>3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F15A69">
        <w:t>25964288839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F15A69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15A69" w:rsidRPr="00F15A69">
        <w:t>INCEPTO H-M j.d.o.o. za proizvodnju, trgovinu i usluge, Ogulin, Vij. I. Marinkovića 5, MBS: 080875990, OIB: 83021106215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F15A69">
        <w:t>Karlovac</w:t>
      </w:r>
      <w:r>
        <w:t xml:space="preserve"> podnijela je dana </w:t>
      </w:r>
      <w:r w:rsidR="007B7B14">
        <w:t>1</w:t>
      </w:r>
      <w:r w:rsidR="00F15A69">
        <w:t>9</w:t>
      </w:r>
      <w:r w:rsidR="006D22B1">
        <w:t xml:space="preserve">. </w:t>
      </w:r>
      <w:r w:rsidR="00F15A69">
        <w:t>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F15A69" w:rsidRPr="00F15A69">
        <w:t>INCEPTO H-M j.d.o.o. za proizvodnju, trgovinu i usluge, Ogulin, Vij. I. Marinkovića 5, MBS: 080875990, OIB: 83021106215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E5041">
        <w:t>1</w:t>
      </w:r>
      <w:r w:rsidR="00F15A69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7A3A3A">
        <w:t>2</w:t>
      </w:r>
      <w:r w:rsidR="00F15A69">
        <w:t>58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143EAA">
        <w:t>2</w:t>
      </w:r>
      <w:r w:rsidR="00F15A69">
        <w:t>58/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50A4C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7B7B14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A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50A4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0A4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4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4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A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50A4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0A4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4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4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 H-M j.d.o.o.</izvorni_sadrzaj>
    <derivirana_varijabla naziv="DomainObject.Predmet.ProtustrankaFormated_1">  INCEPTO H-M j.d.o.o.</derivirana_varijabla>
  </DomainObject.Predmet.ProtustrankaFormated>
  <DomainObject.Predmet.ProtustrankaFormatedOIB>
    <izvorni_sadrzaj>  INCEPTO H-M j.d.o.o., OIB 83021106215</izvorni_sadrzaj>
    <derivirana_varijabla naziv="DomainObject.Predmet.ProtustrankaFormatedOIB_1">  INCEPTO H-M j.d.o.o., OIB 83021106215</derivirana_varijabla>
  </DomainObject.Predmet.ProtustrankaFormatedOIB>
  <DomainObject.Predmet.ProtustrankaFormatedWithAdress>
    <izvorni_sadrzaj> INCEPTO H-M j.d.o.o., Vijenac Ive Marinkovića 5, 47300 Ogulin</izvorni_sadrzaj>
    <derivirana_varijabla naziv="DomainObject.Predmet.ProtustrankaFormatedWithAdress_1"> INCEPTO H-M j.d.o.o., Vijenac Ive Marinkovića 5, 47300 Ogulin</derivirana_varijabla>
  </DomainObject.Predmet.ProtustrankaFormatedWithAdress>
  <DomainObject.Predmet.ProtustrankaFormatedWithAdressOIB>
    <izvorni_sadrzaj> INCEPTO H-M j.d.o.o., OIB 83021106215, Vijenac Ive Marinkovića 5, 47300 Ogulin</izvorni_sadrzaj>
    <derivirana_varijabla naziv="DomainObject.Predmet.ProtustrankaFormatedWithAdressOIB_1"> INCEPTO H-M j.d.o.o., OIB 83021106215, Vijenac Ive Marinkovića 5, 47300 Ogulin</derivirana_varijabla>
  </DomainObject.Predmet.ProtustrankaFormatedWithAdressOIB>
  <DomainObject.Predmet.ProtustrankaWithAdress>
    <izvorni_sadrzaj>INCEPTO H-M j.d.o.o. Vijenac Ive Marinkovića 5, 47300 Ogulin</izvorni_sadrzaj>
    <derivirana_varijabla naziv="DomainObject.Predmet.ProtustrankaWithAdress_1">INCEPTO H-M j.d.o.o. Vijenac Ive Marinkovića 5, 47300 Ogulin</derivirana_varijabla>
  </DomainObject.Predmet.ProtustrankaWithAdress>
  <DomainObject.Predmet.ProtustrankaWithAdressOIB>
    <izvorni_sadrzaj>INCEPTO H-M j.d.o.o., OIB 83021106215, Vijenac Ive Marinkovića 5, 47300 Ogulin</izvorni_sadrzaj>
    <derivirana_varijabla naziv="DomainObject.Predmet.ProtustrankaWithAdressOIB_1">INCEPTO H-M j.d.o.o., OIB 83021106215, Vijenac Ive Marinkovića 5, 47300 Ogulin</derivirana_varijabla>
  </DomainObject.Predmet.ProtustrankaWithAdressOIB>
  <DomainObject.Predmet.ProtustrankaNazivFormated>
    <izvorni_sadrzaj>INCEPTO H-M j.d.o.o.</izvorni_sadrzaj>
    <derivirana_varijabla naziv="DomainObject.Predmet.ProtustrankaNazivFormated_1">INCEPTO H-M j.d.o.o.</derivirana_varijabla>
  </DomainObject.Predmet.ProtustrankaNazivFormated>
  <DomainObject.Predmet.ProtustrankaNazivFormatedOIB>
    <izvorni_sadrzaj>INCEPTO H-M j.d.o.o., OIB 83021106215</izvorni_sadrzaj>
    <derivirana_varijabla naziv="DomainObject.Predmet.ProtustrankaNazivFormatedOIB_1">INCEPTO H-M j.d.o.o., OIB 83021106215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INCEPTO H-M j.d.o.o.</item>
    </izvorni_sadrzaj>
    <derivirana_varijabla naziv="DomainObject.Predmet.ProtuStrankaListFormated_1">
      <item>INCEPTO H-M j.d.o.o.</item>
    </derivirana_varijabla>
  </DomainObject.Predmet.ProtuStrankaListFormated>
  <DomainObject.Predmet.ProtuStrankaListFormatedOIB>
    <izvorni_sadrzaj>
      <item>INCEPTO H-M j.d.o.o., OIB 83021106215</item>
    </izvorni_sadrzaj>
    <derivirana_varijabla naziv="DomainObject.Predmet.ProtuStrankaListFormatedOIB_1">
      <item>INCEPTO H-M j.d.o.o., OIB 83021106215</item>
    </derivirana_varijabla>
  </DomainObject.Predmet.ProtuStrankaListFormatedOIB>
  <DomainObject.Predmet.ProtuStrankaListFormatedWithAdress>
    <izvorni_sadrzaj>
      <item>INCEPTO H-M j.d.o.o., Vijenac Ive Marinkovića 5, 47300 Ogulin</item>
    </izvorni_sadrzaj>
    <derivirana_varijabla naziv="DomainObject.Predmet.ProtuStrankaListFormatedWithAdress_1">
      <item>INCEPTO H-M j.d.o.o., Vijenac Ive Marinkovića 5, 47300 Ogulin</item>
    </derivirana_varijabla>
  </DomainObject.Predmet.ProtuStrankaListFormatedWithAdress>
  <DomainObject.Predmet.ProtuStrankaListFormatedWithAdressOIB>
    <izvorni_sadrzaj>
      <item>INCEPTO H-M j.d.o.o., OIB 83021106215, Vijenac Ive Marinkovića 5, 47300 Ogulin</item>
    </izvorni_sadrzaj>
    <derivirana_varijabla naziv="DomainObject.Predmet.ProtuStrankaListFormatedWithAdressOIB_1">
      <item>INCEPTO H-M j.d.o.o., OIB 83021106215, Vijenac Ive Marinkovića 5, 47300 Ogulin</item>
    </derivirana_varijabla>
  </DomainObject.Predmet.ProtuStrankaListFormatedWithAdressOIB>
  <DomainObject.Predmet.ProtuStrankaListNazivFormated>
    <izvorni_sadrzaj>
      <item>INCEPTO H-M j.d.o.o.</item>
    </izvorni_sadrzaj>
    <derivirana_varijabla naziv="DomainObject.Predmet.ProtuStrankaListNazivFormated_1">
      <item>INCEPTO H-M j.d.o.o.</item>
    </derivirana_varijabla>
  </DomainObject.Predmet.ProtuStrankaListNazivFormated>
  <DomainObject.Predmet.ProtuStrankaListNazivFormatedOIB>
    <izvorni_sadrzaj>
      <item>INCEPTO H-M j.d.o.o., OIB 83021106215</item>
    </izvorni_sadrzaj>
    <derivirana_varijabla naziv="DomainObject.Predmet.ProtuStrankaListNazivFormatedOIB_1">
      <item>INCEPTO H-M j.d.o.o., OIB 83021106215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INCEPTO H-M j.d.o.o.</izvorni_sadrzaj>
    <derivirana_varijabla naziv="DomainObject.Predmet.ProtustrankaIDrugi_1">INCEPTO H-M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INCEPTO H-M j.d.o.o., OIB 83021106215, Vijenac Ive Marinkovića 5, 47300 Ogulin</izvorni_sadrzaj>
    <derivirana_varijabla naziv="DomainObject.Predmet.ProtustrankaIDrugiAdressOIB_1">INCEPTO H-M j.d.o.o., OIB 83021106215, Vijenac Ive Marinkovića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 H-M j.d.o.o.</item>
      <item>FINA Regionalni centar Zagreb, podružnica Karlovac</item>
    </izvorni_sadrzaj>
    <derivirana_varijabla naziv="DomainObject.Predmet.SudioniciListNaziv_1">
      <item>INCEPTO H-M j.d.o.o.</item>
      <item>FINA Regionalni centar Zagreb, podružnica Karlovac</item>
    </derivirana_varijabla>
  </DomainObject.Predmet.SudioniciListNaziv>
  <DomainObject.Predmet.SudioniciListAdressOIB>
    <izvorni_sadrzaj>
      <item>INCEPTO H-M j.d.o.o., OIB 83021106215, Vijenac Ive Marinkovića 5,47300 Ogulin</item>
      <item>FINA Regionalni centar Zagreb, podružnica Karlovac, OIB 85821130368, Pavla Vitezovića 1,47000 Karlovac</item>
    </izvorni_sadrzaj>
    <derivirana_varijabla naziv="DomainObject.Predmet.SudioniciListAdressOIB_1">
      <item>INCEPTO H-M j.d.o.o., OIB 83021106215, Vijenac Ive Marinkovića 5,47300 Ogulin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83021106215</item>
      <item>, OIB 85821130368</item>
    </izvorni_sadrzaj>
    <derivirana_varijabla naziv="DomainObject.Predmet.SudioniciListNazivOIB_1">
      <item>, OIB 83021106215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2321</properties:Characters>
  <properties:Lines>88</properties:Lines>
  <properties:Paragraphs>30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2016-07-01T08:45:00Z</cp:lastPrinted>
  <dcterms:modified xmlns:xsi="http://www.w3.org/2001/XMLSchema-instance" xsi:type="dcterms:W3CDTF">2016-07-01T08:46:00Z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