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d9b0" w14:paraId="6b0d9b0" w:rsidRDefault="00EB5BF3" w:rsidP="00EB5BF3" w:rsidR="00EB5BF3" w:rsidRPr="00A247EE">
      <w:pPr>
        <w:jc w:val="both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Pr="00A247EE">
        <w:rPr>
          <w:rFonts w:hAnsi="Times New Roman" w:ascii="Times New Roman"/>
          <w:noProof w:val="false"/>
          <w:szCs w:val="24"/>
        </w:rPr>
        <w:tab/>
      </w:r>
      <w:r w:rsidR="0039725F" w:rsidRPr="00A247EE">
        <w:rPr>
          <w:rFonts w:hAnsi="Times New Roman" w:ascii="Times New Roman"/>
          <w:noProof w:val="false"/>
          <w:szCs w:val="24"/>
        </w:rPr>
        <w:t xml:space="preserve">    </w:t>
      </w:r>
      <w:r w:rsidR="000D51DE" w:rsidRPr="00A247EE">
        <w:rPr>
          <w:rFonts w:hAnsi="Times New Roman" w:ascii="Times New Roman"/>
          <w:noProof w:val="false"/>
          <w:szCs w:val="24"/>
        </w:rPr>
        <w:t xml:space="preserve">4 </w:t>
      </w:r>
      <w:r w:rsidRPr="00A247EE">
        <w:rPr>
          <w:rFonts w:hAnsi="Times New Roman" w:ascii="Times New Roman"/>
          <w:noProof w:val="false"/>
          <w:szCs w:val="24"/>
        </w:rPr>
        <w:t>St-</w:t>
      </w:r>
      <w:r w:rsidR="00EA1B62">
        <w:rPr>
          <w:rFonts w:hAnsi="Times New Roman" w:ascii="Times New Roman"/>
          <w:noProof w:val="false"/>
          <w:szCs w:val="24"/>
        </w:rPr>
        <w:t>5300</w:t>
      </w:r>
      <w:r w:rsidR="00F749AA">
        <w:rPr>
          <w:rFonts w:hAnsi="Times New Roman" w:ascii="Times New Roman"/>
          <w:noProof w:val="false"/>
          <w:szCs w:val="24"/>
        </w:rPr>
        <w:t>/1</w:t>
      </w:r>
      <w:r w:rsidR="00BC4B0E">
        <w:rPr>
          <w:rFonts w:hAnsi="Times New Roman" w:ascii="Times New Roman"/>
          <w:noProof w:val="false"/>
          <w:szCs w:val="24"/>
        </w:rPr>
        <w:t>6</w:t>
      </w:r>
    </w:p>
    <w:p w:rsidRDefault="00EB5BF3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</w:p>
    <w:p w:rsidRDefault="00EB5BF3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</w:p>
    <w:p w:rsidRDefault="00EB5BF3" w:rsidP="00EB5BF3" w:rsidR="00EB5BF3" w:rsidRPr="00A247EE">
      <w:pPr>
        <w:jc w:val="center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>Z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A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P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I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S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N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I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K</w:t>
      </w:r>
    </w:p>
    <w:p w:rsidRDefault="00EB5BF3" w:rsidP="000F27F2" w:rsidR="00F711EE" w:rsidRPr="00A247EE">
      <w:pPr>
        <w:jc w:val="center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 xml:space="preserve">sa 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ročišta </w:t>
      </w:r>
      <w:r w:rsidR="003224E8" w:rsidRPr="00A247EE">
        <w:rPr>
          <w:rFonts w:hAnsi="Times New Roman" w:ascii="Times New Roman"/>
          <w:noProof w:val="false"/>
          <w:szCs w:val="24"/>
        </w:rPr>
        <w:t>za diobu kupovnine u stečajnom postupku nad</w:t>
      </w:r>
      <w:r w:rsidR="00F711EE" w:rsidRPr="00A247EE">
        <w:rPr>
          <w:rFonts w:hAnsi="Times New Roman" w:ascii="Times New Roman"/>
          <w:noProof w:val="false"/>
          <w:szCs w:val="24"/>
        </w:rPr>
        <w:t xml:space="preserve"> </w:t>
      </w:r>
      <w:r w:rsidRPr="00A247EE">
        <w:rPr>
          <w:rFonts w:hAnsi="Times New Roman" w:ascii="Times New Roman"/>
          <w:noProof w:val="false"/>
          <w:szCs w:val="24"/>
        </w:rPr>
        <w:t>stečajn</w:t>
      </w:r>
      <w:r w:rsidR="003224E8" w:rsidRPr="00A247EE">
        <w:rPr>
          <w:rFonts w:hAnsi="Times New Roman" w:ascii="Times New Roman"/>
          <w:noProof w:val="false"/>
          <w:szCs w:val="24"/>
        </w:rPr>
        <w:t>im</w:t>
      </w:r>
      <w:r w:rsidRPr="00A247EE">
        <w:rPr>
          <w:rFonts w:hAnsi="Times New Roman" w:ascii="Times New Roman"/>
          <w:noProof w:val="false"/>
          <w:szCs w:val="24"/>
        </w:rPr>
        <w:t xml:space="preserve"> dužnik</w:t>
      </w:r>
      <w:r w:rsidR="003224E8" w:rsidRPr="00A247EE">
        <w:rPr>
          <w:rFonts w:hAnsi="Times New Roman" w:ascii="Times New Roman"/>
          <w:noProof w:val="false"/>
          <w:szCs w:val="24"/>
        </w:rPr>
        <w:t>om</w:t>
      </w:r>
      <w:r w:rsidRPr="00A247EE">
        <w:rPr>
          <w:rFonts w:hAnsi="Times New Roman" w:ascii="Times New Roman"/>
          <w:noProof w:val="false"/>
          <w:szCs w:val="24"/>
        </w:rPr>
        <w:t xml:space="preserve"> </w:t>
      </w:r>
    </w:p>
    <w:p w:rsidRDefault="00EA1B62" w:rsidP="000F27F2" w:rsidR="00F749AA">
      <w:pPr>
        <w:jc w:val="center"/>
        <w:rPr>
          <w:rFonts w:hAnsi="Times New Roman" w:ascii="Times New Roman"/>
          <w:szCs w:val="24"/>
        </w:rPr>
      </w:pPr>
      <w:r w:rsidRPr="005D480B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F711EE" w:rsidRPr="00A247EE">
        <w:rPr>
          <w:rFonts w:hAnsi="Times New Roman" w:ascii="Times New Roman"/>
          <w:szCs w:val="24"/>
        </w:rPr>
        <w:t>,</w:t>
      </w:r>
      <w:r w:rsidR="002026A5" w:rsidRPr="00A247EE">
        <w:rPr>
          <w:rFonts w:hAnsi="Times New Roman" w:ascii="Times New Roman"/>
          <w:szCs w:val="24"/>
        </w:rPr>
        <w:t xml:space="preserve"> </w:t>
      </w:r>
    </w:p>
    <w:p w:rsidRDefault="00EB5BF3" w:rsidP="000F27F2" w:rsidR="00EB5BF3" w:rsidRPr="00A247EE">
      <w:pPr>
        <w:jc w:val="center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 xml:space="preserve">od </w:t>
      </w:r>
      <w:r w:rsidR="00EA1B62">
        <w:rPr>
          <w:rFonts w:hAnsi="Times New Roman" w:ascii="Times New Roman"/>
          <w:noProof w:val="false"/>
          <w:szCs w:val="24"/>
        </w:rPr>
        <w:t>14. studenog</w:t>
      </w:r>
      <w:r w:rsidR="0073370F">
        <w:rPr>
          <w:rFonts w:hAnsi="Times New Roman" w:ascii="Times New Roman"/>
          <w:noProof w:val="false"/>
          <w:szCs w:val="24"/>
        </w:rPr>
        <w:t xml:space="preserve"> 2018.</w:t>
      </w:r>
    </w:p>
    <w:p w:rsidRDefault="00EB5BF3" w:rsidP="00EB5BF3" w:rsidR="00EB5BF3" w:rsidRPr="00A247EE">
      <w:pPr>
        <w:jc w:val="center"/>
        <w:rPr>
          <w:rFonts w:hAnsi="Times New Roman" w:ascii="Times New Roman"/>
          <w:noProof w:val="false"/>
          <w:szCs w:val="24"/>
        </w:rPr>
      </w:pPr>
    </w:p>
    <w:p w:rsidRDefault="00EB5BF3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</w:p>
    <w:p w:rsidRDefault="00EB5BF3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 xml:space="preserve">Sastavljen kod Trgovačkog suda u </w:t>
      </w:r>
      <w:r w:rsidR="009D692F" w:rsidRPr="00A247EE">
        <w:rPr>
          <w:rFonts w:hAnsi="Times New Roman" w:ascii="Times New Roman"/>
          <w:noProof w:val="false"/>
          <w:szCs w:val="24"/>
        </w:rPr>
        <w:t xml:space="preserve">Zagrebu, Stalna služba </w:t>
      </w:r>
    </w:p>
    <w:p w:rsidRDefault="00EA2078" w:rsidP="00EB5BF3" w:rsidR="000F27F2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 xml:space="preserve">Ročište </w:t>
      </w:r>
      <w:r w:rsidR="003224E8" w:rsidRPr="00A247EE">
        <w:rPr>
          <w:rFonts w:hAnsi="Times New Roman" w:ascii="Times New Roman"/>
          <w:noProof w:val="false"/>
          <w:szCs w:val="24"/>
        </w:rPr>
        <w:t xml:space="preserve">započelo u </w:t>
      </w:r>
      <w:r w:rsidR="00F749AA">
        <w:rPr>
          <w:rFonts w:hAnsi="Times New Roman" w:ascii="Times New Roman"/>
          <w:noProof w:val="false"/>
          <w:szCs w:val="24"/>
        </w:rPr>
        <w:t>12,30</w:t>
      </w:r>
      <w:r w:rsidR="003224E8" w:rsidRPr="00A247EE">
        <w:rPr>
          <w:rFonts w:hAnsi="Times New Roman" w:ascii="Times New Roman"/>
          <w:noProof w:val="false"/>
          <w:szCs w:val="24"/>
        </w:rPr>
        <w:t xml:space="preserve"> </w:t>
      </w:r>
      <w:r w:rsidR="000F27F2" w:rsidRPr="00A247EE">
        <w:rPr>
          <w:rFonts w:hAnsi="Times New Roman" w:ascii="Times New Roman"/>
          <w:noProof w:val="false"/>
          <w:szCs w:val="24"/>
        </w:rPr>
        <w:t xml:space="preserve">sati </w:t>
      </w:r>
    </w:p>
    <w:p w:rsidRDefault="000F27F2" w:rsidP="00EB5BF3" w:rsidR="000F27F2" w:rsidRPr="00A247EE">
      <w:pPr>
        <w:jc w:val="both"/>
        <w:rPr>
          <w:rFonts w:hAnsi="Times New Roman" w:ascii="Times New Roman"/>
          <w:noProof w:val="false"/>
          <w:szCs w:val="24"/>
        </w:rPr>
      </w:pPr>
    </w:p>
    <w:p w:rsidRDefault="00EB5BF3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>PRISUTNI OD STRANE SUDA:</w:t>
      </w:r>
    </w:p>
    <w:p w:rsidRDefault="0033365E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Vesna Fundurulić Perišin</w:t>
      </w:r>
      <w:r w:rsidR="00EB5BF3" w:rsidRPr="00A247EE">
        <w:rPr>
          <w:rFonts w:hAnsi="Times New Roman" w:ascii="Times New Roman"/>
          <w:noProof w:val="false"/>
          <w:szCs w:val="24"/>
        </w:rPr>
        <w:t>, sudac</w:t>
      </w:r>
    </w:p>
    <w:p w:rsidRDefault="00EA2078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>Renata Klokočki</w:t>
      </w:r>
      <w:r w:rsidR="00EB5BF3" w:rsidRPr="00A247EE">
        <w:rPr>
          <w:rFonts w:hAnsi="Times New Roman" w:ascii="Times New Roman"/>
          <w:noProof w:val="false"/>
          <w:szCs w:val="24"/>
        </w:rPr>
        <w:t>, zapisničar</w:t>
      </w:r>
    </w:p>
    <w:p w:rsidRDefault="00EB5BF3" w:rsidP="00EB5BF3" w:rsidR="00EB5BF3" w:rsidRPr="00A247EE">
      <w:pPr>
        <w:jc w:val="both"/>
        <w:rPr>
          <w:rFonts w:hAnsi="Times New Roman" w:ascii="Times New Roman"/>
          <w:noProof w:val="false"/>
          <w:szCs w:val="24"/>
        </w:rPr>
      </w:pPr>
    </w:p>
    <w:p w:rsidRDefault="00EB5BF3" w:rsidP="00EB5BF3" w:rsidR="003224E8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 xml:space="preserve">Utvrđuje se da </w:t>
      </w:r>
      <w:r w:rsidR="003224E8" w:rsidRPr="00A247EE">
        <w:rPr>
          <w:rFonts w:hAnsi="Times New Roman" w:ascii="Times New Roman"/>
          <w:noProof w:val="false"/>
          <w:szCs w:val="24"/>
        </w:rPr>
        <w:t>su</w:t>
      </w:r>
      <w:r w:rsidRPr="00A247EE">
        <w:rPr>
          <w:rFonts w:hAnsi="Times New Roman" w:ascii="Times New Roman"/>
          <w:noProof w:val="false"/>
          <w:szCs w:val="24"/>
        </w:rPr>
        <w:t xml:space="preserve"> pristupi</w:t>
      </w:r>
      <w:r w:rsidR="003224E8" w:rsidRPr="00A247EE">
        <w:rPr>
          <w:rFonts w:hAnsi="Times New Roman" w:ascii="Times New Roman"/>
          <w:noProof w:val="false"/>
          <w:szCs w:val="24"/>
        </w:rPr>
        <w:t>li:</w:t>
      </w:r>
    </w:p>
    <w:p w:rsidRDefault="003224E8" w:rsidP="00EB5BF3" w:rsidR="00381EAE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>-</w:t>
      </w:r>
      <w:r w:rsidR="002026A5" w:rsidRPr="00A247EE">
        <w:rPr>
          <w:rFonts w:hAnsi="Times New Roman" w:ascii="Times New Roman"/>
          <w:noProof w:val="false"/>
          <w:szCs w:val="24"/>
        </w:rPr>
        <w:t xml:space="preserve"> stečajn</w:t>
      </w:r>
      <w:r w:rsidR="00F749AA">
        <w:rPr>
          <w:rFonts w:hAnsi="Times New Roman" w:ascii="Times New Roman"/>
          <w:noProof w:val="false"/>
          <w:szCs w:val="24"/>
        </w:rPr>
        <w:t>i</w:t>
      </w:r>
      <w:r w:rsidR="002026A5" w:rsidRPr="00A247EE">
        <w:rPr>
          <w:rFonts w:hAnsi="Times New Roman" w:ascii="Times New Roman"/>
          <w:noProof w:val="false"/>
          <w:szCs w:val="24"/>
        </w:rPr>
        <w:t xml:space="preserve"> upravitelj </w:t>
      </w:r>
      <w:r w:rsidR="0033365E">
        <w:rPr>
          <w:rFonts w:hAnsi="Times New Roman" w:ascii="Times New Roman"/>
          <w:noProof w:val="false"/>
          <w:szCs w:val="24"/>
        </w:rPr>
        <w:t>- nitko</w:t>
      </w:r>
    </w:p>
    <w:p w:rsidRDefault="003224E8" w:rsidP="003224E8" w:rsidR="00381EAE">
      <w:pPr>
        <w:jc w:val="both"/>
        <w:rPr>
          <w:rFonts w:hAnsi="Times New Roman" w:ascii="Times New Roman"/>
        </w:rPr>
      </w:pPr>
      <w:r w:rsidRPr="00A247EE">
        <w:rPr>
          <w:rFonts w:hAnsi="Times New Roman" w:ascii="Times New Roman"/>
          <w:noProof w:val="false"/>
          <w:szCs w:val="24"/>
        </w:rPr>
        <w:t xml:space="preserve">- za </w:t>
      </w:r>
      <w:r w:rsidR="00F749AA">
        <w:rPr>
          <w:rFonts w:hAnsi="Times New Roman" w:ascii="Times New Roman"/>
          <w:noProof w:val="false"/>
          <w:szCs w:val="24"/>
        </w:rPr>
        <w:t xml:space="preserve">razlučnog </w:t>
      </w:r>
      <w:r w:rsidR="0033365E" w:rsidRPr="005D480B">
        <w:rPr>
          <w:rFonts w:hAnsi="Times New Roman" w:ascii="Times New Roman"/>
          <w:szCs w:val="24"/>
        </w:rPr>
        <w:t>ICC Gradnja d.o.o. u stečaju</w:t>
      </w:r>
      <w:r w:rsidR="0033365E">
        <w:rPr>
          <w:rFonts w:hAnsi="Times New Roman" w:ascii="Times New Roman"/>
          <w:szCs w:val="24"/>
        </w:rPr>
        <w:t>,</w:t>
      </w:r>
      <w:r w:rsidR="0033365E" w:rsidRPr="005D480B">
        <w:rPr>
          <w:rFonts w:hAnsi="Times New Roman" w:ascii="Times New Roman"/>
          <w:szCs w:val="24"/>
        </w:rPr>
        <w:t xml:space="preserve"> Cerovlje</w:t>
      </w:r>
      <w:r w:rsidR="0033365E">
        <w:rPr>
          <w:rFonts w:hAnsi="Times New Roman" w:ascii="Times New Roman"/>
        </w:rPr>
        <w:t xml:space="preserve"> </w:t>
      </w:r>
      <w:r w:rsidR="00F749AA">
        <w:rPr>
          <w:rFonts w:hAnsi="Times New Roman" w:ascii="Times New Roman"/>
        </w:rPr>
        <w:t xml:space="preserve">– </w:t>
      </w:r>
      <w:r w:rsidR="00D4788C">
        <w:rPr>
          <w:rFonts w:hAnsi="Times New Roman" w:ascii="Times New Roman"/>
        </w:rPr>
        <w:t>nitko, dostava poziva uredno iskazana</w:t>
      </w:r>
    </w:p>
    <w:p w:rsidRDefault="00D4788C" w:rsidP="00EB5BF3" w:rsidR="00381E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za stečajnog vjerovnika Republika Hrvatska, Ministarstvo financija, Porezna uprava </w:t>
      </w:r>
      <w:r w:rsidR="0033365E">
        <w:rPr>
          <w:rFonts w:hAnsi="Times New Roman" w:ascii="Times New Roman"/>
        </w:rPr>
        <w:t>– nitko, dostava poziva uredno iskazana</w:t>
      </w: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33365E" w:rsidR="0033365E">
      <w:pPr>
        <w:jc w:val="both"/>
        <w:rPr>
          <w:rFonts w:hAnsi="Times New Roman" w:ascii="Times New Roman"/>
          <w:noProof w:val="false"/>
          <w:szCs w:val="24"/>
        </w:rPr>
      </w:pPr>
    </w:p>
    <w:p w:rsidRDefault="0033365E" w:rsidP="0033365E" w:rsidR="0033365E" w:rsidRPr="00ED458E">
      <w:pPr>
        <w:jc w:val="both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>Sudac donosi</w:t>
      </w:r>
    </w:p>
    <w:p w:rsidRDefault="0033365E" w:rsidP="0033365E" w:rsidR="0033365E" w:rsidRPr="00ED458E">
      <w:pPr>
        <w:jc w:val="center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>r j e š e n j e</w:t>
      </w:r>
    </w:p>
    <w:p w:rsidRDefault="0033365E" w:rsidP="0033365E" w:rsidR="0033365E" w:rsidRPr="00ED458E">
      <w:pPr>
        <w:ind w:firstLine="708"/>
        <w:jc w:val="both"/>
        <w:rPr>
          <w:rFonts w:hAnsi="Times New Roman" w:ascii="Times New Roman"/>
          <w:szCs w:val="24"/>
        </w:rPr>
      </w:pPr>
    </w:p>
    <w:p w:rsidRDefault="0033365E" w:rsidP="0033365E" w:rsidR="0033365E">
      <w:pPr>
        <w:jc w:val="both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>Zbog bolesti uredujećeg suca Goranke Boljkovac d</w:t>
      </w:r>
      <w:r w:rsidR="007110AB">
        <w:rPr>
          <w:rFonts w:hAnsi="Times New Roman" w:ascii="Times New Roman"/>
          <w:noProof w:val="false"/>
          <w:szCs w:val="24"/>
        </w:rPr>
        <w:t>anašnje ročište neće se održati, a iduće će biti određeno pisanim putem.</w:t>
      </w:r>
    </w:p>
    <w:p w:rsidRDefault="007110AB" w:rsidP="0033365E" w:rsidR="007110AB">
      <w:pPr>
        <w:jc w:val="both"/>
        <w:rPr>
          <w:rFonts w:hAnsi="Times New Roman" w:ascii="Times New Roman"/>
          <w:noProof w:val="false"/>
          <w:szCs w:val="24"/>
        </w:rPr>
      </w:pPr>
    </w:p>
    <w:p w:rsidRDefault="007110AB" w:rsidP="0033365E" w:rsidR="007110AB" w:rsidRPr="00ED458E">
      <w:pPr>
        <w:jc w:val="both"/>
        <w:rPr>
          <w:rFonts w:hAnsi="Times New Roman" w:ascii="Times New Roman"/>
          <w:szCs w:val="24"/>
        </w:rPr>
      </w:pPr>
    </w:p>
    <w:p w:rsidRDefault="0033365E" w:rsidP="0033365E" w:rsidR="0033365E" w:rsidRPr="00ED458E">
      <w:pPr>
        <w:jc w:val="both"/>
        <w:rPr>
          <w:rFonts w:hAnsi="Times New Roman" w:ascii="Times New Roman"/>
          <w:noProof w:val="false"/>
          <w:szCs w:val="24"/>
        </w:rPr>
      </w:pPr>
    </w:p>
    <w:p w:rsidRDefault="0033365E" w:rsidP="0033365E" w:rsidR="0033365E" w:rsidRPr="00ED458E">
      <w:pPr>
        <w:jc w:val="center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 xml:space="preserve">Dovršeno: u </w:t>
      </w:r>
      <w:r>
        <w:rPr>
          <w:rFonts w:hAnsi="Times New Roman" w:ascii="Times New Roman"/>
          <w:noProof w:val="false"/>
          <w:szCs w:val="24"/>
        </w:rPr>
        <w:t>12,32</w:t>
      </w:r>
      <w:r w:rsidRPr="00ED458E">
        <w:rPr>
          <w:rFonts w:hAnsi="Times New Roman" w:ascii="Times New Roman"/>
          <w:noProof w:val="false"/>
          <w:szCs w:val="24"/>
        </w:rPr>
        <w:t xml:space="preserve"> sati</w:t>
      </w:r>
    </w:p>
    <w:p w:rsidRDefault="0033365E" w:rsidP="0033365E" w:rsidR="0033365E" w:rsidRPr="00ED458E">
      <w:pPr>
        <w:jc w:val="center"/>
        <w:rPr>
          <w:rFonts w:hAnsi="Times New Roman" w:ascii="Times New Roman"/>
          <w:noProof w:val="false"/>
          <w:szCs w:val="24"/>
        </w:rPr>
      </w:pPr>
    </w:p>
    <w:p w:rsidRDefault="0033365E" w:rsidP="0033365E" w:rsidR="0033365E" w:rsidRPr="00ED458E">
      <w:pPr>
        <w:jc w:val="both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 xml:space="preserve">                         </w:t>
      </w: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  <w:t xml:space="preserve">                                                              </w:t>
      </w:r>
      <w:r w:rsidR="007110AB">
        <w:rPr>
          <w:rFonts w:hAnsi="Times New Roman" w:ascii="Times New Roman"/>
          <w:noProof w:val="false"/>
          <w:szCs w:val="24"/>
        </w:rPr>
        <w:t xml:space="preserve">        </w:t>
      </w:r>
      <w:r w:rsidRPr="00ED458E">
        <w:rPr>
          <w:rFonts w:hAnsi="Times New Roman" w:ascii="Times New Roman"/>
          <w:noProof w:val="false"/>
          <w:szCs w:val="24"/>
        </w:rPr>
        <w:t xml:space="preserve">  Sudac:</w:t>
      </w:r>
    </w:p>
    <w:p w:rsidRDefault="0033365E" w:rsidP="0033365E" w:rsidR="0033365E">
      <w:pPr>
        <w:jc w:val="both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Vesna Fundurulić Perišin</w:t>
      </w:r>
    </w:p>
    <w:p w:rsidRDefault="0033365E" w:rsidP="0033365E" w:rsidR="0033365E" w:rsidRPr="00ED458E">
      <w:pPr>
        <w:jc w:val="both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ab/>
      </w:r>
    </w:p>
    <w:p w:rsidRDefault="0033365E" w:rsidP="0033365E" w:rsidR="0033365E" w:rsidRPr="00ED458E">
      <w:pPr>
        <w:jc w:val="both"/>
        <w:rPr>
          <w:rFonts w:hAnsi="Times New Roman" w:ascii="Times New Roman"/>
          <w:noProof w:val="false"/>
          <w:szCs w:val="24"/>
        </w:rPr>
      </w:pP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  <w:t xml:space="preserve">                      </w:t>
      </w: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</w:r>
      <w:r w:rsidRPr="00ED458E">
        <w:rPr>
          <w:rFonts w:hAnsi="Times New Roman" w:ascii="Times New Roman"/>
          <w:noProof w:val="false"/>
          <w:szCs w:val="24"/>
        </w:rPr>
        <w:tab/>
        <w:t xml:space="preserve">                                  </w:t>
      </w:r>
    </w:p>
    <w:p w:rsidRDefault="0033365E" w:rsidP="0033365E" w:rsidR="0033365E" w:rsidRPr="00ED458E">
      <w:pPr>
        <w:pStyle w:val="Tijeloteksta"/>
        <w:rPr>
          <w:rFonts w:hAnsi="Times New Roman" w:ascii="Times New Roman"/>
          <w:szCs w:val="24"/>
        </w:rPr>
      </w:pPr>
      <w:r w:rsidRPr="00ED458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  <w:szCs w:val="24"/>
        </w:rPr>
        <w:t xml:space="preserve">       </w:t>
      </w:r>
      <w:r w:rsidRPr="00ED458E">
        <w:rPr>
          <w:rFonts w:hAnsi="Times New Roman" w:ascii="Times New Roman"/>
          <w:szCs w:val="24"/>
        </w:rPr>
        <w:t xml:space="preserve"> Zapisničar:</w:t>
      </w:r>
    </w:p>
    <w:p w:rsidRDefault="0033365E" w:rsidP="0033365E" w:rsidR="0033365E" w:rsidRPr="00ED458E">
      <w:pPr>
        <w:pStyle w:val="Tijeloteksta"/>
        <w:rPr>
          <w:rFonts w:hAnsi="Times New Roman" w:ascii="Times New Roman"/>
          <w:szCs w:val="24"/>
        </w:rPr>
      </w:pPr>
      <w:r w:rsidRPr="00ED458E">
        <w:rPr>
          <w:rFonts w:hAnsi="Times New Roman" w:ascii="Times New Roman"/>
          <w:szCs w:val="24"/>
        </w:rPr>
        <w:t xml:space="preserve">                                                            </w:t>
      </w:r>
      <w:r w:rsidRPr="00ED458E">
        <w:rPr>
          <w:rFonts w:hAnsi="Times New Roman" w:ascii="Times New Roman"/>
          <w:szCs w:val="24"/>
        </w:rPr>
        <w:tab/>
      </w:r>
      <w:r w:rsidRPr="00ED458E">
        <w:rPr>
          <w:rFonts w:hAnsi="Times New Roman" w:ascii="Times New Roman"/>
          <w:szCs w:val="24"/>
        </w:rPr>
        <w:tab/>
      </w:r>
      <w:r w:rsidRPr="00ED458E">
        <w:rPr>
          <w:rFonts w:hAnsi="Times New Roman" w:ascii="Times New Roman"/>
          <w:szCs w:val="24"/>
        </w:rPr>
        <w:tab/>
      </w:r>
      <w:r w:rsidRPr="00ED458E">
        <w:rPr>
          <w:rFonts w:hAnsi="Times New Roman" w:ascii="Times New Roman"/>
          <w:szCs w:val="24"/>
        </w:rPr>
        <w:tab/>
        <w:t xml:space="preserve"> </w:t>
      </w:r>
      <w:r w:rsidR="007110AB">
        <w:rPr>
          <w:rFonts w:hAnsi="Times New Roman" w:ascii="Times New Roman"/>
          <w:szCs w:val="24"/>
        </w:rPr>
        <w:t xml:space="preserve">   </w:t>
      </w:r>
      <w:r w:rsidRPr="00ED458E">
        <w:rPr>
          <w:rFonts w:hAnsi="Times New Roman" w:ascii="Times New Roman"/>
          <w:szCs w:val="24"/>
        </w:rPr>
        <w:t xml:space="preserve">    Renata Klokočki</w:t>
      </w:r>
    </w:p>
    <w:p w:rsidRDefault="0033365E" w:rsidP="0033365E" w:rsidR="0033365E">
      <w:pPr>
        <w:jc w:val="both"/>
        <w:rPr>
          <w:rFonts w:hAnsi="Times New Roman" w:ascii="Times New Roman"/>
          <w:noProof w:val="false"/>
          <w:szCs w:val="24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33365E" w:rsidP="00EB5BF3" w:rsidR="0033365E">
      <w:pPr>
        <w:jc w:val="both"/>
        <w:rPr>
          <w:rFonts w:hAnsi="Times New Roman" w:ascii="Times New Roman"/>
        </w:rPr>
      </w:pPr>
    </w:p>
    <w:p w:rsidRDefault="001137DF" w:rsidP="0038370B" w:rsidR="001137DF" w:rsidRPr="00A247EE">
      <w:pPr>
        <w:jc w:val="both"/>
        <w:rPr>
          <w:rFonts w:hAnsi="Times New Roman" w:ascii="Times New Roman"/>
          <w:noProof w:val="false"/>
          <w:szCs w:val="24"/>
        </w:rPr>
      </w:pPr>
      <w:r w:rsidRPr="00A247EE">
        <w:rPr>
          <w:rFonts w:hAnsi="Times New Roman" w:ascii="Times New Roman"/>
          <w:noProof w:val="false"/>
          <w:szCs w:val="24"/>
        </w:rPr>
        <w:t xml:space="preserve">                                                  </w:t>
      </w:r>
      <w:r w:rsidR="00B84BB9" w:rsidRPr="00A247EE">
        <w:rPr>
          <w:rFonts w:hAnsi="Times New Roman" w:ascii="Times New Roman"/>
          <w:noProof w:val="false"/>
          <w:szCs w:val="24"/>
        </w:rPr>
        <w:t xml:space="preserve">                 </w:t>
      </w:r>
      <w:r w:rsidR="00DC2848">
        <w:rPr>
          <w:rFonts w:hAnsi="Times New Roman" w:ascii="Times New Roman"/>
          <w:noProof w:val="false"/>
          <w:szCs w:val="24"/>
        </w:rPr>
        <w:t xml:space="preserve">            </w:t>
      </w:r>
    </w:p>
    <w:sectPr w:rsidSect="00F749AA" w:rsidR="001137DF" w:rsidRPr="00A247EE">
      <w:headerReference w:type="even" r:id="rId9"/>
      <w:headerReference w:type="default" r:id="rId10"/>
      <w:pgSz w:h="16838" w:w="11906"/>
      <w:pgMar w:gutter="0" w:footer="720" w:header="720" w:left="1418" w:bottom="1276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4E5" w:rsidR="00D214E5">
      <w:r>
        <w:separator/>
      </w:r>
    </w:p>
  </w:endnote>
  <w:endnote w:id="0" w:type="continuationSeparator">
    <w:p w:rsidRDefault="00D214E5" w:rsidR="00D21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4E5" w:rsidR="00D214E5">
      <w:r>
        <w:separator/>
      </w:r>
    </w:p>
  </w:footnote>
  <w:footnote w:id="0" w:type="continuationSeparator">
    <w:p w:rsidRDefault="00D214E5" w:rsidR="00D21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E94" w:rsidP="00B314E8" w:rsidR="00DD6E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E94" w:rsidR="00DD6E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E94" w:rsidP="00B314E8" w:rsidR="00DD6E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671">
      <w:rPr>
        <w:rStyle w:val="Brojstranice"/>
      </w:rPr>
      <w:t>2</w:t>
    </w:r>
    <w:r>
      <w:rPr>
        <w:rStyle w:val="Brojstranice"/>
      </w:rPr>
      <w:fldChar w:fldCharType="end"/>
    </w:r>
  </w:p>
  <w:p w:rsidRDefault="00B84BB9" w:rsidP="00B84BB9" w:rsidR="00DD6E94">
    <w:pPr>
      <w:pStyle w:val="Zaglavlje"/>
      <w:tabs>
        <w:tab w:pos="4536" w:val="clear"/>
        <w:tab w:pos="9072" w:val="clear"/>
        <w:tab w:pos="7443" w:val="left"/>
      </w:tabs>
    </w:pPr>
    <w:r>
      <w:tab/>
    </w:r>
    <w:r w:rsidRPr="00F711EE">
      <w:rPr>
        <w:rFonts w:hAnsi="Times New Roman" w:ascii="Times New Roman"/>
        <w:noProof w:val="false"/>
        <w:szCs w:val="24"/>
      </w:rPr>
      <w:t>4 St-</w:t>
    </w:r>
    <w:r w:rsidR="00EA1B62">
      <w:rPr>
        <w:rFonts w:hAnsi="Times New Roman" w:ascii="Times New Roman"/>
        <w:noProof w:val="false"/>
        <w:szCs w:val="24"/>
      </w:rPr>
      <w:t>5300/16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B433C78"/>
    <w:multiLevelType w:val="hybridMultilevel"/>
    <w:tmpl w:val="05ACE578"/>
    <w:lvl w:tplc="EFD664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CF6079"/>
    <w:multiLevelType w:val="hybridMultilevel"/>
    <w:tmpl w:val="B9881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8DE7ADA"/>
    <w:multiLevelType w:val="hybridMultilevel"/>
    <w:tmpl w:val="0FD4BA0A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EB69B2"/>
    <w:multiLevelType w:val="hybridMultilevel"/>
    <w:tmpl w:val="27C6595A"/>
    <w:lvl w:tplc="8C0C4DE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245CD"/>
    <w:multiLevelType w:val="hybridMultilevel"/>
    <w:tmpl w:val="578871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6C45F9"/>
    <w:multiLevelType w:val="hybridMultilevel"/>
    <w:tmpl w:val="4ABC63F6"/>
    <w:lvl w:tplc="D60E77E6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BE63A1"/>
    <w:multiLevelType w:val="hybridMultilevel"/>
    <w:tmpl w:val="E60875B4"/>
    <w:lvl w:tplc="596A8BDC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3352AB"/>
    <w:multiLevelType w:val="hybridMultilevel"/>
    <w:tmpl w:val="D89A2100"/>
    <w:lvl w:tplc="DCF8A78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7CDEC692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ahoma" w:eastAsia="Times New Roman" w:hAnsi="Tahoma" w:ascii="Tahoma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021447D"/>
    <w:multiLevelType w:val="hybridMultilevel"/>
    <w:tmpl w:val="78D872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19E4E81"/>
    <w:multiLevelType w:val="hybridMultilevel"/>
    <w:tmpl w:val="3C503C62"/>
    <w:lvl w:tplc="70C834FE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14">
    <w:nsid w:val="56C17235"/>
    <w:multiLevelType w:val="hybridMultilevel"/>
    <w:tmpl w:val="E3666E84"/>
    <w:lvl w:tplc="3D425A3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7930569"/>
    <w:multiLevelType w:val="hybridMultilevel"/>
    <w:tmpl w:val="C316AE30"/>
    <w:lvl w:tplc="A596060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8494B71"/>
    <w:multiLevelType w:val="hybridMultilevel"/>
    <w:tmpl w:val="E9EA6DFC"/>
    <w:lvl w:tplc="324CFD08" w:ilvl="0">
      <w:numFmt w:val="bullet"/>
      <w:lvlText w:val="-"/>
      <w:lvlJc w:val="left"/>
      <w:pPr>
        <w:ind w:hanging="360" w:left="21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78790E5B"/>
    <w:multiLevelType w:val="hybridMultilevel"/>
    <w:tmpl w:val="9F2CD0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4"/>
  </w:num>
  <w:num w:numId="5">
    <w:abstractNumId w:val="21"/>
  </w:num>
  <w:num w:numId="6">
    <w:abstractNumId w:val="8"/>
  </w:num>
  <w:num w:numId="7">
    <w:abstractNumId w:val="3"/>
  </w:num>
  <w:num w:numId="8">
    <w:abstractNumId w:val="13"/>
  </w:num>
  <w:num w:numId="9">
    <w:abstractNumId w:val="10"/>
  </w:num>
  <w:num w:numId="10">
    <w:abstractNumId w:val="9"/>
  </w:num>
  <w:num w:numId="11">
    <w:abstractNumId w:val="0"/>
  </w:num>
  <w:num w:numId="12">
    <w:abstractNumId w:val="7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9"/>
  </w:num>
  <w:num w:numId="18">
    <w:abstractNumId w:val="12"/>
  </w:num>
  <w:num w:numId="19">
    <w:abstractNumId w:val="20"/>
  </w:num>
  <w:num w:numId="20">
    <w:abstractNumId w:val="11"/>
  </w:num>
  <w:num w:numId="21">
    <w:abstractNumId w:val="18"/>
  </w:num>
  <w:num w:numId="2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4449C"/>
    <w:rsid w:val="0005654E"/>
    <w:rsid w:val="00063177"/>
    <w:rsid w:val="000656BF"/>
    <w:rsid w:val="000A1343"/>
    <w:rsid w:val="000B6043"/>
    <w:rsid w:val="000C0236"/>
    <w:rsid w:val="000D51DE"/>
    <w:rsid w:val="000F27F2"/>
    <w:rsid w:val="000F7E0F"/>
    <w:rsid w:val="00105FFD"/>
    <w:rsid w:val="001117B2"/>
    <w:rsid w:val="001137DF"/>
    <w:rsid w:val="00132D28"/>
    <w:rsid w:val="00141C02"/>
    <w:rsid w:val="00150563"/>
    <w:rsid w:val="0018501C"/>
    <w:rsid w:val="0018614A"/>
    <w:rsid w:val="001D05FF"/>
    <w:rsid w:val="002026A5"/>
    <w:rsid w:val="00204D0D"/>
    <w:rsid w:val="002443DD"/>
    <w:rsid w:val="002455A3"/>
    <w:rsid w:val="00256400"/>
    <w:rsid w:val="002570FC"/>
    <w:rsid w:val="00285655"/>
    <w:rsid w:val="00296598"/>
    <w:rsid w:val="002B0033"/>
    <w:rsid w:val="002E4A78"/>
    <w:rsid w:val="00312E66"/>
    <w:rsid w:val="003224E8"/>
    <w:rsid w:val="003243C6"/>
    <w:rsid w:val="0033365E"/>
    <w:rsid w:val="0035029C"/>
    <w:rsid w:val="00353D45"/>
    <w:rsid w:val="003544FB"/>
    <w:rsid w:val="00354D92"/>
    <w:rsid w:val="003551DA"/>
    <w:rsid w:val="003579C0"/>
    <w:rsid w:val="00380A2E"/>
    <w:rsid w:val="00381EAE"/>
    <w:rsid w:val="0038370B"/>
    <w:rsid w:val="003865D8"/>
    <w:rsid w:val="0039725F"/>
    <w:rsid w:val="003A1DC7"/>
    <w:rsid w:val="003B3488"/>
    <w:rsid w:val="003C4575"/>
    <w:rsid w:val="003E3DEE"/>
    <w:rsid w:val="003F5B0E"/>
    <w:rsid w:val="00432B63"/>
    <w:rsid w:val="00441470"/>
    <w:rsid w:val="0044365D"/>
    <w:rsid w:val="00443874"/>
    <w:rsid w:val="00454DFA"/>
    <w:rsid w:val="00454EC8"/>
    <w:rsid w:val="004B093F"/>
    <w:rsid w:val="004B2E7F"/>
    <w:rsid w:val="004D6AAB"/>
    <w:rsid w:val="00513543"/>
    <w:rsid w:val="00547568"/>
    <w:rsid w:val="00550FED"/>
    <w:rsid w:val="005628EA"/>
    <w:rsid w:val="005D5AE1"/>
    <w:rsid w:val="005D6F31"/>
    <w:rsid w:val="005F5BBC"/>
    <w:rsid w:val="00605306"/>
    <w:rsid w:val="0061624C"/>
    <w:rsid w:val="00621E56"/>
    <w:rsid w:val="006408E4"/>
    <w:rsid w:val="00641179"/>
    <w:rsid w:val="00650878"/>
    <w:rsid w:val="00665C8B"/>
    <w:rsid w:val="00666DE7"/>
    <w:rsid w:val="006853A1"/>
    <w:rsid w:val="006901CE"/>
    <w:rsid w:val="00690B1E"/>
    <w:rsid w:val="0069190A"/>
    <w:rsid w:val="006952C4"/>
    <w:rsid w:val="006A3A7B"/>
    <w:rsid w:val="006B1815"/>
    <w:rsid w:val="006B34C8"/>
    <w:rsid w:val="006B7D19"/>
    <w:rsid w:val="006C3271"/>
    <w:rsid w:val="006D0076"/>
    <w:rsid w:val="006D1224"/>
    <w:rsid w:val="006E305E"/>
    <w:rsid w:val="006E7C24"/>
    <w:rsid w:val="006F19AB"/>
    <w:rsid w:val="007110AB"/>
    <w:rsid w:val="00712B80"/>
    <w:rsid w:val="00713F90"/>
    <w:rsid w:val="00722ACD"/>
    <w:rsid w:val="0073370F"/>
    <w:rsid w:val="00737A4B"/>
    <w:rsid w:val="007779A9"/>
    <w:rsid w:val="00781A74"/>
    <w:rsid w:val="007B630A"/>
    <w:rsid w:val="007C72DF"/>
    <w:rsid w:val="007D594C"/>
    <w:rsid w:val="007E226D"/>
    <w:rsid w:val="007E7506"/>
    <w:rsid w:val="00807247"/>
    <w:rsid w:val="00846D70"/>
    <w:rsid w:val="00856BAB"/>
    <w:rsid w:val="00856C35"/>
    <w:rsid w:val="008920BE"/>
    <w:rsid w:val="008B1AAE"/>
    <w:rsid w:val="008C699F"/>
    <w:rsid w:val="008D53D7"/>
    <w:rsid w:val="008E5222"/>
    <w:rsid w:val="00900EB6"/>
    <w:rsid w:val="009432E4"/>
    <w:rsid w:val="0094435F"/>
    <w:rsid w:val="009443FF"/>
    <w:rsid w:val="00970F01"/>
    <w:rsid w:val="0097165C"/>
    <w:rsid w:val="00986920"/>
    <w:rsid w:val="009A14FC"/>
    <w:rsid w:val="009A608A"/>
    <w:rsid w:val="009B737E"/>
    <w:rsid w:val="009D692F"/>
    <w:rsid w:val="009E111B"/>
    <w:rsid w:val="009E72F3"/>
    <w:rsid w:val="009F5A19"/>
    <w:rsid w:val="00A00670"/>
    <w:rsid w:val="00A01628"/>
    <w:rsid w:val="00A17964"/>
    <w:rsid w:val="00A23F5A"/>
    <w:rsid w:val="00A247EE"/>
    <w:rsid w:val="00A252B6"/>
    <w:rsid w:val="00A433FB"/>
    <w:rsid w:val="00A4782B"/>
    <w:rsid w:val="00A668F7"/>
    <w:rsid w:val="00A72355"/>
    <w:rsid w:val="00A831C1"/>
    <w:rsid w:val="00AB3F16"/>
    <w:rsid w:val="00AC26B5"/>
    <w:rsid w:val="00AE643B"/>
    <w:rsid w:val="00B00CC2"/>
    <w:rsid w:val="00B132EC"/>
    <w:rsid w:val="00B13B52"/>
    <w:rsid w:val="00B23DC1"/>
    <w:rsid w:val="00B314E8"/>
    <w:rsid w:val="00B678F4"/>
    <w:rsid w:val="00B84BB9"/>
    <w:rsid w:val="00B97F18"/>
    <w:rsid w:val="00BC3671"/>
    <w:rsid w:val="00BC4B0E"/>
    <w:rsid w:val="00C152B1"/>
    <w:rsid w:val="00C25E66"/>
    <w:rsid w:val="00C42F06"/>
    <w:rsid w:val="00C51234"/>
    <w:rsid w:val="00C65755"/>
    <w:rsid w:val="00CA2E1A"/>
    <w:rsid w:val="00CC3E73"/>
    <w:rsid w:val="00D214E5"/>
    <w:rsid w:val="00D26EF9"/>
    <w:rsid w:val="00D35C5A"/>
    <w:rsid w:val="00D4788C"/>
    <w:rsid w:val="00D94F78"/>
    <w:rsid w:val="00DA3C98"/>
    <w:rsid w:val="00DB1E49"/>
    <w:rsid w:val="00DB2BBE"/>
    <w:rsid w:val="00DC2848"/>
    <w:rsid w:val="00DD6E94"/>
    <w:rsid w:val="00DD6EA1"/>
    <w:rsid w:val="00DD7459"/>
    <w:rsid w:val="00E17269"/>
    <w:rsid w:val="00E31442"/>
    <w:rsid w:val="00E446BB"/>
    <w:rsid w:val="00E77A09"/>
    <w:rsid w:val="00E83E25"/>
    <w:rsid w:val="00E85CAD"/>
    <w:rsid w:val="00EA19AE"/>
    <w:rsid w:val="00EA1B62"/>
    <w:rsid w:val="00EA1FB2"/>
    <w:rsid w:val="00EA2078"/>
    <w:rsid w:val="00EB5BF3"/>
    <w:rsid w:val="00EC2955"/>
    <w:rsid w:val="00EC3F6F"/>
    <w:rsid w:val="00ED0A1C"/>
    <w:rsid w:val="00EE6D06"/>
    <w:rsid w:val="00F37C13"/>
    <w:rsid w:val="00F5298F"/>
    <w:rsid w:val="00F5750D"/>
    <w:rsid w:val="00F711EE"/>
    <w:rsid w:val="00F745FA"/>
    <w:rsid w:val="00F749AA"/>
    <w:rsid w:val="00F76BB9"/>
    <w:rsid w:val="00FC0521"/>
    <w:rsid w:val="00FD7418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link w:val="TekstbaloniaChar"/>
    <w:rsid w:val="009A14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14FC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B84B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4BB9"/>
    <w:rPr>
      <w:rFonts w:hAnsi="Verdana" w:ascii="Verdana"/>
      <w:noProof/>
      <w:sz w:val="24"/>
    </w:rPr>
  </w:style>
  <w:style w:customStyle="true" w:styleId="TijelotekstaChar" w:type="character">
    <w:name w:val="Tijelo teksta Char"/>
    <w:basedOn w:val="Zadanifontodlomka"/>
    <w:link w:val="Tijeloteksta"/>
    <w:rsid w:val="0033365E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C3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6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6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6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6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link w:val="TekstbaloniaChar"/>
    <w:rsid w:val="009A14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14FC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B84B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4BB9"/>
    <w:rPr>
      <w:rFonts w:ascii="Verdana" w:hAnsi="Verdana"/>
      <w:noProof/>
      <w:sz w:val="24"/>
    </w:rPr>
  </w:style>
  <w:style w:customStyle="1" w:styleId="TijelotekstaChar" w:type="character">
    <w:name w:val="Tijelo teksta Char"/>
    <w:basedOn w:val="Zadanifontodlomka"/>
    <w:link w:val="Tijeloteksta"/>
    <w:rsid w:val="0033365E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C3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6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6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6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6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331</izvorni_sadrzaj>
    <derivirana_varijabla naziv="DomainObject.Prostorija.Oznaka_1">331</derivirana_varijabla>
  </DomainObject.Prostorija.Oznaka>
  <DomainObject.Obrazlozenje>
    <izvorni_sadrzaj>Ročište preloženo - rješenje od 29.10.2018.</izvorni_sadrzaj>
    <derivirana_varijabla naziv="DomainObject.Obrazlozenje_1">Ročište preloženo - rješenje od 29.10.2018.</derivirana_varijabla>
  </DomainObject.Obrazlozenje>
  <DomainObject.StvarniPocetakDatum>
    <izvorni_sadrzaj>14. studenog 2018.</izvorni_sadrzaj>
    <derivirana_varijabla naziv="DomainObject.StvarniPocetakDatum_1">14. studenog 2018.</derivirana_varijabla>
  </DomainObject.StvarniPocetakDatum>
  <DomainObject.StvarniZavrsetakDatum>
    <izvorni_sadrzaj>14. studenog 2018.</izvorni_sadrzaj>
    <derivirana_varijabla naziv="DomainObject.StvarniZavrsetakDatum_1">14. studenog 2018.</derivirana_varijabla>
  </DomainObject.StvarniZavrsetakDatum>
  <DomainObject.PlaniraniZavrsetakDatum>
    <izvorni_sadrzaj>14. studenog 2018.</izvorni_sadrzaj>
    <derivirana_varijabla naziv="DomainObject.PlaniraniZavrsetakDatum_1">14. studenog 2018.</derivirana_varijabla>
  </DomainObject.PlaniraniZavrsetakDatum>
  <DomainObject.PlaniraniPocetakDatum>
    <izvorni_sadrzaj>14. studenog 2018.</izvorni_sadrzaj>
    <derivirana_varijabla naziv="DomainObject.PlaniraniPocetakDatum_1">14. studenog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12:32</izvorni_sadrzaj>
    <derivirana_varijabla naziv="DomainObject.StvarniZavrsetakVrijeme_1">12:32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2018.</izvorni_sadrzaj>
    <derivirana_varijabla naziv="DomainObject.Zapisnik.DatumKreiranja_1">15.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St-5300/2016-80</izvorni_sadrzaj>
    <derivirana_varijabla naziv="DomainObject.Zapisnik.Oznaka_1">St-5300/2016-80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St-5300/2016-80</izvorni_sadrzaj>
    <derivirana_varijabla naziv="DomainObject.PoslovniBrojDokumenta_1">St-5300/2016-80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138</properties:Words>
  <properties:Characters>750</properties:Characters>
  <properties:Lines>50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2018-11-15T07:58:00Z</dcterms:created>
  <dc:creator>x</dc:creator>
  <cp:lastModifiedBy>Renata Klokočki</cp:lastModifiedBy>
  <cp:lastPrinted>2018-11-15T11:15:00Z</cp:lastPrinted>
  <dcterms:modified xmlns:xsi="http://www.w3.org/2001/XMLSchema-instance" xsi:type="dcterms:W3CDTF">2018-11-15T11:16:00Z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St-5300/2016-80 / Zapisnik - Ročište za diobu kupovnine (ZAPISNIK -za diobu kupovnine-MARIJANOVIĆ PROIZVOD-nema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