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E1DDE" w:rsidRDefault="00095C0A" w14:paraId="0719DF94" w14:textId="1DD120A6">
      <w:pPr>
        <w15:collapsed w:val="false"/>
        <w:rPr>
          <w:rFonts w:ascii="Courier New" w:hAnsi="Courier New"/>
        </w:rPr>
      </w:pPr>
      <w:bookmarkStart w:name="_GoBack" w:id="0"/>
      <w:bookmarkEnd w:id="0"/>
      <w:r w:rsidRPr="00095C0A">
        <w:rPr>
          <w:rFonts w:ascii="Courier New" w:hAnsi="Courier New"/>
        </w:rPr>
        <w:t>Zagreb,</w:t>
      </w:r>
      <w:r w:rsidR="00E21A98">
        <w:rPr>
          <w:rFonts w:ascii="Courier New" w:hAnsi="Courier New"/>
        </w:rPr>
        <w:t xml:space="preserve"> 25</w:t>
      </w:r>
      <w:r w:rsidR="00B60C4C">
        <w:rPr>
          <w:rFonts w:ascii="Courier New" w:hAnsi="Courier New"/>
        </w:rPr>
        <w:t>.07</w:t>
      </w:r>
      <w:r>
        <w:rPr>
          <w:rFonts w:ascii="Courier New" w:hAnsi="Courier New"/>
        </w:rPr>
        <w:t>.2019.</w:t>
      </w:r>
    </w:p>
    <w:p w:rsidR="000D1CD0" w:rsidRDefault="0088434D" w14:paraId="7C347BB1" w14:textId="3CE733E8">
      <w:pPr>
        <w:rPr>
          <w:rFonts w:ascii="Courier New" w:hAnsi="Courier New"/>
        </w:rPr>
      </w:pPr>
      <w:r>
        <w:rPr>
          <w:rFonts w:ascii="Courier New" w:hAnsi="Courier New"/>
        </w:rPr>
        <w:t>Naš znak: 3008/St/61</w:t>
      </w:r>
    </w:p>
    <w:p w:rsidRPr="00095C0A" w:rsidR="00095C0A" w:rsidP="00D05E17" w:rsidRDefault="00095C0A" w14:paraId="349ED33A" w14:textId="355ADD1E">
      <w:pPr>
        <w:ind w:left="4320"/>
        <w:rPr>
          <w:rFonts w:ascii="Courier New" w:hAnsi="Courier New"/>
          <w:b/>
        </w:rPr>
      </w:pPr>
      <w:r w:rsidRPr="00095C0A">
        <w:rPr>
          <w:rFonts w:ascii="Courier New" w:hAnsi="Courier New"/>
          <w:b/>
        </w:rPr>
        <w:t xml:space="preserve">Posl. br.: </w:t>
      </w:r>
      <w:r w:rsidR="0088434D">
        <w:rPr>
          <w:rFonts w:ascii="Courier New" w:hAnsi="Courier New"/>
          <w:b/>
        </w:rPr>
        <w:t>20 St-3754/16</w:t>
      </w:r>
    </w:p>
    <w:p w:rsidR="00095C0A" w:rsidP="0083669E" w:rsidRDefault="00095C0A" w14:paraId="4C1A2F10" w14:textId="77777777">
      <w:pPr>
        <w:ind w:left="4820"/>
        <w:rPr>
          <w:rFonts w:ascii="Courier New" w:hAnsi="Courier New"/>
        </w:rPr>
      </w:pPr>
    </w:p>
    <w:p w:rsidR="00095C0A" w:rsidP="00D05E17" w:rsidRDefault="000D1CD0" w14:paraId="238C4E3C" w14:textId="548D91A9">
      <w:pPr>
        <w:ind w:left="3600" w:firstLine="720"/>
        <w:rPr>
          <w:rFonts w:ascii="Courier New" w:hAnsi="Courier New"/>
        </w:rPr>
      </w:pPr>
      <w:r>
        <w:rPr>
          <w:rFonts w:ascii="Courier New" w:hAnsi="Courier New"/>
        </w:rPr>
        <w:t>TRGOVAČKI</w:t>
      </w:r>
      <w:r w:rsidR="00095C0A">
        <w:rPr>
          <w:rFonts w:ascii="Courier New" w:hAnsi="Courier New"/>
        </w:rPr>
        <w:t xml:space="preserve"> SUD U </w:t>
      </w:r>
      <w:r w:rsidR="00D05E17">
        <w:rPr>
          <w:rFonts w:ascii="Courier New" w:hAnsi="Courier New"/>
        </w:rPr>
        <w:t>ZAGREBU</w:t>
      </w:r>
    </w:p>
    <w:p w:rsidR="00095C0A" w:rsidP="00D05E17" w:rsidRDefault="0088434D" w14:paraId="5B655572" w14:textId="5EDBAEC8">
      <w:pPr>
        <w:ind w:left="3600" w:firstLine="720"/>
        <w:rPr>
          <w:rFonts w:ascii="Courier New" w:hAnsi="Courier New"/>
        </w:rPr>
      </w:pPr>
      <w:r>
        <w:rPr>
          <w:rFonts w:ascii="Courier New" w:hAnsi="Courier New"/>
        </w:rPr>
        <w:t>Amruševa 2/II</w:t>
      </w:r>
    </w:p>
    <w:p w:rsidR="00D05E17" w:rsidP="00D05E17" w:rsidRDefault="0088434D" w14:paraId="78C732AB" w14:textId="6E88EF1C">
      <w:pPr>
        <w:ind w:left="3600" w:firstLine="720"/>
        <w:rPr>
          <w:rFonts w:ascii="Courier New" w:hAnsi="Courier New"/>
        </w:rPr>
      </w:pPr>
      <w:r>
        <w:rPr>
          <w:rFonts w:ascii="Courier New" w:hAnsi="Courier New"/>
        </w:rPr>
        <w:t>10</w:t>
      </w:r>
      <w:r w:rsidR="00D05E17">
        <w:rPr>
          <w:rFonts w:ascii="Courier New" w:hAnsi="Courier New"/>
        </w:rPr>
        <w:t xml:space="preserve">000 </w:t>
      </w:r>
      <w:r>
        <w:rPr>
          <w:rFonts w:ascii="Courier New" w:hAnsi="Courier New"/>
        </w:rPr>
        <w:t>ZAGREB</w:t>
      </w:r>
    </w:p>
    <w:p w:rsidR="00095C0A" w:rsidRDefault="00095C0A" w14:paraId="598BD4E6" w14:textId="77777777">
      <w:pPr>
        <w:rPr>
          <w:rFonts w:ascii="Courier New" w:hAnsi="Courier New"/>
        </w:rPr>
      </w:pPr>
    </w:p>
    <w:p w:rsidR="000305DB" w:rsidRDefault="000305DB" w14:paraId="138A09AC" w14:textId="77777777">
      <w:pPr>
        <w:rPr>
          <w:rFonts w:ascii="Courier New" w:hAnsi="Courier New"/>
        </w:rPr>
      </w:pPr>
    </w:p>
    <w:p w:rsidR="000305DB" w:rsidRDefault="000305DB" w14:paraId="31A1BDFD" w14:textId="77777777">
      <w:pPr>
        <w:rPr>
          <w:rFonts w:ascii="Courier New" w:hAnsi="Courier New"/>
        </w:rPr>
      </w:pPr>
    </w:p>
    <w:p w:rsidR="0083669E" w:rsidRDefault="00D05E17" w14:paraId="743ED796" w14:textId="724C3841">
      <w:pPr>
        <w:rPr>
          <w:rFonts w:ascii="Courier New" w:hAnsi="Courier New"/>
        </w:rPr>
      </w:pPr>
      <w:r>
        <w:rPr>
          <w:rFonts w:ascii="Courier New" w:hAnsi="Courier New"/>
        </w:rPr>
        <w:t xml:space="preserve">n/r. sutkinje </w:t>
      </w:r>
      <w:r w:rsidR="0088434D">
        <w:rPr>
          <w:rFonts w:ascii="Courier New" w:hAnsi="Courier New"/>
        </w:rPr>
        <w:t>Lucije Butigan</w:t>
      </w:r>
      <w:r w:rsidR="008D5236">
        <w:rPr>
          <w:rFonts w:ascii="Courier New" w:hAnsi="Courier New"/>
        </w:rPr>
        <w:t xml:space="preserve"> </w:t>
      </w:r>
    </w:p>
    <w:p w:rsidR="000D1CD0" w:rsidRDefault="000D1CD0" w14:paraId="47250B0B" w14:textId="77777777">
      <w:pPr>
        <w:rPr>
          <w:rFonts w:ascii="Courier New" w:hAnsi="Courier New"/>
        </w:rPr>
      </w:pPr>
    </w:p>
    <w:p w:rsidR="008D5236" w:rsidRDefault="000D1CD0" w14:paraId="52C00C3F" w14:textId="19BBD1FE">
      <w:pPr>
        <w:rPr>
          <w:rFonts w:ascii="Courier New" w:hAnsi="Courier New"/>
        </w:rPr>
      </w:pPr>
      <w:r>
        <w:rPr>
          <w:rFonts w:ascii="Courier New" w:hAnsi="Courier New"/>
        </w:rPr>
        <w:t xml:space="preserve">stečajni dužnik: </w:t>
      </w:r>
      <w:r w:rsidR="0088434D">
        <w:rPr>
          <w:rFonts w:ascii="Courier New" w:hAnsi="Courier New"/>
        </w:rPr>
        <w:t>ART-INVEST</w:t>
      </w:r>
      <w:r>
        <w:rPr>
          <w:rFonts w:ascii="Courier New" w:hAnsi="Courier New"/>
        </w:rPr>
        <w:t xml:space="preserve"> d.o.o. – u stečaju, </w:t>
      </w:r>
      <w:r w:rsidR="008D5236">
        <w:rPr>
          <w:rFonts w:ascii="Courier New" w:hAnsi="Courier New"/>
        </w:rPr>
        <w:t xml:space="preserve">   </w:t>
      </w:r>
    </w:p>
    <w:p w:rsidR="00D05E17" w:rsidRDefault="008D5236" w14:paraId="28B21C9E" w14:textId="27E53789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   </w:t>
      </w:r>
      <w:r w:rsidR="0088434D">
        <w:rPr>
          <w:rFonts w:ascii="Courier New" w:hAnsi="Courier New"/>
        </w:rPr>
        <w:t>Petrinja</w:t>
      </w:r>
      <w:r w:rsidR="00D05E17">
        <w:rPr>
          <w:rFonts w:ascii="Courier New" w:hAnsi="Courier New"/>
        </w:rPr>
        <w:t xml:space="preserve">, </w:t>
      </w:r>
      <w:r w:rsidR="0088434D">
        <w:rPr>
          <w:rFonts w:ascii="Courier New" w:hAnsi="Courier New"/>
        </w:rPr>
        <w:t>Dr. Ivana Ribara 16</w:t>
      </w:r>
      <w:r w:rsidR="000D1CD0">
        <w:rPr>
          <w:rFonts w:ascii="Courier New" w:hAnsi="Courier New"/>
        </w:rPr>
        <w:t xml:space="preserve">, </w:t>
      </w:r>
    </w:p>
    <w:p w:rsidR="000D1CD0" w:rsidP="00D05E17" w:rsidRDefault="00D05E17" w14:paraId="7DCAE894" w14:textId="7FF8A172">
      <w:pPr>
        <w:ind w:left="1440" w:firstLine="720"/>
        <w:rPr>
          <w:rFonts w:ascii="Courier New" w:hAnsi="Courier New"/>
        </w:rPr>
      </w:pPr>
      <w:r>
        <w:rPr>
          <w:rFonts w:ascii="Courier New" w:hAnsi="Courier New"/>
        </w:rPr>
        <w:t xml:space="preserve">  </w:t>
      </w:r>
      <w:r w:rsidR="000D1CD0">
        <w:rPr>
          <w:rFonts w:ascii="Courier New" w:hAnsi="Courier New"/>
        </w:rPr>
        <w:t xml:space="preserve">OIB: </w:t>
      </w:r>
      <w:r w:rsidR="0088434D">
        <w:rPr>
          <w:rFonts w:ascii="Courier New" w:hAnsi="Courier New"/>
        </w:rPr>
        <w:t>86652267924</w:t>
      </w:r>
    </w:p>
    <w:p w:rsidR="00095C0A" w:rsidRDefault="00095C0A" w14:paraId="57D7A3A4" w14:textId="77777777">
      <w:pPr>
        <w:rPr>
          <w:rFonts w:ascii="Courier New" w:hAnsi="Courier New"/>
        </w:rPr>
      </w:pPr>
    </w:p>
    <w:p w:rsidR="00095C0A" w:rsidP="00095C0A" w:rsidRDefault="00095C0A" w14:paraId="06ADB162" w14:textId="77777777">
      <w:pPr>
        <w:jc w:val="center"/>
        <w:rPr>
          <w:rFonts w:ascii="Courier New" w:hAnsi="Courier New"/>
          <w:b/>
        </w:rPr>
      </w:pPr>
    </w:p>
    <w:p w:rsidR="000305DB" w:rsidP="00095C0A" w:rsidRDefault="000305DB" w14:paraId="250256B9" w14:textId="77777777">
      <w:pPr>
        <w:jc w:val="center"/>
        <w:rPr>
          <w:rFonts w:ascii="Courier New" w:hAnsi="Courier New"/>
          <w:b/>
        </w:rPr>
      </w:pPr>
    </w:p>
    <w:p w:rsidR="000305DB" w:rsidP="00095C0A" w:rsidRDefault="000305DB" w14:paraId="65C5B971" w14:textId="77777777">
      <w:pPr>
        <w:jc w:val="center"/>
        <w:rPr>
          <w:rFonts w:ascii="Courier New" w:hAnsi="Courier New"/>
          <w:b/>
        </w:rPr>
      </w:pPr>
    </w:p>
    <w:p w:rsidR="00095C0A" w:rsidP="00095C0A" w:rsidRDefault="00095C0A" w14:paraId="507AB82B" w14:textId="77777777">
      <w:pPr>
        <w:jc w:val="center"/>
        <w:rPr>
          <w:rFonts w:ascii="Courier New" w:hAnsi="Courier New"/>
          <w:b/>
        </w:rPr>
      </w:pPr>
    </w:p>
    <w:p w:rsidR="00095C0A" w:rsidP="00095C0A" w:rsidRDefault="00095C0A" w14:paraId="0EF832F9" w14:textId="77777777">
      <w:pPr>
        <w:jc w:val="center"/>
        <w:rPr>
          <w:rFonts w:ascii="Courier New" w:hAnsi="Courier New"/>
          <w:b/>
        </w:rPr>
      </w:pPr>
      <w:r w:rsidRPr="00095C0A">
        <w:rPr>
          <w:rFonts w:ascii="Courier New" w:hAnsi="Courier New"/>
          <w:b/>
        </w:rPr>
        <w:t>P</w:t>
      </w:r>
      <w:r>
        <w:rPr>
          <w:rFonts w:ascii="Courier New" w:hAnsi="Courier New"/>
          <w:b/>
        </w:rPr>
        <w:t xml:space="preserve"> </w:t>
      </w:r>
      <w:r w:rsidRPr="00095C0A">
        <w:rPr>
          <w:rFonts w:ascii="Courier New" w:hAnsi="Courier New"/>
          <w:b/>
        </w:rPr>
        <w:t>O</w:t>
      </w:r>
      <w:r>
        <w:rPr>
          <w:rFonts w:ascii="Courier New" w:hAnsi="Courier New"/>
          <w:b/>
        </w:rPr>
        <w:t xml:space="preserve"> </w:t>
      </w:r>
      <w:r w:rsidRPr="00095C0A">
        <w:rPr>
          <w:rFonts w:ascii="Courier New" w:hAnsi="Courier New"/>
          <w:b/>
        </w:rPr>
        <w:t>D</w:t>
      </w:r>
      <w:r>
        <w:rPr>
          <w:rFonts w:ascii="Courier New" w:hAnsi="Courier New"/>
          <w:b/>
        </w:rPr>
        <w:t xml:space="preserve"> </w:t>
      </w:r>
      <w:r w:rsidRPr="00095C0A">
        <w:rPr>
          <w:rFonts w:ascii="Courier New" w:hAnsi="Courier New"/>
          <w:b/>
        </w:rPr>
        <w:t>N</w:t>
      </w:r>
      <w:r>
        <w:rPr>
          <w:rFonts w:ascii="Courier New" w:hAnsi="Courier New"/>
          <w:b/>
        </w:rPr>
        <w:t xml:space="preserve"> </w:t>
      </w:r>
      <w:r w:rsidRPr="00095C0A">
        <w:rPr>
          <w:rFonts w:ascii="Courier New" w:hAnsi="Courier New"/>
          <w:b/>
        </w:rPr>
        <w:t>E</w:t>
      </w:r>
      <w:r>
        <w:rPr>
          <w:rFonts w:ascii="Courier New" w:hAnsi="Courier New"/>
          <w:b/>
        </w:rPr>
        <w:t xml:space="preserve"> </w:t>
      </w:r>
      <w:r w:rsidRPr="00095C0A">
        <w:rPr>
          <w:rFonts w:ascii="Courier New" w:hAnsi="Courier New"/>
          <w:b/>
        </w:rPr>
        <w:t>S</w:t>
      </w:r>
      <w:r>
        <w:rPr>
          <w:rFonts w:ascii="Courier New" w:hAnsi="Courier New"/>
          <w:b/>
        </w:rPr>
        <w:t xml:space="preserve"> </w:t>
      </w:r>
      <w:r w:rsidRPr="00095C0A">
        <w:rPr>
          <w:rFonts w:ascii="Courier New" w:hAnsi="Courier New"/>
          <w:b/>
        </w:rPr>
        <w:t>A</w:t>
      </w:r>
      <w:r>
        <w:rPr>
          <w:rFonts w:ascii="Courier New" w:hAnsi="Courier New"/>
          <w:b/>
        </w:rPr>
        <w:t xml:space="preserve"> </w:t>
      </w:r>
      <w:r w:rsidRPr="00095C0A">
        <w:rPr>
          <w:rFonts w:ascii="Courier New" w:hAnsi="Courier New"/>
          <w:b/>
        </w:rPr>
        <w:t>K</w:t>
      </w:r>
    </w:p>
    <w:p w:rsidR="00616095" w:rsidP="00095C0A" w:rsidRDefault="00616095" w14:paraId="7A46E939" w14:textId="77777777">
      <w:pPr>
        <w:jc w:val="center"/>
        <w:rPr>
          <w:rFonts w:ascii="Courier New" w:hAnsi="Courier New"/>
          <w:b/>
        </w:rPr>
      </w:pPr>
    </w:p>
    <w:p w:rsidR="00095C0A" w:rsidP="00095C0A" w:rsidRDefault="00095C0A" w14:paraId="36D021E4" w14:textId="77777777">
      <w:pPr>
        <w:pBdr>
          <w:top w:val="single" w:color="auto" w:sz="4" w:space="1"/>
        </w:pBdr>
        <w:rPr>
          <w:rFonts w:ascii="Courier New" w:hAnsi="Courier New"/>
        </w:rPr>
      </w:pPr>
    </w:p>
    <w:p w:rsidR="00B60C4C" w:rsidP="00B60C4C" w:rsidRDefault="00B60C4C" w14:paraId="5147EECD" w14:textId="3A4F6930">
      <w:pPr>
        <w:jc w:val="both"/>
        <w:rPr>
          <w:rFonts w:ascii="Courier New" w:hAnsi="Courier New"/>
        </w:rPr>
      </w:pPr>
      <w:r w:rsidRPr="00B60C4C">
        <w:rPr>
          <w:rFonts w:ascii="Courier New" w:hAnsi="Courier New"/>
          <w:b/>
        </w:rPr>
        <w:t>I.</w:t>
      </w:r>
      <w:r>
        <w:rPr>
          <w:rFonts w:ascii="Courier New" w:hAnsi="Courier New"/>
        </w:rPr>
        <w:t xml:space="preserve"> U predmetu pod gornjim poslovnim brojem, sukladno raspravnom Rješenju Naslovnog suda od dana 21.05.2019. godine, stečajni upravitelj obavještava Naslovni sud kako je ispravio prijedlog za namirenje troškova sukladno uputi kako slijedi: </w:t>
      </w:r>
    </w:p>
    <w:p w:rsidR="00B60C4C" w:rsidP="00B60C4C" w:rsidRDefault="00B60C4C" w14:paraId="4FA11BF1" w14:textId="77777777">
      <w:pPr>
        <w:jc w:val="both"/>
        <w:rPr>
          <w:rFonts w:ascii="Courier New" w:hAnsi="Courier New"/>
        </w:rPr>
      </w:pPr>
    </w:p>
    <w:p w:rsidR="00B60C4C" w:rsidP="00B60C4C" w:rsidRDefault="00B60C4C" w14:paraId="34EA301D" w14:textId="32160683">
      <w:pPr>
        <w:jc w:val="both"/>
        <w:rPr>
          <w:rFonts w:ascii="Courier New" w:hAnsi="Courier New"/>
        </w:rPr>
      </w:pPr>
      <w:r>
        <w:rPr>
          <w:rFonts w:ascii="Courier New" w:hAnsi="Courier New"/>
        </w:rPr>
        <w:t>U ovom stečajnom predmetu unovčena je nekretnina upisana u zk. ul. 1967 k.o. Budaševo – Topolovac za iznos od 88.457,50 kn.</w:t>
      </w:r>
    </w:p>
    <w:p w:rsidR="00B60C4C" w:rsidP="00B60C4C" w:rsidRDefault="00B60C4C" w14:paraId="17448AB3" w14:textId="77777777">
      <w:pPr>
        <w:jc w:val="both"/>
        <w:rPr>
          <w:rFonts w:ascii="Courier New" w:hAnsi="Courier New"/>
        </w:rPr>
      </w:pPr>
    </w:p>
    <w:p w:rsidR="00B60C4C" w:rsidP="00B60C4C" w:rsidRDefault="00B60C4C" w14:paraId="3B89B76A" w14:textId="77777777">
      <w:pPr>
        <w:jc w:val="both"/>
        <w:rPr>
          <w:rFonts w:ascii="Courier New" w:hAnsi="Courier New"/>
        </w:rPr>
      </w:pPr>
      <w:r>
        <w:rPr>
          <w:rFonts w:ascii="Courier New" w:hAnsi="Courier New"/>
        </w:rPr>
        <w:t>Trošak unovčenja iznosi:</w:t>
      </w:r>
    </w:p>
    <w:p w:rsidR="00B60C4C" w:rsidP="00B60C4C" w:rsidRDefault="00B60C4C" w14:paraId="2D4E34CD" w14:textId="77777777">
      <w:pPr>
        <w:jc w:val="both"/>
        <w:rPr>
          <w:rFonts w:ascii="Courier New" w:hAnsi="Courier New"/>
        </w:rPr>
      </w:pPr>
    </w:p>
    <w:p w:rsidRPr="007F11C1" w:rsidR="00B60C4C" w:rsidP="00B60C4C" w:rsidRDefault="00B60C4C" w14:paraId="2C4C6767" w14:textId="77777777">
      <w:pPr>
        <w:pStyle w:val="Odlomakpopisa"/>
        <w:numPr>
          <w:ilvl w:val="0"/>
          <w:numId w:val="5"/>
        </w:numPr>
        <w:rPr>
          <w:rFonts w:ascii="Courier New" w:hAnsi="Courier New"/>
        </w:rPr>
      </w:pPr>
      <w:r w:rsidRPr="007F11C1">
        <w:rPr>
          <w:rFonts w:ascii="Courier New" w:hAnsi="Courier New"/>
        </w:rPr>
        <w:t>Naknada FINA-e za provedbu elektroničke</w:t>
      </w:r>
    </w:p>
    <w:p w:rsidRPr="007F11C1" w:rsidR="00B60C4C" w:rsidP="00B60C4C" w:rsidRDefault="00B60C4C" w14:paraId="0A27A679" w14:textId="77777777">
      <w:pPr>
        <w:pStyle w:val="Odlomakpopisa"/>
        <w:rPr>
          <w:rFonts w:ascii="Courier New" w:hAnsi="Courier New"/>
        </w:rPr>
      </w:pPr>
      <w:r w:rsidRPr="007F11C1">
        <w:rPr>
          <w:rFonts w:ascii="Courier New" w:hAnsi="Courier New"/>
        </w:rPr>
        <w:t>javne dražbe</w:t>
      </w:r>
      <w:r>
        <w:rPr>
          <w:rFonts w:ascii="Courier New" w:hAnsi="Courier New"/>
        </w:rPr>
        <w:t>.............................2.100,00</w:t>
      </w:r>
      <w:r w:rsidRPr="007F11C1">
        <w:rPr>
          <w:rFonts w:ascii="Courier New" w:hAnsi="Courier New"/>
        </w:rPr>
        <w:t xml:space="preserve"> kn</w:t>
      </w:r>
    </w:p>
    <w:p w:rsidRPr="007F11C1" w:rsidR="00B60C4C" w:rsidP="00B60C4C" w:rsidRDefault="00B60C4C" w14:paraId="2E2A3172" w14:textId="77777777">
      <w:pPr>
        <w:pStyle w:val="Odlomakpopisa"/>
        <w:numPr>
          <w:ilvl w:val="0"/>
          <w:numId w:val="5"/>
        </w:numPr>
        <w:rPr>
          <w:rFonts w:ascii="Courier New" w:hAnsi="Courier New"/>
        </w:rPr>
      </w:pPr>
      <w:r w:rsidRPr="007F11C1">
        <w:rPr>
          <w:rFonts w:ascii="Courier New" w:hAnsi="Courier New"/>
        </w:rPr>
        <w:t>knjigovodstvene usluge..</w:t>
      </w:r>
      <w:r>
        <w:rPr>
          <w:rFonts w:ascii="Courier New" w:hAnsi="Courier New"/>
        </w:rPr>
        <w:t>.................4.000,00</w:t>
      </w:r>
      <w:r w:rsidRPr="007F11C1">
        <w:rPr>
          <w:rFonts w:ascii="Courier New" w:hAnsi="Courier New"/>
        </w:rPr>
        <w:t xml:space="preserve"> kn</w:t>
      </w:r>
    </w:p>
    <w:p w:rsidRPr="007F11C1" w:rsidR="00B60C4C" w:rsidP="00B60C4C" w:rsidRDefault="00B60C4C" w14:paraId="23B7B2D0" w14:textId="77777777">
      <w:pPr>
        <w:pStyle w:val="Odlomakpopisa"/>
        <w:numPr>
          <w:ilvl w:val="0"/>
          <w:numId w:val="5"/>
        </w:numPr>
        <w:rPr>
          <w:rFonts w:ascii="Courier New" w:hAnsi="Courier New"/>
        </w:rPr>
      </w:pPr>
      <w:r w:rsidRPr="007F11C1">
        <w:rPr>
          <w:rFonts w:ascii="Courier New" w:hAnsi="Courier New"/>
        </w:rPr>
        <w:t xml:space="preserve">naknada banke za vođenje </w:t>
      </w:r>
    </w:p>
    <w:p w:rsidRPr="00520830" w:rsidR="00B60C4C" w:rsidP="00B60C4C" w:rsidRDefault="00B60C4C" w14:paraId="5953AB94" w14:textId="77777777">
      <w:pPr>
        <w:pStyle w:val="Odlomakpopisa"/>
        <w:rPr>
          <w:rFonts w:ascii="Courier New" w:hAnsi="Courier New"/>
        </w:rPr>
      </w:pPr>
      <w:r w:rsidRPr="007F11C1">
        <w:rPr>
          <w:rFonts w:ascii="Courier New" w:hAnsi="Courier New"/>
        </w:rPr>
        <w:t>transakcijskog računa</w:t>
      </w:r>
      <w:r>
        <w:rPr>
          <w:rFonts w:ascii="Courier New" w:hAnsi="Courier New"/>
        </w:rPr>
        <w:t>................</w:t>
      </w:r>
      <w:r w:rsidRPr="007F11C1">
        <w:rPr>
          <w:rFonts w:ascii="Courier New" w:hAnsi="Courier New"/>
        </w:rPr>
        <w:t>.....</w:t>
      </w:r>
      <w:r>
        <w:rPr>
          <w:rFonts w:ascii="Courier New" w:hAnsi="Courier New"/>
        </w:rPr>
        <w:t>.200,00</w:t>
      </w:r>
      <w:r w:rsidRPr="007F11C1">
        <w:rPr>
          <w:rFonts w:ascii="Courier New" w:hAnsi="Courier New"/>
        </w:rPr>
        <w:t xml:space="preserve"> kn</w:t>
      </w:r>
    </w:p>
    <w:p w:rsidR="00B60C4C" w:rsidP="00B60C4C" w:rsidRDefault="00B60C4C" w14:paraId="79EA3AAF" w14:textId="77777777">
      <w:pPr>
        <w:pStyle w:val="Odlomakpopisa"/>
        <w:numPr>
          <w:ilvl w:val="0"/>
          <w:numId w:val="5"/>
        </w:numPr>
        <w:rPr>
          <w:rFonts w:ascii="Courier New" w:hAnsi="Courier New"/>
        </w:rPr>
      </w:pPr>
      <w:r>
        <w:rPr>
          <w:rFonts w:ascii="Courier New" w:hAnsi="Courier New"/>
        </w:rPr>
        <w:t>procjena nekretnine......................7.051,25 kn</w:t>
      </w:r>
    </w:p>
    <w:p w:rsidRPr="00994AAF" w:rsidR="00B60C4C" w:rsidP="00B60C4C" w:rsidRDefault="00B60C4C" w14:paraId="29DA3753" w14:textId="77777777">
      <w:pPr>
        <w:pStyle w:val="Odlomakpopisa"/>
        <w:numPr>
          <w:ilvl w:val="0"/>
          <w:numId w:val="5"/>
        </w:numPr>
        <w:rPr>
          <w:rFonts w:ascii="Courier New" w:hAnsi="Courier New"/>
        </w:rPr>
      </w:pPr>
      <w:r>
        <w:rPr>
          <w:rFonts w:ascii="Courier New" w:hAnsi="Courier New"/>
        </w:rPr>
        <w:t>nagrada stečajnom upravitelju</w:t>
      </w:r>
    </w:p>
    <w:p w:rsidRPr="00AB4239" w:rsidR="00B60C4C" w:rsidP="00B60C4C" w:rsidRDefault="00B60C4C" w14:paraId="3389266C" w14:textId="77777777">
      <w:pPr>
        <w:pStyle w:val="Odlomakpopisa"/>
        <w:rPr>
          <w:rFonts w:ascii="Courier New" w:hAnsi="Courier New"/>
        </w:rPr>
      </w:pPr>
      <w:r>
        <w:rPr>
          <w:rFonts w:ascii="Courier New" w:hAnsi="Courier New"/>
        </w:rPr>
        <w:t>u bruto iznosu..........................14.153,20</w:t>
      </w:r>
      <w:r w:rsidRPr="00AB4239">
        <w:rPr>
          <w:rFonts w:ascii="Courier New" w:hAnsi="Courier New"/>
        </w:rPr>
        <w:t xml:space="preserve"> kn</w:t>
      </w:r>
    </w:p>
    <w:p w:rsidR="00B60C4C" w:rsidP="00B60C4C" w:rsidRDefault="00B60C4C" w14:paraId="2F93CAB6" w14:textId="77777777">
      <w:pPr>
        <w:pStyle w:val="Odlomakpopisa"/>
        <w:numPr>
          <w:ilvl w:val="0"/>
          <w:numId w:val="5"/>
        </w:numPr>
        <w:rPr>
          <w:rFonts w:ascii="Courier New" w:hAnsi="Courier New"/>
        </w:rPr>
      </w:pPr>
      <w:r w:rsidRPr="007F11C1">
        <w:rPr>
          <w:rFonts w:ascii="Courier New" w:hAnsi="Courier New"/>
        </w:rPr>
        <w:t xml:space="preserve">doprinos za zdravstveno osiguranje </w:t>
      </w:r>
    </w:p>
    <w:p w:rsidRPr="007F11C1" w:rsidR="00B60C4C" w:rsidP="00B60C4C" w:rsidRDefault="00B60C4C" w14:paraId="53D47AE9" w14:textId="77777777">
      <w:pPr>
        <w:pStyle w:val="Odlomakpopisa"/>
        <w:rPr>
          <w:rFonts w:ascii="Courier New" w:hAnsi="Courier New"/>
        </w:rPr>
      </w:pPr>
      <w:r w:rsidRPr="007F11C1">
        <w:rPr>
          <w:rFonts w:ascii="Courier New" w:hAnsi="Courier New"/>
        </w:rPr>
        <w:t>na nagradu stečajnom upravitelju 7,5%.......</w:t>
      </w:r>
      <w:r>
        <w:rPr>
          <w:rFonts w:ascii="Courier New" w:hAnsi="Courier New"/>
        </w:rPr>
        <w:t xml:space="preserve">..............................1.061,49 </w:t>
      </w:r>
      <w:r w:rsidRPr="007F11C1">
        <w:rPr>
          <w:rFonts w:ascii="Courier New" w:hAnsi="Courier New"/>
        </w:rPr>
        <w:t>kn</w:t>
      </w:r>
    </w:p>
    <w:p w:rsidR="00B60C4C" w:rsidP="00B60C4C" w:rsidRDefault="00B60C4C" w14:paraId="197C31D6" w14:textId="77777777">
      <w:pPr>
        <w:pStyle w:val="Odlomakpopisa"/>
        <w:numPr>
          <w:ilvl w:val="0"/>
          <w:numId w:val="5"/>
        </w:numPr>
        <w:rPr>
          <w:rFonts w:ascii="Courier New" w:hAnsi="Courier New"/>
        </w:rPr>
      </w:pPr>
      <w:r>
        <w:rPr>
          <w:rFonts w:ascii="Courier New" w:hAnsi="Courier New"/>
        </w:rPr>
        <w:lastRenderedPageBreak/>
        <w:t xml:space="preserve">Grad Sisak, komunalna naknada i naknada </w:t>
      </w:r>
    </w:p>
    <w:p w:rsidRPr="0088434D" w:rsidR="00B60C4C" w:rsidP="00B60C4C" w:rsidRDefault="00B60C4C" w14:paraId="4C909584" w14:textId="77777777">
      <w:pPr>
        <w:pStyle w:val="Odlomakpopisa"/>
        <w:rPr>
          <w:rFonts w:ascii="Courier New" w:hAnsi="Courier New"/>
        </w:rPr>
      </w:pPr>
      <w:r>
        <w:rPr>
          <w:rFonts w:ascii="Courier New" w:hAnsi="Courier New"/>
        </w:rPr>
        <w:t xml:space="preserve">uređenje voda do 01.03.2019..............1.464,80 </w:t>
      </w:r>
      <w:r w:rsidRPr="00A91190">
        <w:rPr>
          <w:rFonts w:ascii="Courier New" w:hAnsi="Courier New"/>
        </w:rPr>
        <w:t>kn</w:t>
      </w:r>
      <w:r w:rsidRPr="0088434D">
        <w:rPr>
          <w:rFonts w:ascii="Courier New" w:hAnsi="Courier New"/>
        </w:rPr>
        <w:t xml:space="preserve"> </w:t>
      </w:r>
    </w:p>
    <w:p w:rsidRPr="00AB4239" w:rsidR="00B60C4C" w:rsidP="00B60C4C" w:rsidRDefault="00B60C4C" w14:paraId="61C4BA53" w14:textId="77777777">
      <w:pPr>
        <w:rPr>
          <w:rFonts w:ascii="Courier New" w:hAnsi="Courier New"/>
        </w:rPr>
      </w:pPr>
      <w:r>
        <w:rPr>
          <w:rFonts w:ascii="Courier New" w:hAnsi="Courier New"/>
        </w:rPr>
        <w:t xml:space="preserve"> </w:t>
      </w:r>
    </w:p>
    <w:p w:rsidR="00B60C4C" w:rsidP="00B60C4C" w:rsidRDefault="00B60C4C" w14:paraId="532CE608" w14:textId="77777777">
      <w:pPr>
        <w:rPr>
          <w:rFonts w:ascii="Courier New" w:hAnsi="Courier New"/>
        </w:rPr>
      </w:pPr>
      <w:r>
        <w:rPr>
          <w:rFonts w:ascii="Courier New" w:hAnsi="Courier New"/>
        </w:rPr>
        <w:t xml:space="preserve">Ukupan trošak unovčenja iznosi 30.030,74 </w:t>
      </w:r>
      <w:r w:rsidRPr="00A91190">
        <w:rPr>
          <w:rFonts w:ascii="Courier New" w:hAnsi="Courier New"/>
        </w:rPr>
        <w:t>kn</w:t>
      </w:r>
      <w:r>
        <w:rPr>
          <w:rFonts w:ascii="Courier New" w:hAnsi="Courier New"/>
        </w:rPr>
        <w:t>.</w:t>
      </w:r>
    </w:p>
    <w:p w:rsidR="00B60C4C" w:rsidP="00B60C4C" w:rsidRDefault="00B60C4C" w14:paraId="7C819F9D" w14:textId="77777777">
      <w:pPr>
        <w:rPr>
          <w:rFonts w:ascii="Courier New" w:hAnsi="Courier New"/>
        </w:rPr>
      </w:pPr>
    </w:p>
    <w:p w:rsidR="00B60C4C" w:rsidP="00B60C4C" w:rsidRDefault="00B60C4C" w14:paraId="13D53AA8" w14:textId="77777777">
      <w:pPr>
        <w:jc w:val="both"/>
        <w:rPr>
          <w:rFonts w:ascii="Courier New" w:hAnsi="Courier New"/>
        </w:rPr>
      </w:pPr>
      <w:r>
        <w:rPr>
          <w:rFonts w:ascii="Courier New" w:hAnsi="Courier New"/>
        </w:rPr>
        <w:t>Iznos slobodan za namirenje razlučnog vjerovnika iznosi 58.426,76 kn.</w:t>
      </w:r>
    </w:p>
    <w:p w:rsidR="00B60C4C" w:rsidP="00B60C4C" w:rsidRDefault="00B60C4C" w14:paraId="7637F2CE" w14:textId="77777777">
      <w:pPr>
        <w:rPr>
          <w:rFonts w:ascii="Courier New" w:hAnsi="Courier New"/>
        </w:rPr>
      </w:pPr>
    </w:p>
    <w:p w:rsidR="00B60C4C" w:rsidP="00B60C4C" w:rsidRDefault="00B60C4C" w14:paraId="5B6AB661" w14:textId="77777777">
      <w:pPr>
        <w:jc w:val="both"/>
        <w:rPr>
          <w:rFonts w:ascii="Courier New" w:hAnsi="Courier New"/>
        </w:rPr>
      </w:pPr>
      <w:r>
        <w:rPr>
          <w:rFonts w:ascii="Courier New" w:hAnsi="Courier New"/>
        </w:rPr>
        <w:t>Prijedlog diobe kupovnine:</w:t>
      </w:r>
    </w:p>
    <w:p w:rsidR="00B60C4C" w:rsidP="00B60C4C" w:rsidRDefault="00B60C4C" w14:paraId="27E396A9" w14:textId="77777777">
      <w:pPr>
        <w:jc w:val="both"/>
        <w:rPr>
          <w:rFonts w:ascii="Courier New" w:hAnsi="Courier New"/>
        </w:rPr>
      </w:pPr>
    </w:p>
    <w:p w:rsidR="00B60C4C" w:rsidP="00B60C4C" w:rsidRDefault="00B60C4C" w14:paraId="611788B1" w14:textId="77777777">
      <w:pPr>
        <w:jc w:val="both"/>
        <w:rPr>
          <w:rFonts w:ascii="Courier New" w:hAnsi="Courier New"/>
        </w:rPr>
      </w:pPr>
      <w:r>
        <w:rPr>
          <w:rFonts w:ascii="Courier New" w:hAnsi="Courier New"/>
        </w:rPr>
        <w:t>Predlaže se iznosom slobodnim za namirenje razlučnog vjerovnika u iznosu 58.426,76 kn djelomično namiriti tražbinu prvog razlučnog vjerovnika u prvenstvenom redu B2 KAPITAL d.o.o. Zagreb, Radnička cesta 41, OIB: 57509775367.</w:t>
      </w:r>
    </w:p>
    <w:p w:rsidR="00B60C4C" w:rsidP="00B60C4C" w:rsidRDefault="00B60C4C" w14:paraId="5EE3CA16" w14:textId="77777777">
      <w:pPr>
        <w:jc w:val="both"/>
        <w:rPr>
          <w:rFonts w:ascii="Courier New" w:hAnsi="Courier New"/>
        </w:rPr>
      </w:pPr>
    </w:p>
    <w:p w:rsidR="00B60C4C" w:rsidP="00B60C4C" w:rsidRDefault="00B60C4C" w14:paraId="3DEEB082" w14:textId="1F59F0B2">
      <w:pPr>
        <w:jc w:val="both"/>
        <w:rPr>
          <w:rFonts w:ascii="Courier New" w:hAnsi="Courier New"/>
        </w:rPr>
      </w:pPr>
      <w:r w:rsidRPr="00B60C4C">
        <w:rPr>
          <w:rFonts w:ascii="Courier New" w:hAnsi="Courier New"/>
          <w:b/>
        </w:rPr>
        <w:t>II.</w:t>
      </w:r>
      <w:r>
        <w:rPr>
          <w:rFonts w:ascii="Courier New" w:hAnsi="Courier New"/>
        </w:rPr>
        <w:t xml:space="preserve"> Stečajni upravitelj je ispravljeni prijedlog dostavio na očitovanje razlučnim vjerovnicima kako slijedi:</w:t>
      </w:r>
    </w:p>
    <w:p w:rsidR="00B60C4C" w:rsidP="00B60C4C" w:rsidRDefault="00B60C4C" w14:paraId="31CC0FA2" w14:textId="77777777">
      <w:pPr>
        <w:jc w:val="both"/>
        <w:rPr>
          <w:rFonts w:ascii="Courier New" w:hAnsi="Courier New"/>
        </w:rPr>
      </w:pPr>
    </w:p>
    <w:p w:rsidR="00B60C4C" w:rsidP="00B60C4C" w:rsidRDefault="00B60C4C" w14:paraId="4BEEB31B" w14:textId="44A2BA26">
      <w:pPr>
        <w:jc w:val="both"/>
        <w:rPr>
          <w:rFonts w:ascii="Courier New" w:hAnsi="Courier New"/>
        </w:rPr>
      </w:pPr>
      <w:r>
        <w:rPr>
          <w:rFonts w:ascii="Courier New" w:hAnsi="Courier New"/>
        </w:rPr>
        <w:t>B2 KAPITAL d.o.o., EXCO d.o.o., REPUBLIKA HRVATSKA putem Županijskog državnog odvjetništva u Sisku te HETA Asset Resolution Hrvatska d.o.o.</w:t>
      </w:r>
    </w:p>
    <w:p w:rsidR="00B60C4C" w:rsidP="00B60C4C" w:rsidRDefault="00B60C4C" w14:paraId="7C808CCB" w14:textId="77777777">
      <w:pPr>
        <w:jc w:val="both"/>
        <w:rPr>
          <w:rFonts w:ascii="Courier New" w:hAnsi="Courier New"/>
        </w:rPr>
      </w:pPr>
    </w:p>
    <w:p w:rsidR="00B60C4C" w:rsidP="00B60C4C" w:rsidRDefault="00B60C4C" w14:paraId="6AA64ADE" w14:textId="0F8E5326">
      <w:pPr>
        <w:jc w:val="both"/>
        <w:rPr>
          <w:rFonts w:ascii="Courier New" w:hAnsi="Courier New"/>
        </w:rPr>
      </w:pPr>
      <w:r>
        <w:rPr>
          <w:rFonts w:ascii="Courier New" w:hAnsi="Courier New"/>
        </w:rPr>
        <w:t>Razlučni vjerovnik B2 KAPITAL d.o.o. je odgovorio da je suglasan sa troškovima unovčenja te iznosom slobodnim za namirenje razlučnog vjerovnika dok se ostali razlučni vjerovnici nisu očitovali.</w:t>
      </w:r>
    </w:p>
    <w:p w:rsidR="00B60C4C" w:rsidP="00B60C4C" w:rsidRDefault="00B60C4C" w14:paraId="0893220F" w14:textId="77777777">
      <w:pPr>
        <w:jc w:val="both"/>
        <w:rPr>
          <w:rFonts w:ascii="Courier New" w:hAnsi="Courier New"/>
        </w:rPr>
      </w:pPr>
    </w:p>
    <w:p w:rsidR="00B60C4C" w:rsidP="00B60C4C" w:rsidRDefault="00B60C4C" w14:paraId="62188709" w14:textId="33D4E9A7">
      <w:pPr>
        <w:jc w:val="both"/>
        <w:rPr>
          <w:rFonts w:ascii="Courier New" w:hAnsi="Courier New"/>
        </w:rPr>
      </w:pPr>
      <w:r>
        <w:rPr>
          <w:rFonts w:ascii="Courier New" w:hAnsi="Courier New"/>
        </w:rPr>
        <w:t>Slijedom navedenog, predlaže se zakazati ročište za namirenje.</w:t>
      </w:r>
    </w:p>
    <w:p w:rsidR="00B60C4C" w:rsidP="00B60C4C" w:rsidRDefault="00B60C4C" w14:paraId="3B72064C" w14:textId="77777777">
      <w:pPr>
        <w:jc w:val="both"/>
        <w:rPr>
          <w:rFonts w:ascii="Courier New" w:hAnsi="Courier New"/>
        </w:rPr>
      </w:pPr>
    </w:p>
    <w:p w:rsidR="00B60C4C" w:rsidP="00B60C4C" w:rsidRDefault="00B60C4C" w14:paraId="20686994" w14:textId="77777777">
      <w:pPr>
        <w:jc w:val="both"/>
        <w:rPr>
          <w:rFonts w:ascii="Courier New" w:hAnsi="Courier New"/>
        </w:rPr>
      </w:pPr>
    </w:p>
    <w:p w:rsidR="00B60C4C" w:rsidP="00B60C4C" w:rsidRDefault="00B60C4C" w14:paraId="60A70FAE" w14:textId="77777777">
      <w:pPr>
        <w:ind w:left="5103"/>
        <w:jc w:val="both"/>
        <w:rPr>
          <w:rFonts w:ascii="Courier New" w:hAnsi="Courier New"/>
        </w:rPr>
      </w:pPr>
      <w:r>
        <w:rPr>
          <w:rFonts w:ascii="Courier New" w:hAnsi="Courier New"/>
        </w:rPr>
        <w:t>STEČAJNI UPRAVITELJ</w:t>
      </w:r>
    </w:p>
    <w:p w:rsidR="00B60C4C" w:rsidP="00B60C4C" w:rsidRDefault="00B60C4C" w14:paraId="041179E7" w14:textId="77777777">
      <w:pPr>
        <w:ind w:left="5103"/>
        <w:jc w:val="both"/>
        <w:rPr>
          <w:rFonts w:ascii="Courier New" w:hAnsi="Courier New"/>
        </w:rPr>
      </w:pPr>
    </w:p>
    <w:p w:rsidR="00B60C4C" w:rsidP="00B60C4C" w:rsidRDefault="00B60C4C" w14:paraId="2D7E57C7" w14:textId="77777777">
      <w:pPr>
        <w:ind w:left="5103"/>
        <w:jc w:val="both"/>
        <w:rPr>
          <w:rFonts w:ascii="Courier New" w:hAnsi="Courier New"/>
        </w:rPr>
      </w:pPr>
    </w:p>
    <w:p w:rsidR="00B60C4C" w:rsidP="00B60C4C" w:rsidRDefault="00B60C4C" w14:paraId="62FA445C" w14:textId="77777777">
      <w:pPr>
        <w:ind w:left="5103"/>
        <w:jc w:val="both"/>
        <w:rPr>
          <w:rFonts w:ascii="Courier New" w:hAnsi="Courier New"/>
        </w:rPr>
      </w:pPr>
    </w:p>
    <w:p w:rsidR="00B60C4C" w:rsidP="00B60C4C" w:rsidRDefault="00B60C4C" w14:paraId="361D59CF" w14:textId="77777777">
      <w:pPr>
        <w:ind w:left="5103"/>
        <w:jc w:val="both"/>
        <w:rPr>
          <w:rFonts w:ascii="Courier New" w:hAnsi="Courier New"/>
        </w:rPr>
      </w:pPr>
    </w:p>
    <w:p w:rsidR="00B60C4C" w:rsidP="00B60C4C" w:rsidRDefault="00B60C4C" w14:paraId="1F0B329E" w14:textId="77777777">
      <w:pPr>
        <w:jc w:val="both"/>
        <w:rPr>
          <w:rFonts w:ascii="Courier New" w:hAnsi="Courier New"/>
        </w:rPr>
      </w:pPr>
    </w:p>
    <w:p w:rsidRPr="00095C0A" w:rsidR="00B60C4C" w:rsidP="00B60C4C" w:rsidRDefault="00B60C4C" w14:paraId="0BA197C4" w14:textId="77777777">
      <w:pPr>
        <w:ind w:left="5103"/>
        <w:jc w:val="both"/>
        <w:rPr>
          <w:rFonts w:ascii="Courier New" w:hAnsi="Courier New"/>
        </w:rPr>
      </w:pPr>
      <w:r>
        <w:rPr>
          <w:rFonts w:ascii="Courier New" w:hAnsi="Courier New"/>
        </w:rPr>
        <w:t>Marko Fak, dipl. iur.</w:t>
      </w:r>
    </w:p>
    <w:p w:rsidRPr="00095C0A" w:rsidR="00095C0A" w:rsidP="00B60C4C" w:rsidRDefault="00095C0A" w14:paraId="5EF5561E" w14:textId="6AEA2DC1">
      <w:pPr>
        <w:jc w:val="both"/>
        <w:rPr>
          <w:rFonts w:ascii="Courier New" w:hAnsi="Courier New"/>
        </w:rPr>
      </w:pPr>
    </w:p>
    <w:sectPr w:rsidRPr="00095C0A" w:rsidR="00095C0A" w:rsidSect="00622E4A">
      <w:headerReference w:type="even" r:id="rId10"/>
      <w:headerReference w:type="first" r:id="rId11"/>
      <w:pgSz w:w="11900" w:h="16840"/>
      <w:pgMar w:top="1440" w:right="179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60C4C" w:rsidP="00095C0A" w:rsidRDefault="00B60C4C" w14:paraId="19004D96" w14:textId="77777777">
      <w:r>
        <w:separator/>
      </w:r>
    </w:p>
  </w:endnote>
  <w:endnote w:type="continuationSeparator" w:id="0">
    <w:p w:rsidR="00B60C4C" w:rsidP="00095C0A" w:rsidRDefault="00B60C4C" w14:paraId="7C10518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60C4C" w:rsidP="00095C0A" w:rsidRDefault="00B60C4C" w14:paraId="04F59744" w14:textId="77777777">
      <w:r>
        <w:separator/>
      </w:r>
    </w:p>
  </w:footnote>
  <w:footnote w:type="continuationSeparator" w:id="0">
    <w:p w:rsidR="00B60C4C" w:rsidP="00095C0A" w:rsidRDefault="00B60C4C" w14:paraId="36E1558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60C4C" w:rsidRDefault="00D3433F" w14:paraId="3F85F25A" w14:textId="77777777">
    <w:pPr>
      <w:pStyle w:val="Zaglavlje"/>
    </w:pPr>
    <w:sdt>
      <w:sdtPr>
        <w:rPr>
          <w:rStyle w:val="eSPISCCParagraphDefaultFont"/>
        </w:rPr>
        <w:id w:val="171999623"/>
        <w:placeholder>
          <w:docPart w:val="97B6062184D6944188BBE242EE2343AA"/>
        </w:placeholder>
        <w:temporary/>
        <w:showingPlcHdr/>
      </w:sdtPr>
      <w:sdtEndPr>
        <w:rPr>
          <w:rStyle w:val="Zadanifontodlomka"/>
          <w:rFonts w:asciiTheme="minorHAnsi" w:hAnsiTheme="minorHAnsi" w:cstheme="minorBidi"/>
          <w:lang w:val="en-US"/>
        </w:rPr>
      </w:sdtEndPr>
      <w:sdtContent>
        <w:r w:rsidRPr="00D3433F" w:rsidR="00B60C4C">
          <w:rPr>
            <w:shd w:val="clear" w:color="auto" w:fill="FFFFFF"/>
          </w:rPr>
          <w:t>[Type text]</w:t>
        </w:r>
      </w:sdtContent>
    </w:sdt>
    <w:r w:rsidR="00B60C4C">
      <w:ptab w:alignment="center" w:relativeTo="margin" w:leader="none"/>
    </w:r>
    <w:sdt>
      <w:sdtPr>
        <w:rPr>
          <w:rStyle w:val="eSPISCCParagraphDefaultFont"/>
        </w:rPr>
        <w:id w:val="171999624"/>
        <w:placeholder>
          <w:docPart w:val="67FF0E735D477744AB880D0ED108ABD2"/>
        </w:placeholder>
        <w:temporary/>
        <w:showingPlcHdr/>
      </w:sdtPr>
      <w:sdtEndPr>
        <w:rPr>
          <w:rStyle w:val="Zadanifontodlomka"/>
          <w:rFonts w:asciiTheme="minorHAnsi" w:hAnsiTheme="minorHAnsi" w:cstheme="minorBidi"/>
          <w:lang w:val="en-US"/>
        </w:rPr>
      </w:sdtEndPr>
      <w:sdtContent>
        <w:r w:rsidRPr="00D3433F" w:rsidR="00B60C4C">
          <w:rPr>
            <w:shd w:val="clear" w:color="auto" w:fill="FFFFFF"/>
          </w:rPr>
          <w:t>[Type text]</w:t>
        </w:r>
      </w:sdtContent>
    </w:sdt>
    <w:r w:rsidR="00B60C4C">
      <w:ptab w:alignment="right" w:relativeTo="margin" w:leader="none"/>
    </w:r>
    <w:sdt>
      <w:sdtPr>
        <w:rPr>
          <w:rStyle w:val="eSPISCCParagraphDefaultFont"/>
        </w:rPr>
        <w:id w:val="171999625"/>
        <w:placeholder>
          <w:docPart w:val="25415766F0047848830A55540C805793"/>
        </w:placeholder>
        <w:temporary/>
        <w:showingPlcHdr/>
      </w:sdtPr>
      <w:sdtEndPr>
        <w:rPr>
          <w:rStyle w:val="Zadanifontodlomka"/>
          <w:rFonts w:asciiTheme="minorHAnsi" w:hAnsiTheme="minorHAnsi" w:cstheme="minorBidi"/>
          <w:lang w:val="en-US"/>
        </w:rPr>
      </w:sdtEndPr>
      <w:sdtContent>
        <w:r w:rsidRPr="00D3433F" w:rsidR="00B60C4C">
          <w:rPr>
            <w:shd w:val="clear" w:color="auto" w:fill="FFFFFF"/>
          </w:rPr>
          <w:t>[Type text]</w:t>
        </w:r>
      </w:sdtContent>
    </w:sdt>
  </w:p>
  <w:p w:rsidR="00B60C4C" w:rsidRDefault="00B60C4C" w14:paraId="10AF4CE7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60C4C" w:rsidP="00622E4A" w:rsidRDefault="00B60C4C" w14:paraId="6DC9FFDB" w14:textId="77777777">
    <w:pPr>
      <w:pStyle w:val="Zaglavlje"/>
      <w:rPr>
        <w:rFonts w:ascii="Times New Roman" w:hAnsi="Times New Roman" w:cs="Times New Roman"/>
        <w:b/>
        <w:sz w:val="28"/>
        <w:szCs w:val="28"/>
      </w:rPr>
    </w:pPr>
    <w:r w:rsidRPr="00095C0A">
      <w:rPr>
        <w:rFonts w:ascii="Times New Roman" w:hAnsi="Times New Roman" w:cs="Times New Roman"/>
        <w:b/>
        <w:sz w:val="28"/>
        <w:szCs w:val="28"/>
      </w:rPr>
      <w:t>STEČAJNI UPRAVITELJ</w:t>
    </w:r>
  </w:p>
  <w:p w:rsidRPr="00095C0A" w:rsidR="00B60C4C" w:rsidP="00622E4A" w:rsidRDefault="00B60C4C" w14:paraId="79697356" w14:textId="77777777">
    <w:pPr>
      <w:pStyle w:val="Zaglavlje"/>
      <w:rPr>
        <w:rFonts w:ascii="Times New Roman" w:hAnsi="Times New Roman" w:cs="Times New Roman"/>
        <w:b/>
        <w:sz w:val="28"/>
        <w:szCs w:val="28"/>
      </w:rPr>
    </w:pPr>
  </w:p>
  <w:p w:rsidR="00B60C4C" w:rsidP="00622E4A" w:rsidRDefault="00B60C4C" w14:paraId="5D7A90F8" w14:textId="77777777">
    <w:pPr>
      <w:pStyle w:val="Zaglavlje"/>
      <w:rPr>
        <w:rFonts w:ascii="Times New Roman" w:hAnsi="Times New Roman" w:cs="Times New Roman"/>
        <w:b/>
        <w:sz w:val="28"/>
        <w:szCs w:val="28"/>
      </w:rPr>
    </w:pPr>
    <w:r w:rsidRPr="00095C0A">
      <w:rPr>
        <w:rFonts w:ascii="Times New Roman" w:hAnsi="Times New Roman" w:cs="Times New Roman"/>
        <w:b/>
        <w:sz w:val="28"/>
        <w:szCs w:val="28"/>
      </w:rPr>
      <w:t>MARKO FAK</w:t>
    </w:r>
  </w:p>
  <w:p w:rsidR="00B60C4C" w:rsidP="00622E4A" w:rsidRDefault="00B60C4C" w14:paraId="42185522" w14:textId="77777777">
    <w:pPr>
      <w:pStyle w:val="Zaglavlje"/>
      <w:rPr>
        <w:rFonts w:ascii="Times New Roman" w:hAnsi="Times New Roman" w:cs="Times New Roman"/>
        <w:sz w:val="28"/>
        <w:szCs w:val="28"/>
      </w:rPr>
    </w:pPr>
  </w:p>
  <w:p w:rsidRPr="00095C0A" w:rsidR="00B60C4C" w:rsidP="00622E4A" w:rsidRDefault="00B60C4C" w14:paraId="3A86C76D" w14:textId="77777777">
    <w:pPr>
      <w:pStyle w:val="Zaglavlje"/>
      <w:rPr>
        <w:rFonts w:ascii="Times New Roman" w:hAnsi="Times New Roman" w:cs="Times New Roman"/>
        <w:sz w:val="20"/>
        <w:szCs w:val="20"/>
      </w:rPr>
    </w:pPr>
    <w:r w:rsidRPr="00095C0A">
      <w:rPr>
        <w:rFonts w:ascii="Times New Roman" w:hAnsi="Times New Roman" w:cs="Times New Roman"/>
        <w:sz w:val="20"/>
        <w:szCs w:val="20"/>
      </w:rPr>
      <w:t>Petrinjska 28</w:t>
    </w:r>
  </w:p>
  <w:p w:rsidR="00B60C4C" w:rsidP="00622E4A" w:rsidRDefault="00B60C4C" w14:paraId="5F9D84C6" w14:textId="77777777">
    <w:pPr>
      <w:pStyle w:val="Zaglavlje"/>
      <w:rPr>
        <w:rFonts w:ascii="Times New Roman" w:hAnsi="Times New Roman" w:cs="Times New Roman"/>
        <w:b/>
      </w:rPr>
    </w:pPr>
    <w:r w:rsidRPr="00095C0A">
      <w:rPr>
        <w:rFonts w:ascii="Times New Roman" w:hAnsi="Times New Roman" w:cs="Times New Roman"/>
        <w:sz w:val="20"/>
        <w:szCs w:val="20"/>
      </w:rPr>
      <w:t>HR-10000 ZAGREB</w:t>
    </w:r>
    <w:r w:rsidRPr="00095C0A">
      <w:rPr>
        <w:rFonts w:ascii="Times New Roman" w:hAnsi="Times New Roman" w:cs="Times New Roman"/>
        <w:b/>
        <w:sz w:val="20"/>
        <w:szCs w:val="20"/>
      </w:rPr>
      <w:ptab w:alignment="center" w:relativeTo="margin" w:leader="none"/>
    </w:r>
  </w:p>
  <w:p w:rsidR="00B60C4C" w:rsidRDefault="00B60C4C" w14:paraId="617CB3FC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2C7CA4"/>
    <w:multiLevelType w:val="hybridMultilevel"/>
    <w:tmpl w:val="FE0EF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42C9E"/>
    <w:multiLevelType w:val="hybridMultilevel"/>
    <w:tmpl w:val="2FF665CE"/>
    <w:lvl w:ilvl="0" w:tplc="B26A239A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 w:cs="Courier New" w:eastAsiaTheme="minorEastAsia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5497F39"/>
    <w:multiLevelType w:val="hybridMultilevel"/>
    <w:tmpl w:val="066EE216"/>
    <w:lvl w:ilvl="0" w:tplc="687CFB86">
      <w:start w:val="5"/>
      <w:numFmt w:val="bullet"/>
      <w:lvlText w:val="-"/>
      <w:lvlJc w:val="left"/>
      <w:pPr>
        <w:ind w:left="720" w:hanging="360"/>
      </w:pPr>
      <w:rPr>
        <w:rFonts w:hint="default" w:ascii="Courier New" w:hAnsi="Courier New" w:cs="Courier New" w:eastAsiaTheme="minorEastAsia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4424264"/>
    <w:multiLevelType w:val="hybridMultilevel"/>
    <w:tmpl w:val="76D0734E"/>
    <w:lvl w:ilvl="0" w:tplc="77BE3E60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 w:cs="Courier New" w:eastAsiaTheme="minorEastAsia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68D20D8"/>
    <w:multiLevelType w:val="hybridMultilevel"/>
    <w:tmpl w:val="1DAE1C4E"/>
    <w:lvl w:ilvl="0" w:tplc="B6AEC8E2">
      <w:numFmt w:val="bullet"/>
      <w:lvlText w:val="-"/>
      <w:lvlJc w:val="left"/>
      <w:pPr>
        <w:ind w:left="720" w:hanging="360"/>
      </w:pPr>
      <w:rPr>
        <w:rFonts w:hint="default" w:ascii="Courier New" w:hAnsi="Courier New" w:cs="Courier New" w:eastAsiaTheme="minorEastAsia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6E14078"/>
    <w:multiLevelType w:val="hybridMultilevel"/>
    <w:tmpl w:val="E79CCCFE"/>
    <w:lvl w:ilvl="0" w:tplc="CB421FB6">
      <w:start w:val="5"/>
      <w:numFmt w:val="bullet"/>
      <w:lvlText w:val="-"/>
      <w:lvlJc w:val="left"/>
      <w:pPr>
        <w:ind w:left="720" w:hanging="360"/>
      </w:pPr>
      <w:rPr>
        <w:rFonts w:hint="default" w:ascii="Courier New" w:hAnsi="Courier New" w:cs="Courier New" w:eastAsiaTheme="minorEastAsia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C0A"/>
    <w:rsid w:val="000305DB"/>
    <w:rsid w:val="00095C0A"/>
    <w:rsid w:val="000D1CD0"/>
    <w:rsid w:val="000F633D"/>
    <w:rsid w:val="0018401B"/>
    <w:rsid w:val="002018A1"/>
    <w:rsid w:val="0020418E"/>
    <w:rsid w:val="00253353"/>
    <w:rsid w:val="00266148"/>
    <w:rsid w:val="00444BEE"/>
    <w:rsid w:val="0052681D"/>
    <w:rsid w:val="005D2750"/>
    <w:rsid w:val="00616095"/>
    <w:rsid w:val="00622E4A"/>
    <w:rsid w:val="00644F2B"/>
    <w:rsid w:val="007F11C1"/>
    <w:rsid w:val="0083669E"/>
    <w:rsid w:val="0088434D"/>
    <w:rsid w:val="008933E0"/>
    <w:rsid w:val="008D5236"/>
    <w:rsid w:val="00906FA3"/>
    <w:rsid w:val="0099197D"/>
    <w:rsid w:val="00994AAF"/>
    <w:rsid w:val="009A2A2A"/>
    <w:rsid w:val="009E5E88"/>
    <w:rsid w:val="00A67BC2"/>
    <w:rsid w:val="00A91190"/>
    <w:rsid w:val="00AB4239"/>
    <w:rsid w:val="00B4487D"/>
    <w:rsid w:val="00B60C4C"/>
    <w:rsid w:val="00BB309C"/>
    <w:rsid w:val="00BF16FF"/>
    <w:rsid w:val="00C402CE"/>
    <w:rsid w:val="00C86F36"/>
    <w:rsid w:val="00CD69A6"/>
    <w:rsid w:val="00D05E17"/>
    <w:rsid w:val="00D3433F"/>
    <w:rsid w:val="00D6455D"/>
    <w:rsid w:val="00DE1DDE"/>
    <w:rsid w:val="00DE7EF0"/>
    <w:rsid w:val="00E21A98"/>
    <w:rsid w:val="00E544E7"/>
    <w:rsid w:val="00E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39A5EE9C"/>
  <w14:defaultImageDpi w14:val="300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95C0A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95C0A"/>
  </w:style>
  <w:style w:type="paragraph" w:styleId="Podnoje">
    <w:name w:val="footer"/>
    <w:basedOn w:val="Normal"/>
    <w:link w:val="PodnojeChar"/>
    <w:uiPriority w:val="99"/>
    <w:unhideWhenUsed/>
    <w:rsid w:val="00095C0A"/>
    <w:pPr>
      <w:tabs>
        <w:tab w:val="center" w:pos="4320"/>
        <w:tab w:val="right" w:pos="8640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95C0A"/>
  </w:style>
  <w:style w:type="paragraph" w:styleId="Odlomakpopisa">
    <w:name w:val="List Paragraph"/>
    <w:basedOn w:val="Normal"/>
    <w:uiPriority w:val="34"/>
    <w:qFormat/>
    <w:rsid w:val="00622E4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343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433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433F"/>
    <w:rPr>
      <w:rFonts w:ascii="Courier New" w:hAnsi="Courier New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433F"/>
    <w:rPr>
      <w:rFonts w:ascii="Courier New" w:hAnsi="Courier New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433F"/>
    <w:rPr>
      <w:rFonts w:ascii="Courier New" w:hAnsi="Courier New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5C0A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5C0A"/>
  </w:style>
  <w:style w:styleId="Podnoje" w:type="paragraph">
    <w:name w:val="footer"/>
    <w:basedOn w:val="Normal"/>
    <w:link w:val="PodnojeChar"/>
    <w:uiPriority w:val="99"/>
    <w:unhideWhenUsed/>
    <w:rsid w:val="00095C0A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5C0A"/>
  </w:style>
  <w:style w:styleId="Odlomakpopisa" w:type="paragraph">
    <w:name w:val="List Paragraph"/>
    <w:basedOn w:val="Normal"/>
    <w:uiPriority w:val="34"/>
    <w:qFormat/>
    <w:rsid w:val="00622E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3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33F"/>
    <w:rPr>
      <w:rFonts w:ascii="Courier New" w:hAnsi="Courier New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33F"/>
    <w:rPr>
      <w:rFonts w:ascii="Courier New" w:cs="Times New Roman" w:hAnsi="Courier New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33F"/>
    <w:rPr>
      <w:rFonts w:ascii="Courier New" w:cs="Times New Roman" w:hAnsi="Courier New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97B6062184D6944188BBE242EE2343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EA7B7-96F6-1746-8CB9-1A0BFDABAB93}"/>
      </w:docPartPr>
      <w:docPartBody>
        <w:p w:rsidR="00C57707" w:rsidP="00C57707" w:rsidRDefault="00C57707">
          <w:pPr>
            <w:pStyle w:val="97B6062184D6944188BBE242EE2343AA"/>
          </w:pPr>
          <w:r>
            <w:t>[Type text]</w:t>
          </w:r>
        </w:p>
      </w:docPartBody>
    </w:docPart>
    <w:docPart>
      <w:docPartPr>
        <w:name w:val="67FF0E735D477744AB880D0ED108AB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77A1FE-DAAE-FC48-9825-117A4A8CF5EE}"/>
      </w:docPartPr>
      <w:docPartBody>
        <w:p w:rsidR="00C57707" w:rsidP="00C57707" w:rsidRDefault="00C57707">
          <w:pPr>
            <w:pStyle w:val="67FF0E735D477744AB880D0ED108ABD2"/>
          </w:pPr>
          <w:r>
            <w:t>[Type text]</w:t>
          </w:r>
        </w:p>
      </w:docPartBody>
    </w:docPart>
    <w:docPart>
      <w:docPartPr>
        <w:name w:val="25415766F0047848830A55540C8057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4BFF07-1466-CD40-BDA9-95426C249060}"/>
      </w:docPartPr>
      <w:docPartBody>
        <w:p w:rsidR="00C57707" w:rsidP="00C57707" w:rsidRDefault="00C57707">
          <w:pPr>
            <w:pStyle w:val="25415766F0047848830A55540C805793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707"/>
    <w:rsid w:val="000D0D4E"/>
    <w:rsid w:val="000E0C33"/>
    <w:rsid w:val="00144BEE"/>
    <w:rsid w:val="001A7A76"/>
    <w:rsid w:val="008754C0"/>
    <w:rsid w:val="00906233"/>
    <w:rsid w:val="00B5540A"/>
    <w:rsid w:val="00C066E1"/>
    <w:rsid w:val="00C57707"/>
    <w:rsid w:val="00F4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97B6062184D6944188BBE242EE2343AA" w:customStyle="true">
    <w:name w:val="97B6062184D6944188BBE242EE2343AA"/>
    <w:rsid w:val="00C57707"/>
  </w:style>
  <w:style w:type="paragraph" w:styleId="67FF0E735D477744AB880D0ED108ABD2" w:customStyle="true">
    <w:name w:val="67FF0E735D477744AB880D0ED108ABD2"/>
    <w:rsid w:val="00C57707"/>
  </w:style>
  <w:style w:type="paragraph" w:styleId="25415766F0047848830A55540C805793" w:customStyle="true">
    <w:name w:val="25415766F0047848830A55540C805793"/>
    <w:rsid w:val="00C57707"/>
  </w:style>
  <w:style w:type="paragraph" w:styleId="2D35609E890DC3469D07EC9BAE753C54" w:customStyle="true">
    <w:name w:val="2D35609E890DC3469D07EC9BAE753C54"/>
    <w:rsid w:val="00C57707"/>
  </w:style>
  <w:style w:type="paragraph" w:styleId="3AE9931DDB452E418756E1DF8FCD20D0" w:customStyle="true">
    <w:name w:val="3AE9931DDB452E418756E1DF8FCD20D0"/>
    <w:rsid w:val="00C57707"/>
  </w:style>
  <w:style w:type="paragraph" w:styleId="E8C93F1662847849AF59FE5DB82A8D3D" w:customStyle="true">
    <w:name w:val="E8C93F1662847849AF59FE5DB82A8D3D"/>
    <w:rsid w:val="00C57707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4"/>
        <w:szCs w:val="24"/>
        <w:lang w:bidi="ar-SA" w:eastAsia="ja-JP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97B6062184D6944188BBE242EE2343AA" w:type="paragraph">
    <w:name w:val="97B6062184D6944188BBE242EE2343AA"/>
    <w:rsid w:val="00C57707"/>
  </w:style>
  <w:style w:customStyle="1" w:styleId="67FF0E735D477744AB880D0ED108ABD2" w:type="paragraph">
    <w:name w:val="67FF0E735D477744AB880D0ED108ABD2"/>
    <w:rsid w:val="00C57707"/>
  </w:style>
  <w:style w:customStyle="1" w:styleId="25415766F0047848830A55540C805793" w:type="paragraph">
    <w:name w:val="25415766F0047848830A55540C805793"/>
    <w:rsid w:val="00C57707"/>
  </w:style>
  <w:style w:customStyle="1" w:styleId="2D35609E890DC3469D07EC9BAE753C54" w:type="paragraph">
    <w:name w:val="2D35609E890DC3469D07EC9BAE753C54"/>
    <w:rsid w:val="00C57707"/>
  </w:style>
  <w:style w:customStyle="1" w:styleId="3AE9931DDB452E418756E1DF8FCD20D0" w:type="paragraph">
    <w:name w:val="3AE9931DDB452E418756E1DF8FCD20D0"/>
    <w:rsid w:val="00C57707"/>
  </w:style>
  <w:style w:customStyle="1" w:styleId="E8C93F1662847849AF59FE5DB82A8D3D" w:type="paragraph">
    <w:name w:val="E8C93F1662847849AF59FE5DB82A8D3D"/>
    <w:rsid w:val="00C57707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/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1A9BF7-9105-4C79-AF5C-6FC06C2419C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274</properties:Words>
  <properties:Characters>1880</properties:Characters>
  <properties:Lines>85</properties:Lines>
  <properties:Paragraphs>36</properties:Paragraphs>
  <properties:TotalTime>21</properties:TotalTime>
  <properties:ScaleCrop>false</properties:ScaleCrop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2019-07-23T06:23:00Z</dcterms:created>
  <dc:creator>Macbook Air</dc:creator>
  <dc:description/>
  <cp:keywords/>
  <cp:lastModifiedBy>Monika Grbac</cp:lastModifiedBy>
  <cp:lastPrinted>2019-03-26T11:24:00Z</cp:lastPrinted>
  <dcterms:modified xmlns:xsi="http://www.w3.org/2001/XMLSchema-instance" xsi:type="dcterms:W3CDTF">2019-07-31T07:34:00Z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St-3754/2016-72 / Podnesak - Podnesak (podnesak od 26.7.19..docx)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