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5b16" w14:paraId="d365b1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1946AD">
        <w:t>6858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8F6443">
        <w:t xml:space="preserve"> </w:t>
      </w:r>
      <w:proofErr w:type="spellStart"/>
      <w:r w:rsidR="008F6443" w:rsidRPr="008F6443">
        <w:t>iCODER</w:t>
      </w:r>
      <w:proofErr w:type="spellEnd"/>
      <w:r w:rsidR="008F6443" w:rsidRPr="008F6443">
        <w:t xml:space="preserve"> STUDIO j.d.o.o.</w:t>
      </w:r>
      <w:r w:rsidR="00D84B99">
        <w:t>,</w:t>
      </w:r>
      <w:r w:rsidR="001946AD">
        <w:t xml:space="preserve"> Krapina, Frana Galovića 9,</w:t>
      </w:r>
      <w:r w:rsidR="00863E39">
        <w:t xml:space="preserve"> </w:t>
      </w:r>
      <w:r w:rsidR="001946AD">
        <w:t>OIB: 57869646619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1946AD">
        <w:t>osnova za plaćanje je 16.263,47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7D68EA" w:rsidP="00793771" w:rsidR="006E7515">
      <w:r>
        <w:t>Dna</w:t>
      </w:r>
    </w:p>
    <w:p w:rsidRDefault="007D68EA" w:rsidP="007D68EA" w:rsidR="007D68EA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7D68EA" w:rsidP="007D68EA" w:rsidR="007D68EA">
      <w:pPr>
        <w:pStyle w:val="Odlomakpopisa"/>
        <w:numPr>
          <w:ilvl w:val="0"/>
          <w:numId w:val="25"/>
        </w:numPr>
      </w:pPr>
      <w:r>
        <w:t xml:space="preserve">dužniku na </w:t>
      </w:r>
      <w:proofErr w:type="spellStart"/>
      <w:r>
        <w:t>ogl.ploču</w:t>
      </w:r>
      <w:proofErr w:type="spellEnd"/>
    </w:p>
    <w:p w:rsidRDefault="007D68EA" w:rsidP="007D68EA" w:rsidR="007D68EA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na </w:t>
      </w:r>
      <w:proofErr w:type="spellStart"/>
      <w:r>
        <w:t>ogl.ploču</w:t>
      </w:r>
      <w:proofErr w:type="spellEnd"/>
    </w:p>
    <w:sectPr w:rsidSect="001D2443" w:rsidR="007D68E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872" w:rsidR="00B73872">
      <w:r>
        <w:separator/>
      </w:r>
    </w:p>
  </w:endnote>
  <w:endnote w:id="0" w:type="continuationSeparator">
    <w:p w:rsidRDefault="00B73872" w:rsidR="00B73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872" w:rsidR="00B73872">
      <w:r>
        <w:separator/>
      </w:r>
    </w:p>
  </w:footnote>
  <w:footnote w:id="0" w:type="continuationSeparator">
    <w:p w:rsidRDefault="00B73872" w:rsidR="00B738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F42516"/>
    <w:multiLevelType w:val="hybridMultilevel"/>
    <w:tmpl w:val="7696CD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20"/>
  </w:num>
  <w:num w:numId="23">
    <w:abstractNumId w:val="5"/>
  </w:num>
  <w:num w:numId="24">
    <w:abstractNumId w:val="12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D68E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St-6858/2016</izvorni_sadrzaj>
    <derivirana_varijabla naziv="DomainObject.Predmet.OznakaBroj_1">St-6858/2016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iCODER STUDIO j.d.o.o.  za usluge i trgovinu</izvorni_sadrzaj>
    <derivirana_varijabla naziv="DomainObject.Predmet.ProtustrankaFormated_1">  iCODER STUDIO j.d.o.o.  za usluge i trgovinu</derivirana_varijabla>
  </DomainObject.Predmet.ProtustrankaFormated>
  <DomainObject.Predmet.ProtustrankaFormatedOIB>
    <izvorni_sadrzaj>  iCODER STUDIO j.d.o.o.  za usluge i trgovinu, OIB 57869646619</izvorni_sadrzaj>
    <derivirana_varijabla naziv="DomainObject.Predmet.ProtustrankaFormatedOIB_1">  iCODER STUDIO j.d.o.o.  za usluge i trgovinu, OIB 57869646619</derivirana_varijabla>
  </DomainObject.Predmet.ProtustrankaFormatedOIB>
  <DomainObject.Predmet.ProtustrankaFormatedWithAdress>
    <izvorni_sadrzaj> iCODER STUDIO j.d.o.o.  za usluge i trgovinu, Frana Galovića 9, 49000 Krapina</izvorni_sadrzaj>
    <derivirana_varijabla naziv="DomainObject.Predmet.ProtustrankaFormatedWithAdress_1"> iCODER STUDIO j.d.o.o.  za usluge i trgovinu, Frana Galovića 9, 49000 Krapina</derivirana_varijabla>
  </DomainObject.Predmet.ProtustrankaFormatedWithAdress>
  <DomainObject.Predmet.ProtustrankaFormatedWithAdressOIB>
    <izvorni_sadrzaj> iCODER STUDIO j.d.o.o.  za usluge i trgovinu, OIB 57869646619, Frana Galovića 9, 49000 Krapina</izvorni_sadrzaj>
    <derivirana_varijabla naziv="DomainObject.Predmet.ProtustrankaFormatedWithAdressOIB_1"> iCODER STUDIO j.d.o.o.  za usluge i trgovinu, OIB 57869646619, Frana Galovića 9, 49000 Krapina</derivirana_varijabla>
  </DomainObject.Predmet.ProtustrankaFormatedWithAdressOIB>
  <DomainObject.Predmet.ProtustrankaWithAdress>
    <izvorni_sadrzaj>iCODER STUDIO j.d.o.o.  za usluge i trgovinu Frana Galovića 9, 49000 Krapina</izvorni_sadrzaj>
    <derivirana_varijabla naziv="DomainObject.Predmet.ProtustrankaWithAdress_1">iCODER STUDIO j.d.o.o.  za usluge i trgovinu Frana Galovića 9, 49000 Krapina</derivirana_varijabla>
  </DomainObject.Predmet.ProtustrankaWithAdress>
  <DomainObject.Predmet.ProtustrankaWithAdressOIB>
    <izvorni_sadrzaj>iCODER STUDIO j.d.o.o.  za usluge i trgovinu, OIB 57869646619, Frana Galovića 9, 49000 Krapina</izvorni_sadrzaj>
    <derivirana_varijabla naziv="DomainObject.Predmet.ProtustrankaWithAdressOIB_1">iCODER STUDIO j.d.o.o.  za usluge i trgovinu, OIB 57869646619, Frana Galovića 9, 49000 Krapina</derivirana_varijabla>
  </DomainObject.Predmet.ProtustrankaWithAdressOIB>
  <DomainObject.Predmet.ProtustrankaNazivFormated>
    <izvorni_sadrzaj>iCODER STUDIO j.d.o.o.  za usluge i trgovinu</izvorni_sadrzaj>
    <derivirana_varijabla naziv="DomainObject.Predmet.ProtustrankaNazivFormated_1">iCODER STUDIO j.d.o.o.  za usluge i trgovinu</derivirana_varijabla>
  </DomainObject.Predmet.ProtustrankaNazivFormated>
  <DomainObject.Predmet.ProtustrankaNazivFormatedOIB>
    <izvorni_sadrzaj>iCODER STUDIO j.d.o.o.  za usluge i trgovinu, OIB 57869646619</izvorni_sadrzaj>
    <derivirana_varijabla naziv="DomainObject.Predmet.ProtustrankaNazivFormatedOIB_1">iCODER STUDIO j.d.o.o.  za usluge i trgovinu, OIB 57869646619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iCODER STUDIO j.d.o.o.  za usluge i trgovinu</item>
    </izvorni_sadrzaj>
    <derivirana_varijabla naziv="DomainObject.Predmet.ProtuStrankaListFormated_1">
      <item>iCODER STUDIO j.d.o.o.  za usluge i trgovinu</item>
    </derivirana_varijabla>
  </DomainObject.Predmet.ProtuStrankaListFormated>
  <DomainObject.Predmet.ProtuStrankaListFormatedOIB>
    <izvorni_sadrzaj>
      <item>iCODER STUDIO j.d.o.o.  za usluge i trgovinu, OIB 57869646619</item>
    </izvorni_sadrzaj>
    <derivirana_varijabla naziv="DomainObject.Predmet.ProtuStrankaListFormatedOIB_1">
      <item>iCODER STUDIO j.d.o.o.  za usluge i trgovinu, OIB 57869646619</item>
    </derivirana_varijabla>
  </DomainObject.Predmet.ProtuStrankaListFormatedOIB>
  <DomainObject.Predmet.ProtuStrankaListFormatedWithAdress>
    <izvorni_sadrzaj>
      <item>iCODER STUDIO j.d.o.o.  za usluge i trgovinu, Frana Galovića 9, 49000 Krapina</item>
    </izvorni_sadrzaj>
    <derivirana_varijabla naziv="DomainObject.Predmet.ProtuStrankaListFormatedWithAdress_1">
      <item>iCODER STUDIO j.d.o.o.  za usluge i trgovinu, Frana Galovića 9, 49000 Krapina</item>
    </derivirana_varijabla>
  </DomainObject.Predmet.ProtuStrankaListFormatedWithAdress>
  <DomainObject.Predmet.ProtuStrankaListFormatedWithAdressOIB>
    <izvorni_sadrzaj>
      <item>iCODER STUDIO j.d.o.o.  za usluge i trgovinu, OIB 57869646619, Frana Galovića 9, 49000 Krapina</item>
    </izvorni_sadrzaj>
    <derivirana_varijabla naziv="DomainObject.Predmet.ProtuStrankaListFormatedWithAdressOIB_1">
      <item>iCODER STUDIO j.d.o.o.  za usluge i trgovinu, OIB 57869646619, Frana Galovića 9, 49000 Krapina</item>
    </derivirana_varijabla>
  </DomainObject.Predmet.ProtuStrankaListFormatedWithAdressOIB>
  <DomainObject.Predmet.ProtuStrankaListNazivFormated>
    <izvorni_sadrzaj>
      <item>iCODER STUDIO j.d.o.o.  za usluge i trgovinu</item>
    </izvorni_sadrzaj>
    <derivirana_varijabla naziv="DomainObject.Predmet.ProtuStrankaListNazivFormated_1">
      <item>iCODER STUDIO j.d.o.o.  za usluge i trgovinu</item>
    </derivirana_varijabla>
  </DomainObject.Predmet.ProtuStrankaListNazivFormated>
  <DomainObject.Predmet.ProtuStrankaListNazivFormatedOIB>
    <izvorni_sadrzaj>
      <item>iCODER STUDIO j.d.o.o.  za usluge i trgovinu, OIB 57869646619</item>
    </izvorni_sadrzaj>
    <derivirana_varijabla naziv="DomainObject.Predmet.ProtuStrankaListNazivFormatedOIB_1">
      <item>iCODER STUDIO j.d.o.o.  za usluge i trgovinu, OIB 57869646619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iCODER STUDIO j.d.o.o.  za usluge i trgovinu</izvorni_sadrzaj>
    <derivirana_varijabla naziv="DomainObject.Predmet.ProtustrankaIDrugi_1">iCODER STUDIO j.d.o.o. 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iCODER STUDIO j.d.o.o.  za usluge i trgovinu, OIB 57869646619, Frana Galovića 9, 49000 Krapina</izvorni_sadrzaj>
    <derivirana_varijabla naziv="DomainObject.Predmet.ProtustrankaIDrugiAdressOIB_1">iCODER STUDIO j.d.o.o.  za usluge i trgovinu, OIB 57869646619,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iCODER STUDIO j.d.o.o.  za usluge i trgovinu</item>
      <item>FINA Regionalni centar Zagreb</item>
    </izvorni_sadrzaj>
    <derivirana_varijabla naziv="DomainObject.Predmet.SudioniciListNaziv_1">
      <item>iCODER STUDIO j.d.o.o.  za usluge i trgovinu</item>
      <item>FINA Regionalni centar Zagreb</item>
    </derivirana_varijabla>
  </DomainObject.Predmet.SudioniciListNaziv>
  <DomainObject.Predmet.SudioniciListAdressOIB>
    <izvorni_sadrzaj>
      <item>iCODER STUDIO j.d.o.o.  za usluge i trgovinu, OIB 57869646619, Frana Galovića 9,49000 Krapina</item>
      <item>FINA Regionalni centar Zagreb, OIB 85821130368, Trg svibanjskih žrtava 1995. 1,10000 Zagreb</item>
    </izvorni_sadrzaj>
    <derivirana_varijabla naziv="DomainObject.Predmet.SudioniciListAdressOIB_1">
      <item>iCODER STUDIO j.d.o.o.  za usluge i trgovinu, OIB 57869646619, Frana Galovića 9,49000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57869646619</item>
      <item>, OIB 85821130368</item>
    </izvorni_sadrzaj>
    <derivirana_varijabla naziv="DomainObject.Predmet.SudioniciListNazivOIB_1">
      <item>, OIB 57869646619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5B934-6CA8-4A42-BA6E-85ECC24A7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1349</properties:Characters>
  <properties:Lines>46</properties:Lines>
  <properties:Paragraphs>20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2017-03-09T12:21:00Z</cp:lastPrinted>
  <dcterms:modified xmlns:xsi="http://www.w3.org/2001/XMLSchema-instance" xsi:type="dcterms:W3CDTF">2017-03-09T12:21:00Z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