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978" w14:paraId="91e097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03329">
        <w:rPr>
          <w:rFonts w:cs="Times New Roman" w:hAnsi="Times New Roman" w:ascii="Times New Roman"/>
          <w:b w:val="false"/>
          <w:sz w:val="24"/>
          <w:szCs w:val="24"/>
        </w:rPr>
        <w:t>1990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90D0A">
        <w:t>REPUBLIKA HRVATSKA, Ministarstvo financija, Porezna uprava, Područni ured Zagreb, OIB: 18683136487, kojeg zastupa Županijsko državno odvjetništvo u Zagrebu,</w:t>
      </w:r>
      <w:r w:rsidR="00D5304F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203329">
        <w:t>SIGMA AV GRUPA d.o.o., Zagreb, Aleja pomoraca 11, OIB: 98223105504</w:t>
      </w:r>
      <w:r w:rsidR="001A7E3D" w:rsidRPr="002365A1">
        <w:t>,</w:t>
      </w:r>
      <w:r w:rsidR="003C5353" w:rsidRPr="002365A1">
        <w:t xml:space="preserve"> </w:t>
      </w:r>
      <w:r w:rsidR="00690D0A">
        <w:t>9. kolovoza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03329">
        <w:t>SIGMA AV GRUPA d.o.o., Zagreb, Aleja pomoraca 11, OIB: 98223105504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0777EA" w:rsidP="000777EA" w:rsidR="000777EA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203329">
        <w:t>SIGMA AV GRUPA d.o.o., Zagreb, Aleja pomoraca 11, OIB: 98223105504</w:t>
      </w:r>
      <w:r>
        <w:t xml:space="preserve">,  </w:t>
      </w:r>
      <w:r w:rsidR="00203329">
        <w:t>Antoniu Stojkovu, Zagreb, Aleja pomoraca 11, OIB: 49312388878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nekretnina i pokretnina dužnika,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druge imovine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 xml:space="preserve">izlučnih prava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777EA" w:rsidP="000777EA" w:rsidR="000777EA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777EA" w:rsidP="000777EA" w:rsidR="000777EA" w:rsidRPr="002365A1">
      <w:pPr>
        <w:ind w:firstLine="708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0777EA" w:rsidP="000777EA" w:rsidR="000777EA">
      <w:pPr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0777EA" w:rsidP="000777EA" w:rsidR="000777EA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203329">
        <w:t>SIGMA AV GRUPA d.o.o., Zagreb, Aleja pomoraca 11, OIB: 98223105504</w:t>
      </w:r>
      <w:r>
        <w:t xml:space="preserve">,  za </w:t>
      </w:r>
      <w:r w:rsidR="006F46CE">
        <w:t xml:space="preserve">dan </w:t>
      </w:r>
      <w:r w:rsidR="00690D0A">
        <w:t>10. listopada</w:t>
      </w:r>
      <w:r w:rsidR="00DE2F08">
        <w:t xml:space="preserve"> 2017</w:t>
      </w:r>
      <w:r w:rsidR="006F46CE">
        <w:t>.</w:t>
      </w:r>
      <w:r>
        <w:t xml:space="preserve"> u </w:t>
      </w:r>
      <w:r w:rsidR="00690D0A">
        <w:t>9,</w:t>
      </w:r>
      <w:r w:rsidR="00203329">
        <w:t>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90D0A">
        <w:t>po ŽDO u Zagrebu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690D0A">
        <w:t>ovog suda</w:t>
      </w:r>
      <w:r w:rsidR="00DE2F08">
        <w:t xml:space="preserve"> </w:t>
      </w:r>
      <w:r>
        <w:t>poslovni broj St-</w:t>
      </w:r>
      <w:r w:rsidR="00203329">
        <w:t>9417/15 od 9. svibnja 2017</w:t>
      </w:r>
      <w:r w:rsidR="00DE2F08">
        <w:t>.</w:t>
      </w:r>
      <w:r>
        <w:t xml:space="preserve"> obustavljen je skraćeni stečajni postupak  nad dužnikom </w:t>
      </w:r>
      <w:r w:rsidR="00203329">
        <w:t>SIGMA AV GRUPA d.o.o., Zagreb, Aleja pomoraca 11, OIB: 98223105504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690D0A" w:rsidRPr="00690D0A">
        <w:t>REPUBLIKA HRVATSKA, Ministarstvo financija, Porezna uprava, Područni ured Zagreb, OIB: 18683136487</w:t>
      </w:r>
      <w:r w:rsidR="00D5304F">
        <w:t xml:space="preserve">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90D0A">
        <w:t>9. kolovoza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9332F">
        <w:t>, v.r.</w:t>
      </w:r>
    </w:p>
    <w:p w:rsidRDefault="0029332F" w:rsidP="00690D0A" w:rsidR="0029332F">
      <w:pPr>
        <w:jc w:val="center"/>
      </w:pPr>
    </w:p>
    <w:p w:rsidRDefault="0029332F" w:rsidP="00690D0A" w:rsidR="0029332F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690D0A" w:rsidP="00690D0A" w:rsidR="00690D0A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973" w:rsidR="007F0973">
      <w:r>
        <w:separator/>
      </w:r>
    </w:p>
  </w:endnote>
  <w:endnote w:id="0" w:type="continuationSeparator">
    <w:p w:rsidRDefault="007F0973" w:rsidR="007F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973" w:rsidR="007F0973">
      <w:r>
        <w:separator/>
      </w:r>
    </w:p>
  </w:footnote>
  <w:footnote w:id="0" w:type="continuationSeparator">
    <w:p w:rsidRDefault="007F0973" w:rsidR="007F0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3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03329">
      <w:rPr>
        <w:rFonts w:hAnsi="Verdana" w:ascii="Verdana"/>
        <w:b w:val="false"/>
        <w:sz w:val="24"/>
        <w:szCs w:val="24"/>
      </w:rPr>
      <w:t>1990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3329"/>
    <w:rsid w:val="00204066"/>
    <w:rsid w:val="0022013D"/>
    <w:rsid w:val="002365A1"/>
    <w:rsid w:val="0029332F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7F0973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St-1990/2017</izvorni_sadrzaj>
    <derivirana_varijabla naziv="DomainObject.Predmet.OznakaBroj_1">St-1990/2017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AV GRUPA d.o.o. zastupanog po punomoćniku Antonio Stojkov</izvorni_sadrzaj>
    <derivirana_varijabla naziv="DomainObject.Predmet.ProtustrankaFormated_1">  SIGMA AV GRUPA d.o.o. zastupanog po punomoćniku Antonio Stojkov</derivirana_varijabla>
  </DomainObject.Predmet.ProtustrankaFormated>
  <DomainObject.Predmet.ProtustrankaFormatedOIB>
    <izvorni_sadrzaj>  SIGMA AV GRUPA d.o.o., OIB 98223105504 zastupanog po punomoćniku Antonio Stojkov</izvorni_sadrzaj>
    <derivirana_varijabla naziv="DomainObject.Predmet.ProtustrankaFormatedOIB_1">  SIGMA AV GRUPA d.o.o., OIB 98223105504 zastupanog po punomoćniku Antonio Stojkov</derivirana_varijabla>
  </DomainObject.Predmet.ProtustrankaFormatedOIB>
  <DomainObject.Predmet.ProtustrankaFormatedWithAdress>
    <izvorni_sadrzaj> SIGMA AV GRUPA d.o.o., Aleja Pomoraca 11, 10000 Zagreb zastupanog po punomoćniku Antonio Stojkov</izvorni_sadrzaj>
    <derivirana_varijabla naziv="DomainObject.Predmet.ProtustrankaFormatedWithAdress_1"> SIGMA AV GRUPA d.o.o., Aleja Pomoraca 11, 10000 Zagreb zastupanog po punomoćniku Antonio Stojkov</derivirana_varijabla>
  </DomainObject.Predmet.ProtustrankaFormatedWithAdress>
  <DomainObject.Predmet.ProtustrankaFormatedWithAdressOIB>
    <izvorni_sadrzaj> SIGMA AV GRUPA d.o.o., OIB 98223105504, Aleja Pomoraca 11, 10000 Zagreb zastupanog po punomoćniku Antonio Stojkov</izvorni_sadrzaj>
    <derivirana_varijabla naziv="DomainObject.Predmet.ProtustrankaFormatedWithAdressOIB_1"> SIGMA AV GRUPA d.o.o., OIB 98223105504, Aleja Pomoraca 11, 10000 Zagreb zastupanog po punomoćniku Antonio Stojkov</derivirana_varijabla>
  </DomainObject.Predmet.ProtustrankaFormatedWithAdressOIB>
  <DomainObject.Predmet.ProtustrankaWithAdress>
    <izvorni_sadrzaj>SIGMA AV GRUPA d.o.o. Aleja Pomoraca 11, 10000 Zagreb</izvorni_sadrzaj>
    <derivirana_varijabla naziv="DomainObject.Predmet.ProtustrankaWithAdress_1">SIGMA AV GRUPA d.o.o. Aleja Pomoraca 11, 10000 Zagreb</derivirana_varijabla>
  </DomainObject.Predmet.ProtustrankaWithAdress>
  <DomainObject.Predmet.ProtustrankaWithAdressOIB>
    <izvorni_sadrzaj>SIGMA AV GRUPA d.o.o., OIB 98223105504, Aleja Pomoraca 11, 10000 Zagreb</izvorni_sadrzaj>
    <derivirana_varijabla naziv="DomainObject.Predmet.ProtustrankaWithAdressOIB_1">SIGMA AV GRUPA d.o.o., OIB 98223105504, Aleja Pomoraca 11, 10000 Zagreb</derivirana_varijabla>
  </DomainObject.Predmet.ProtustrankaWithAdressOIB>
  <DomainObject.Predmet.ProtustrankaNazivFormated>
    <izvorni_sadrzaj>SIGMA AV GRUPA d.o.o.</izvorni_sadrzaj>
    <derivirana_varijabla naziv="DomainObject.Predmet.ProtustrankaNazivFormated_1">SIGMA AV GRUPA d.o.o.</derivirana_varijabla>
  </DomainObject.Predmet.ProtustrankaNazivFormated>
  <DomainObject.Predmet.ProtustrankaNazivFormatedOIB>
    <izvorni_sadrzaj>SIGMA AV GRUPA d.o.o., OIB 98223105504</izvorni_sadrzaj>
    <derivirana_varijabla naziv="DomainObject.Predmet.ProtustrankaNazivFormatedOIB_1">SIGMA AV GRUPA d.o.o., OIB 98223105504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SIGMA AV GRUPA d.o.o. zastupanog po punomoćniku Antonio Stojkov</item>
    </izvorni_sadrzaj>
    <derivirana_varijabla naziv="DomainObject.Predmet.ProtuStrankaListFormated_1">
      <item>SIGMA AV GRUPA d.o.o. zastupanog po punomoćniku Antonio Stojkov</item>
    </derivirana_varijabla>
  </DomainObject.Predmet.ProtuStrankaListFormated>
  <DomainObject.Predmet.ProtuStrankaListFormatedOIB>
    <izvorni_sadrzaj>
      <item>SIGMA AV GRUPA d.o.o., OIB 98223105504 zastupanog po punomoćniku Antonio Stojkov</item>
    </izvorni_sadrzaj>
    <derivirana_varijabla naziv="DomainObject.Predmet.ProtuStrankaListFormatedOIB_1">
      <item>SIGMA AV GRUPA d.o.o., OIB 98223105504 zastupanog po punomoćniku Antonio Stojkov</item>
    </derivirana_varijabla>
  </DomainObject.Predmet.ProtuStrankaListFormatedOIB>
  <DomainObject.Predmet.ProtuStrankaListFormatedWithAdress>
    <izvorni_sadrzaj>
      <item>SIGMA AV GRUPA d.o.o., Aleja Pomoraca 11, 10000 Zagreb zastupanog po punomoćniku Antonio Stojkov</item>
    </izvorni_sadrzaj>
    <derivirana_varijabla naziv="DomainObject.Predmet.ProtuStrankaListFormatedWithAdress_1">
      <item>SIGMA AV GRUPA d.o.o., Aleja Pomoraca 11, 10000 Zagreb zastupanog po punomoćniku Antonio Stojkov</item>
    </derivirana_varijabla>
  </DomainObject.Predmet.ProtuStrankaListFormatedWithAdress>
  <DomainObject.Predmet.ProtuStrankaListFormatedWithAdressOIB>
    <izvorni_sadrzaj>
      <item>SIGMA AV GRUPA d.o.o., OIB 98223105504, Aleja Pomoraca 11, 10000 Zagreb zastupanog po punomoćniku Antonio Stojkov</item>
    </izvorni_sadrzaj>
    <derivirana_varijabla naziv="DomainObject.Predmet.ProtuStrankaListFormatedWithAdressOIB_1">
      <item>SIGMA AV GRUPA d.o.o., OIB 98223105504, Aleja Pomoraca 11, 10000 Zagreb zastupanog po punomoćniku Antonio Stojkov</item>
    </derivirana_varijabla>
  </DomainObject.Predmet.ProtuStrankaListFormatedWithAdressOIB>
  <DomainObject.Predmet.ProtuStrankaListNazivFormated>
    <izvorni_sadrzaj>
      <item>SIGMA AV GRUPA d.o.o.</item>
    </izvorni_sadrzaj>
    <derivirana_varijabla naziv="DomainObject.Predmet.ProtuStrankaListNazivFormated_1">
      <item>SIGMA AV GRUPA d.o.o.</item>
    </derivirana_varijabla>
  </DomainObject.Predmet.ProtuStrankaListNazivFormated>
  <DomainObject.Predmet.ProtuStrankaListNazivFormatedOIB>
    <izvorni_sadrzaj>
      <item>SIGMA AV GRUPA d.o.o., OIB 98223105504</item>
    </izvorni_sadrzaj>
    <derivirana_varijabla naziv="DomainObject.Predmet.ProtuStrankaListNazivFormatedOIB_1">
      <item>SIGMA AV GRUPA d.o.o., OIB 98223105504</item>
    </derivirana_varijabla>
  </DomainObject.Predmet.ProtuStrankaListNazivFormatedOIB>
  <DomainObject.Predmet.OstaliListFormated>
    <izvorni_sadrzaj>
      <item>ŽDO u Zagrebu punomoćnik sudionika u postupku RH MF Porezna uprava Zagreb</item>
      <item>Antonio Stojkov punomoćnik sudionika u postupku SIGMA AV GRUPA d.o.o.</item>
    </izvorni_sadrzaj>
    <derivirana_varijabla naziv="DomainObject.Predmet.OstaliListFormated_1">
      <item>ŽDO u Zagrebu punomoćnik sudionika u postupku RH MF Porezna uprava Zagreb</item>
      <item>Antonio Stojkov punomoćnik sudionika u postupku SIGMA AV GRUPA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Antonio Stojkov, OIB 49312388878 punomoćnik sudionika u postupku SIGMA AV GRUPA d.o.o.</item>
    </izvorni_sadrzaj>
    <derivirana_varijabla naziv="DomainObject.Predmet.OstaliListFormatedOIB_1">
      <item>ŽDO u Zagrebu, OIB 16488001145 punomoćnik sudionika u postupku RH MF Porezna uprava Zagreb</item>
      <item>Antonio Stojkov, OIB 49312388878 punomoćnik sudionika u postupku SIGMA AV GRUPA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Antonio Stojkov, Miškinina Ulica 24, 10000 Zagreb punomoćnik sudionika u postupku SIGMA AV GRUPA d.o.o.</item>
    </izvorni_sadrzaj>
    <derivirana_varijabla naziv="DomainObject.Predmet.OstaliListFormatedWithAdress_1">
      <item>ŽDO u Zagrebu, Savska cesta 41, 10000 Zagreb punomoćnik sudionika u postupku RH MF Porezna uprava Zagreb</item>
      <item>Antonio Stojkov, Miškinina Ulica 24, 10000 Zagreb punomoćnik sudionika u postupku SIGMA AV GRUPA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Antonio Stojkov, OIB 49312388878, Miškinina Ulica 24, 10000 Zagreb punomoćnik sudionika u postupku SIGMA AV GRUPA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Antonio Stojkov, OIB 49312388878, Miškinina Ulica 24, 10000 Zagreb punomoćnik sudionika u postupku SIGMA AV GRUPA d.o.o.</item>
    </derivirana_varijabla>
  </DomainObject.Predmet.OstaliListFormatedWithAdressOIB>
  <DomainObject.Predmet.OstaliListNazivFormated>
    <izvorni_sadrzaj>
      <item>ŽDO u Zagrebu</item>
      <item>Antonio Stojkov</item>
    </izvorni_sadrzaj>
    <derivirana_varijabla naziv="DomainObject.Predmet.OstaliListNazivFormated_1">
      <item>ŽDO u Zagrebu</item>
      <item>Antonio Stojkov</item>
    </derivirana_varijabla>
  </DomainObject.Predmet.OstaliListNazivFormated>
  <DomainObject.Predmet.OstaliListNazivFormatedOIB>
    <izvorni_sadrzaj>
      <item>ŽDO u Zagrebu, OIB 16488001145</item>
      <item>Antonio Stojkov, OIB 49312388878</item>
    </izvorni_sadrzaj>
    <derivirana_varijabla naziv="DomainObject.Predmet.OstaliListNazivFormatedOIB_1">
      <item>ŽDO u Zagrebu, OIB 16488001145</item>
      <item>Antonio Stojkov, OIB 49312388878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SIGMA AV GRUPA d.o.o.</izvorni_sadrzaj>
    <derivirana_varijabla naziv="DomainObject.Predmet.ProtustrankaIDrugi_1">SIGMA AV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SIGMA AV GRUPA d.o.o., OIB 98223105504, Aleja Pomoraca 11, 10000 Zagreb</izvorni_sadrzaj>
    <derivirana_varijabla naziv="DomainObject.Predmet.ProtustrankaIDrugiAdressOIB_1">SIGMA AV GRUPA d.o.o., OIB 98223105504,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AV GRUPA d.o.o.</item>
      <item>FINA Regionalni centar Zagreb</item>
      <item>RH MF Porezna uprava Zagreb</item>
      <item>ŽDO u Zagrebu</item>
      <item>Antonio Stojkov</item>
    </izvorni_sadrzaj>
    <derivirana_varijabla naziv="DomainObject.Predmet.SudioniciListNaziv_1">
      <item>SIGMA AV GRUPA d.o.o.</item>
      <item>FINA Regionalni centar Zagreb</item>
      <item>RH MF Porezna uprava Zagreb</item>
      <item>ŽDO u Zagrebu</item>
      <item>Antonio Stojkov</item>
    </derivirana_varijabla>
  </DomainObject.Predmet.SudioniciListNaziv>
  <DomainObject.Predmet.SudioniciListAdressOIB>
    <izvorni_sadrzaj>
      <item>SIGMA AV GRUPA d.o.o., OIB 98223105504, Aleja Pomoraca 11,10000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Antonio Stojkov, OIB 49312388878, Miškinina Ulica 24,10000 Zagreb</item>
    </izvorni_sadrzaj>
    <derivirana_varijabla naziv="DomainObject.Predmet.SudioniciListAdressOIB_1">
      <item>SIGMA AV GRUPA d.o.o., OIB 98223105504, Aleja Pomoraca 11,10000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Antonio Stojkov, OIB 49312388878, Miškinina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98223105504</item>
      <item>, OIB 85821130368</item>
      <item>, OIB 18683136487</item>
      <item>, OIB 16488001145</item>
      <item>, OIB 49312388878</item>
    </izvorni_sadrzaj>
    <derivirana_varijabla naziv="DomainObject.Predmet.SudioniciListNazivOIB_1">
      <item>, OIB 98223105504</item>
      <item>, OIB 85821130368</item>
      <item>, OIB 18683136487</item>
      <item>, OIB 16488001145</item>
      <item>, OIB 49312388878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959</properties:Words>
  <properties:Characters>5039</properties:Characters>
  <properties:Lines>145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2017-08-09T08:59:00Z</dcterms:created>
  <dc:creator>Korisnik</dc:creator>
  <cp:lastModifiedBy>Draženka Prpić</cp:lastModifiedBy>
  <cp:lastPrinted>2017-08-09T09:01:00Z</cp:lastPrinted>
  <dcterms:modified xmlns:xsi="http://www.w3.org/2001/XMLSchema-instance" xsi:type="dcterms:W3CDTF">2017-08-09T09:01:00Z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