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e539" w14:paraId="42fe539" w:rsidRDefault="00ED4E59" w:rsidP="00ED4E59" w:rsidR="00ED4E59">
      <w:pPr>
        <w:pStyle w:val="SudNaziv"/>
        <w15:collapsed w:val="false"/>
        <w:rPr>
          <w:bCs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    </w:t>
      </w:r>
      <w:r>
        <w:rPr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ED4E59" w:rsidP="00ED4E59" w:rsidR="00ED4E59">
      <w:pPr>
        <w:spacing w:after="0"/>
        <w:jc w:val="both"/>
      </w:pPr>
      <w:r>
        <w:t xml:space="preserve">       REPUBLIKA HRVATSKA</w:t>
      </w:r>
    </w:p>
    <w:p w:rsidRDefault="00ED4E59" w:rsidP="00ED4E59" w:rsidR="00ED4E59">
      <w:pPr>
        <w:spacing w:after="0"/>
        <w:jc w:val="both"/>
        <w:rPr>
          <w:lang w:val="pt-BR"/>
        </w:rPr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D4E59" w:rsidP="00ED4E59" w:rsidR="00ED4E59">
      <w:pPr>
        <w:spacing w:after="0"/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D4E59" w:rsidP="00ED4E59" w:rsidR="00ED4E59">
      <w:pPr>
        <w:spacing w:after="0"/>
        <w:jc w:val="center"/>
      </w:pPr>
    </w:p>
    <w:p w:rsidRDefault="00ED4E59" w:rsidP="00ED4E59" w:rsidR="00ED4E59">
      <w:pPr>
        <w:spacing w:after="0"/>
        <w:jc w:val="center"/>
      </w:pPr>
    </w:p>
    <w:p w:rsidRDefault="00ED4E59" w:rsidP="00ED4E59" w:rsidR="00ED4E59">
      <w:pPr>
        <w:spacing w:after="0"/>
        <w:jc w:val="center"/>
      </w:pPr>
      <w:r>
        <w:t>REPUBLIKA HRVATSKA</w:t>
      </w:r>
    </w:p>
    <w:p w:rsidRDefault="00ED4E59" w:rsidP="00ED4E59" w:rsidR="00ED4E59">
      <w:pPr>
        <w:spacing w:after="0"/>
        <w:jc w:val="center"/>
      </w:pPr>
    </w:p>
    <w:p w:rsidRDefault="00ED4E59" w:rsidP="00ED4E59" w:rsidR="00ED4E59">
      <w:pPr>
        <w:spacing w:after="0"/>
        <w:jc w:val="center"/>
      </w:pPr>
      <w:r>
        <w:t>R J E Š E N J E</w:t>
      </w:r>
    </w:p>
    <w:p w:rsidRDefault="00ED4E59" w:rsidP="00ED4E59" w:rsidR="00ED4E59">
      <w:pPr>
        <w:pStyle w:val="Tijeloteksta"/>
        <w:spacing w:after="0"/>
        <w:rPr>
          <w:b/>
        </w:rPr>
      </w:pPr>
      <w:r>
        <w:rPr>
          <w:b/>
        </w:rPr>
        <w:tab/>
      </w:r>
    </w:p>
    <w:p w:rsidRDefault="00ED4E59" w:rsidP="00ED4E59" w:rsidR="00ED4E59">
      <w:pPr>
        <w:spacing w:after="0"/>
        <w:jc w:val="both"/>
      </w:pPr>
      <w:r>
        <w:rPr>
          <w:snapToGrid w:val="false"/>
        </w:rPr>
        <w:t xml:space="preserve">Trgovački sud u Varaždinu, po sucu toga suda Mariji Levanić-Škerbić, </w:t>
      </w:r>
      <w:r>
        <w:t xml:space="preserve">u </w:t>
      </w:r>
      <w:proofErr w:type="spellStart"/>
      <w:r>
        <w:t>predstečajnom</w:t>
      </w:r>
      <w:proofErr w:type="spellEnd"/>
      <w:r>
        <w:t xml:space="preserve"> postupku nad dužnikom LEPOGLAVSKA TVORNICA STOLACA d.o.o. Lepoglava, Hrvatskih pavlina 44, OIB: 62939267187, 24. svibnja 2016. g.,</w:t>
      </w:r>
    </w:p>
    <w:p w:rsidRDefault="00ED4E59" w:rsidP="00ED4E59" w:rsidR="00ED4E59">
      <w:pPr>
        <w:widowControl w:val="false"/>
        <w:spacing w:after="0"/>
        <w:ind w:firstLine="708"/>
        <w:jc w:val="both"/>
        <w:rPr>
          <w:snapToGrid w:val="false"/>
        </w:rPr>
      </w:pPr>
    </w:p>
    <w:p w:rsidRDefault="00ED4E59" w:rsidP="00ED4E59" w:rsidR="00ED4E59">
      <w:pPr>
        <w:widowControl w:val="false"/>
        <w:spacing w:after="0"/>
        <w:jc w:val="center"/>
        <w:rPr>
          <w:snapToGrid w:val="false"/>
        </w:rPr>
      </w:pPr>
    </w:p>
    <w:p w:rsidRDefault="00ED4E59" w:rsidP="00ED4E59" w:rsidR="00ED4E59">
      <w:pPr>
        <w:spacing w:after="0"/>
        <w:jc w:val="center"/>
        <w:rPr>
          <w:lang w:eastAsia="hr-HR"/>
        </w:rPr>
      </w:pPr>
      <w:r>
        <w:t>r i j e š i o   j e</w:t>
      </w:r>
    </w:p>
    <w:p w:rsidRDefault="00ED4E59" w:rsidP="00ED4E59" w:rsidR="00ED4E59">
      <w:pPr>
        <w:spacing w:after="0"/>
        <w:jc w:val="both"/>
      </w:pPr>
    </w:p>
    <w:p w:rsidRDefault="00ED4E59" w:rsidP="00ED4E59" w:rsidR="00ED4E59">
      <w:pPr>
        <w:spacing w:after="0"/>
        <w:ind w:hanging="705" w:left="705"/>
        <w:jc w:val="both"/>
      </w:pPr>
      <w:r>
        <w:t>I</w:t>
      </w:r>
      <w:r>
        <w:tab/>
        <w:t>Na prijedlog dužnika odgađa se ročište za glasovanje o planu restrukturiranja, zakazano za 30. svibnja 2016. godine, te se novi termin ročišta određuje  za</w:t>
      </w:r>
    </w:p>
    <w:p w:rsidRDefault="00ED4E59" w:rsidP="00ED4E59" w:rsidR="00ED4E59">
      <w:pPr>
        <w:spacing w:after="0"/>
      </w:pPr>
    </w:p>
    <w:p w:rsidRDefault="00ED4E59" w:rsidP="00ED4E59" w:rsidR="00ED4E59">
      <w:pPr>
        <w:spacing w:after="0"/>
        <w:jc w:val="center"/>
      </w:pPr>
      <w:r>
        <w:t>7. lipnja 2016. u 12,00 sati.</w:t>
      </w:r>
    </w:p>
    <w:p w:rsidRDefault="00ED4E59" w:rsidP="00ED4E59" w:rsidR="00ED4E59">
      <w:pPr>
        <w:spacing w:after="0"/>
      </w:pPr>
    </w:p>
    <w:p w:rsidRDefault="00ED4E59" w:rsidP="00ED4E59" w:rsidR="00ED4E59">
      <w:pPr>
        <w:spacing w:after="0"/>
      </w:pPr>
      <w:r>
        <w:t>II</w:t>
      </w:r>
      <w:r>
        <w:tab/>
        <w:t>Na ročište se, putem objave ovog rješenja na e-Oglasnoj ploči suda pozivaju:</w:t>
      </w:r>
    </w:p>
    <w:p w:rsidRDefault="00ED4E59" w:rsidP="00ED4E59" w:rsidR="00ED4E59">
      <w:pPr>
        <w:numPr>
          <w:ilvl w:val="0"/>
          <w:numId w:val="47"/>
        </w:numPr>
        <w:spacing w:after="0"/>
      </w:pPr>
      <w:r>
        <w:t>dužnik,</w:t>
      </w:r>
    </w:p>
    <w:p w:rsidRDefault="00ED4E59" w:rsidP="00ED4E59" w:rsidR="00ED4E59">
      <w:pPr>
        <w:numPr>
          <w:ilvl w:val="0"/>
          <w:numId w:val="47"/>
        </w:numPr>
        <w:spacing w:after="0"/>
      </w:pPr>
      <w:r>
        <w:t>povjerenik,</w:t>
      </w:r>
    </w:p>
    <w:p w:rsidRDefault="00ED4E59" w:rsidP="00ED4E59" w:rsidR="00ED4E59">
      <w:pPr>
        <w:numPr>
          <w:ilvl w:val="0"/>
          <w:numId w:val="47"/>
        </w:numPr>
        <w:spacing w:after="0"/>
      </w:pPr>
      <w:r>
        <w:t>vjerovnici.</w:t>
      </w:r>
    </w:p>
    <w:p w:rsidRDefault="00ED4E59" w:rsidP="00ED4E59" w:rsidR="00ED4E59">
      <w:pPr>
        <w:spacing w:after="0"/>
        <w:jc w:val="center"/>
      </w:pPr>
    </w:p>
    <w:p w:rsidRDefault="00ED4E59" w:rsidP="00ED4E59" w:rsidR="00ED4E59">
      <w:pPr>
        <w:spacing w:after="0"/>
        <w:jc w:val="center"/>
      </w:pPr>
    </w:p>
    <w:p w:rsidRDefault="00ED4E59" w:rsidP="00ED4E59" w:rsidR="00ED4E59">
      <w:pPr>
        <w:spacing w:after="0"/>
        <w:ind w:left="1065"/>
        <w:jc w:val="both"/>
        <w:rPr>
          <w:b/>
        </w:rPr>
      </w:pPr>
    </w:p>
    <w:p w:rsidRDefault="00ED4E59" w:rsidP="00ED4E59" w:rsidR="00ED4E59">
      <w:pPr>
        <w:spacing w:after="0"/>
        <w:jc w:val="both"/>
      </w:pPr>
      <w:r>
        <w:tab/>
      </w:r>
      <w:r>
        <w:tab/>
      </w:r>
      <w:r>
        <w:tab/>
      </w:r>
      <w:r>
        <w:tab/>
        <w:t>U Varaždinu, 24. svibnja 2016. godine</w:t>
      </w:r>
    </w:p>
    <w:p w:rsidRDefault="00ED4E59" w:rsidP="00ED4E59" w:rsidR="00ED4E59">
      <w:pPr>
        <w:spacing w:after="0"/>
        <w:jc w:val="both"/>
      </w:pPr>
    </w:p>
    <w:p w:rsidRDefault="00ED4E59" w:rsidP="00ED4E59" w:rsidR="00ED4E59">
      <w:pPr>
        <w:spacing w:after="0"/>
        <w:jc w:val="both"/>
      </w:pPr>
    </w:p>
    <w:p w:rsidRDefault="00ED4E59" w:rsidP="00ED4E59" w:rsidR="00ED4E5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>Sudac:</w:t>
      </w:r>
      <w:r>
        <w:tab/>
      </w:r>
    </w:p>
    <w:p w:rsidRDefault="00ED4E59" w:rsidP="00ED4E59" w:rsidR="00ED4E59">
      <w:pPr>
        <w:spacing w:after="0"/>
        <w:jc w:val="both"/>
      </w:pPr>
    </w:p>
    <w:p w:rsidRDefault="00ED4E59" w:rsidP="00ED4E59" w:rsidR="00ED4E59">
      <w:pPr>
        <w:spacing w:after="0"/>
        <w:ind w:firstLine="708" w:left="4956"/>
        <w:jc w:val="both"/>
      </w:pPr>
      <w:r>
        <w:t>Marija Levanić-Škerbić</w:t>
      </w:r>
    </w:p>
    <w:p w:rsidRDefault="00ED4E59" w:rsidP="00ED4E59" w:rsidR="00ED4E59">
      <w:pPr>
        <w:spacing w:after="0"/>
        <w:ind w:firstLine="708" w:left="4956"/>
        <w:jc w:val="both"/>
      </w:pPr>
    </w:p>
    <w:p w:rsidRDefault="00ED4E59" w:rsidP="00ED4E59" w:rsidR="00ED4E59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Pouka o pravnom lijeku:</w:t>
      </w:r>
    </w:p>
    <w:p w:rsidRDefault="00ED4E59" w:rsidP="00ED4E59" w:rsidR="00ED4E59">
      <w:pPr>
        <w:spacing w:after="0"/>
        <w:jc w:val="both"/>
      </w:pPr>
      <w:r>
        <w:tab/>
        <w:t>Protiv ovog rješenja nije dopuštena žalba.</w:t>
      </w:r>
    </w:p>
    <w:p w:rsidRDefault="00ED4E59" w:rsidP="00ED4E59" w:rsidR="00ED4E59">
      <w:pPr>
        <w:spacing w:after="0"/>
        <w:jc w:val="both"/>
      </w:pPr>
    </w:p>
    <w:p w:rsidRDefault="00ED4E59" w:rsidP="00ED4E59" w:rsidR="00ED4E59">
      <w:pPr>
        <w:spacing w:after="0"/>
        <w:jc w:val="both"/>
      </w:pPr>
    </w:p>
    <w:p w:rsidRDefault="00ED4E59" w:rsidP="00ED4E59" w:rsidR="00ED4E59">
      <w:pPr>
        <w:spacing w:after="0"/>
        <w:jc w:val="both"/>
      </w:pPr>
    </w:p>
    <w:p w:rsidRDefault="00ED4E59" w:rsidP="00ED4E59" w:rsidR="00ED4E59">
      <w:pPr>
        <w:spacing w:after="0"/>
        <w:jc w:val="both"/>
      </w:pPr>
      <w:r>
        <w:t>DNA:  -     e-Oglasna ploča suda.</w:t>
      </w:r>
    </w:p>
    <w:p w:rsidRDefault="00ED4E59" w:rsidP="00ED4E59" w:rsidR="00ED4E59">
      <w:pPr>
        <w:spacing w:after="0"/>
        <w:jc w:val="both"/>
        <w:rPr>
          <w:b/>
        </w:rPr>
      </w:pPr>
    </w:p>
    <w:p w:rsidRDefault="00EA1C6D" w:rsidP="00ED4E59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E59" w:rsidR="008333A9">
    <w:pPr>
      <w:pStyle w:val="Zaglavlje"/>
    </w:pPr>
    <w:r>
      <w:rPr>
        <w:rStyle w:val="PozadinaSvijetloCrvena"/>
        <w:shd w:fill="auto" w:color="auto" w:val="clear"/>
      </w:rPr>
      <w:t>Poslovni broj. 7 St-1184/15-23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B13D54"/>
    <w:multiLevelType w:val="hybridMultilevel"/>
    <w:tmpl w:val="C2CECC14"/>
    <w:lvl w:tplc="B86CB22C" w:ilvl="0">
      <w:start w:val="3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4E59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3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St-1184/2015-23</izvorni_sadrzaj>
    <derivirana_varijabla naziv="DomainObject.Oznaka_1">St-1184/2015-23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St-1184/2015</izvorni_sadrzaj>
    <derivirana_varijabla naziv="DomainObject.Predmet.OznakaBroj_1">St-1184/2015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LEPOGLAVSKA TVORNICA STOLACA društvo s ograničenom odgovornošću za proizvodnju, trgovinu i usluge</izvorni_sadrzaj>
    <derivirana_varijabla naziv="DomainObject.Predmet.StrankaFormated_1">  LEPOGLAVSKA TVORNICA STOLACA društvo s ograničenom odgovornošću za proizvodnju, trgovinu i usluge</derivirana_varijabla>
  </DomainObject.Predmet.StrankaFormated>
  <DomainObject.Predmet.StrankaFormatedOIB>
    <izvorni_sadrzaj>  LEPOGLAVSKA TVORNICA STOLACA društvo s ograničenom odgovornošću za proizvodnju, trgovinu i usluge, OIB 62939267187</izvorni_sadrzaj>
    <derivirana_varijabla naziv="DomainObject.Predmet.StrankaFormatedOIB_1">  LEPOGLAVSKA TVORNICA STOLACA društvo s ograničenom odgovornošću za proizvodnju, trgovinu i usluge, OIB 62939267187</derivirana_varijabla>
  </DomainObject.Predmet.StrankaFormatedOIB>
  <DomainObject.Predmet.StrankaFormatedWithAdress>
    <izvorni_sadrzaj> LEPOGLAVSKA TVORNICA STOLACA društvo s ograničenom odgovornošću za proizvodnju, trgovinu i usluge, Hrvatskih pavlina 44, 42250 Lepoglava</izvorni_sadrzaj>
    <derivirana_varijabla naziv="DomainObject.Predmet.StrankaFormatedWithAdress_1"> LEPOGLAVSKA TVORNICA STOLACA društvo s ograničenom odgovornošću za proizvodnju, trgovinu i usluge, Hrvatskih pavlina 44, 42250 Lepoglava</derivirana_varijabla>
  </DomainObject.Predmet.StrankaFormatedWithAdress>
  <DomainObject.Predmet.StrankaFormatedWithAdressOIB>
    <izvorni_sadrzaj> LEPOGLAVSKA TVORNICA STOLACA društvo s ograničenom odgovornošću za proizvodnju, trgovinu i usluge, OIB 62939267187, Hrvatskih pavlina 44, 42250 Lepoglava</izvorni_sadrzaj>
    <derivirana_varijabla naziv="DomainObject.Predmet.StrankaFormatedWithAdressOIB_1"> LEPOGLAVSKA TVORNICA STOLACA društvo s ograničenom odgovornošću za proizvodnju, trgovinu i usluge, OIB 62939267187, Hrvatskih pavlina 44, 42250 Lepoglava</derivirana_varijabla>
  </DomainObject.Predmet.StrankaFormatedWithAdressOIB>
  <DomainObject.Predmet.StrankaWithAdress>
    <izvorni_sadrzaj>LEPOGLAVSKA TVORNICA STOLACA društvo s ograničenom odgovornošću za proizvodnju, trgovinu i usluge Hrvatskih pavlina 44,42250 Lepoglava</izvorni_sadrzaj>
    <derivirana_varijabla naziv="DomainObject.Predmet.StrankaWithAdress_1">LEPOGLAVSKA TVORNICA STOLACA društvo s ograničenom odgovornošću za proizvodnju, trgovinu i usluge Hrvatskih pavlina 44,42250 Lepoglava</derivirana_varijabla>
  </DomainObject.Predmet.StrankaWithAdress>
  <DomainObject.Predmet.StrankaWithAdressOIB>
    <izvorni_sadrzaj>LEPOGLAVSKA TVORNICA STOLACA društvo s ograničenom odgovornošću za proizvodnju, trgovinu i usluge, OIB 62939267187, Hrvatskih pavlina 44,42250 Lepoglava</izvorni_sadrzaj>
    <derivirana_varijabla naziv="DomainObject.Predmet.StrankaWithAdressOIB_1">LEPOGLAVSKA TVORNICA STOLACA društvo s ograničenom odgovornošću za proizvodnju, trgovinu i usluge, OIB 62939267187, Hrvatskih pavlina 44,42250 Lepoglava</derivirana_varijabla>
  </DomainObject.Predmet.StrankaWithAdressOIB>
  <DomainObject.Predmet.StrankaNazivFormated>
    <izvorni_sadrzaj>LEPOGLAVSKA TVORNICA STOLACA društvo s ograničenom odgovornošću za proizvodnju, trgovinu i usluge</izvorni_sadrzaj>
    <derivirana_varijabla naziv="DomainObject.Predmet.StrankaNazivFormated_1">LEPOGLAVSKA TVORNICA STOLACA društvo s ograničenom odgovornošću za proizvodnju, trgovinu i usluge</derivirana_varijabla>
  </DomainObject.Predmet.StrankaNazivFormated>
  <DomainObject.Predmet.StrankaNazivFormatedOIB>
    <izvorni_sadrzaj>LEPOGLAVSKA TVORNICA STOLACA društvo s ograničenom odgovornošću za proizvodnju, trgovinu i usluge, OIB 62939267187</izvorni_sadrzaj>
    <derivirana_varijabla naziv="DomainObject.Predmet.StrankaNazivFormatedOIB_1">LEPOGLAVSKA TVORNICA STOLACA društvo s ograničenom odgovornošću za proizvodnju, trgovinu i usluge, OIB 62939267187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12853908.73</izvorni_sadrzaj>
    <derivirana_varijabla naziv="DomainObject.Predmet.TrenutnaVrijednost_1">12853908.73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LEPOGLAVSKA TVORNICA STOLACA društvo s ograničenom odgovornošću za proizvodnju, trgovinu i usluge</item>
    </izvorni_sadrzaj>
    <derivirana_varijabla naziv="DomainObject.Predmet.StrankaListFormated_1">
      <item>LEPOGLAVSKA TVORNICA STOLACA društvo s ograničenom odgovornošću za proizvodnju, trgovinu i usluge</item>
    </derivirana_varijabla>
  </DomainObject.Predmet.StrankaListFormated>
  <DomainObject.Predmet.StrankaListFormatedOIB>
    <izvorni_sadrzaj>
      <item>LEPOGLAVSKA TVORNICA STOLACA društvo s ograničenom odgovornošću za proizvodnju, trgovinu i usluge, OIB 62939267187</item>
    </izvorni_sadrzaj>
    <derivirana_varijabla naziv="DomainObject.Predmet.StrankaListFormatedOIB_1">
      <item>LEPOGLAVSKA TVORNICA STOLACA društvo s ograničenom odgovornošću za proizvodnju, trgovinu i usluge, OIB 62939267187</item>
    </derivirana_varijabla>
  </DomainObject.Predmet.StrankaListFormatedOIB>
  <DomainObject.Predmet.StrankaListFormatedWithAdress>
    <izvorni_sadrzaj>
      <item>LEPOGLAVSKA TVORNICA STOLACA društvo s ograničenom odgovornošću za proizvodnju, trgovinu i usluge, Hrvatskih pavlina 44, 42250 Lepoglava</item>
    </izvorni_sadrzaj>
    <derivirana_varijabla naziv="DomainObject.Predmet.StrankaListFormatedWithAdress_1">
      <item>LEPOGLAVSKA TVORNICA STOLACA društvo s ograničenom odgovornošću za proizvodnju, trgovinu i usluge, Hrvatskih pavlina 44, 42250 Lepoglava</item>
    </derivirana_varijabla>
  </DomainObject.Predmet.StrankaListFormatedWithAdress>
  <DomainObject.Predmet.StrankaListFormatedWithAdressOIB>
    <izvorni_sadrzaj>
      <item>LEPOGLAVSKA TVORNICA STOLACA društvo s ograničenom odgovornošću za proizvodnju, trgovinu i usluge, OIB 62939267187, Hrvatskih pavlina 44, 42250 Lepoglava</item>
    </izvorni_sadrzaj>
    <derivirana_varijabla naziv="DomainObject.Predmet.StrankaListFormatedWithAdressOIB_1">
      <item>LEPOGLAVSKA TVORNICA STOLACA društvo s ograničenom odgovornošću za proizvodnju, trgovinu i usluge, OIB 62939267187, Hrvatskih pavlina 44, 42250 Lepoglava</item>
    </derivirana_varijabla>
  </DomainObject.Predmet.StrankaListFormatedWithAdressOIB>
  <DomainObject.Predmet.StrankaListNazivFormated>
    <izvorni_sadrzaj>
      <item>LEPOGLAVSKA TVORNICA STOLACA društvo s ograničenom odgovornošću za proizvodnju, trgovinu i usluge</item>
    </izvorni_sadrzaj>
    <derivirana_varijabla naziv="DomainObject.Predmet.StrankaListNazivFormated_1">
      <item>LEPOGLAVSKA TVORNICA STOLACA društvo s ograničenom odgovornošću za proizvodnju, trgovinu i usluge</item>
    </derivirana_varijabla>
  </DomainObject.Predmet.StrankaListNazivFormated>
  <DomainObject.Predmet.StrankaListNazivFormatedOIB>
    <izvorni_sadrzaj>
      <item>LEPOGLAVSKA TVORNICA STOLACA društvo s ograničenom odgovornošću za proizvodnju, trgovinu i usluge, OIB 62939267187</item>
    </izvorni_sadrzaj>
    <derivirana_varijabla naziv="DomainObject.Predmet.StrankaListNazivFormatedOIB_1">
      <item>LEPOGLAVSKA TVORNICA STOLACA društvo s ograničenom odgovornošću za proizvodnju, trgovinu i usluge, OIB 62939267187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St-1184/2015-23</izvorni_sadrzaj>
    <derivirana_varijabla naziv="DomainObject.PoslovniBrojDokumenta_1">St-1184/2015-23</derivirana_varijabla>
  </DomainObject.PoslovniBrojDokumenta>
  <DomainObject.Predmet.StrankaIDrugi>
    <izvorni_sadrzaj>LEPOGLAVSKA TVORNICA STOLACA društvo s ograničenom odgovornošću za proizvodnju, trgovinu i usluge</izvorni_sadrzaj>
    <derivirana_varijabla naziv="DomainObject.Predmet.StrankaIDrugi_1">LEPOGLAVSKA TVORNICA STOLACA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LEPOGLAVSKA TVORNICA STOLACA društvo s ograničenom odgovornošću za proizvodnju, trgovinu i usluge, OIB 62939267187, Hrvatskih pavlina 44, 42250 Lepoglava</izvorni_sadrzaj>
    <derivirana_varijabla naziv="DomainObject.Predmet.StrankaIDrugiAdressOIB_1">LEPOGLAVSKA TVORNICA STOLACA društvo s ograničenom odgovornošću za proizvodnju, trgovinu i usluge, OIB 62939267187, Hrvatskih pavlina 44, 42250 Lepoglava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LEPOGLAVSKA TVORNICA STOLACA društvo s ograničenom odgovornošću za proizvodnju, trgovinu i usluge</item>
      <item>Financijska agencija</item>
      <item>Sudski registar</item>
    </izvorni_sadrzaj>
    <derivirana_varijabla naziv="DomainObject.Predmet.SudioniciListNaziv_1">
      <item>LEPOGLAVSKA TVORNICA STOLACA društvo s ograničenom odgovornošću za proizvodnju, trgovinu i usluge</item>
      <item>Financijska agencija</item>
      <item>Sudski registar</item>
    </derivirana_varijabla>
  </DomainObject.Predmet.SudioniciListNaziv>
  <DomainObject.Predmet.SudioniciListAdressOIB>
    <izvorni_sadrzaj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izvorni_sadrzaj>
    <derivirana_varijabla naziv="DomainObject.Predmet.SudioniciListAdressOIB_1">
      <item>LEPOGLAVSKA TVORNICA STOLACA društvo s ograničenom odgovornošću za proizvodnju, trgovinu i usluge, OIB 62939267187, Hrvatskih pavlina 44,42250 Lepoglava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8D287-439D-4186-9133-ED7F4CD3E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663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2016-05-24T08:25:00Z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St-1184/2015-23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