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3ebac" w14:paraId="a13ebac" w:rsidRDefault="00F248F9" w:rsidP="00F248F9" w:rsidR="00F248F9" w:rsidRPr="00F248F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 </w:t>
      </w:r>
      <w:r w:rsidR="00C508B2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>TRGOVAČKI SUD U VARAŽDINU</w:t>
      </w:r>
    </w:p>
    <w:p w:rsidRDefault="00F248F9" w:rsidP="00F248F9" w:rsidR="00F248F9" w:rsidRPr="00F248F9">
      <w:pPr>
        <w:rPr>
          <w:rFonts w:hAnsi="Times New Roman" w:ascii="Times New Roman"/>
          <w:bCs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F248F9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</w:p>
    <w:p w:rsidRDefault="00273580" w:rsidP="00F248F9" w:rsidR="00273580" w:rsidRPr="00F248F9">
      <w:pPr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023165">
        <w:rPr>
          <w:rFonts w:hAnsi="Times New Roman" w:ascii="Times New Roman"/>
          <w:szCs w:val="24"/>
          <w:lang w:val="hr-HR"/>
        </w:rPr>
        <w:tab/>
      </w:r>
    </w:p>
    <w:p w:rsidRDefault="00006084" w:rsidP="00B45818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B6982" w:rsidR="000B6982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E11AB8" w:rsidR="00273580" w:rsidRPr="00420DD8">
      <w:pPr>
        <w:ind w:firstLine="720"/>
        <w:jc w:val="both"/>
        <w:rPr>
          <w:rFonts w:hAnsi="Times New Roman" w:ascii="Times New Roman"/>
          <w:szCs w:val="24"/>
        </w:rPr>
      </w:pPr>
      <w:r w:rsidRPr="00B57A6D">
        <w:rPr>
          <w:rFonts w:hAnsi="Times New Roman" w:ascii="Times New Roman"/>
          <w:szCs w:val="24"/>
          <w:lang w:val="hr-HR"/>
        </w:rPr>
        <w:t>Trgovački sud u Varaždinu,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po sucu toga suda Kseniji Flack-Makitan, kao stečajnom sucu u stečajnom postupku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nad stečajnim dužnikom</w:t>
      </w:r>
      <w:r w:rsidR="00420DD8" w:rsidRPr="00420DD8">
        <w:rPr>
          <w:rFonts w:hAnsi="Times New Roman" w:ascii="Times New Roman"/>
          <w:szCs w:val="24"/>
        </w:rPr>
        <w:t xml:space="preserve"> </w:t>
      </w:r>
      <w:r w:rsidR="00E11AB8">
        <w:rPr>
          <w:rFonts w:hAnsi="Times New Roman" w:ascii="Times New Roman"/>
          <w:szCs w:val="24"/>
        </w:rPr>
        <w:t>KREŠIMIR PROJEKT d.o.o. u stečaju, Varaždin, J. Draškovića 2</w:t>
      </w:r>
      <w:r w:rsidR="00E11AB8" w:rsidRPr="00063367">
        <w:rPr>
          <w:rFonts w:hAnsi="Times New Roman" w:ascii="Times New Roman"/>
          <w:szCs w:val="24"/>
        </w:rPr>
        <w:t xml:space="preserve">, </w:t>
      </w:r>
      <w:r w:rsidR="00E11AB8">
        <w:rPr>
          <w:rFonts w:hAnsi="Times New Roman" w:ascii="Times New Roman"/>
          <w:szCs w:val="24"/>
        </w:rPr>
        <w:t xml:space="preserve">OIB: 57689615125, </w:t>
      </w:r>
      <w:r w:rsidR="00476958">
        <w:rPr>
          <w:rFonts w:hAnsi="Times New Roman" w:ascii="Times New Roman"/>
          <w:szCs w:val="24"/>
        </w:rPr>
        <w:t>11. travnja</w:t>
      </w:r>
      <w:r w:rsidR="00E11AB8">
        <w:rPr>
          <w:rFonts w:hAnsi="Times New Roman" w:ascii="Times New Roman"/>
          <w:szCs w:val="24"/>
        </w:rPr>
        <w:t xml:space="preserve"> </w:t>
      </w:r>
      <w:r w:rsidR="00C02082">
        <w:rPr>
          <w:rFonts w:hAnsi="Times New Roman" w:ascii="Times New Roman"/>
          <w:szCs w:val="24"/>
        </w:rPr>
        <w:t>2016.</w:t>
      </w:r>
    </w:p>
    <w:p w:rsidRDefault="00273580" w:rsidP="003557BF" w:rsidR="00273580" w:rsidRPr="00B57A6D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3964F9" w:rsidP="00B45818" w:rsidR="003964F9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I. </w:t>
      </w:r>
      <w:r w:rsidR="00BA009A" w:rsidRPr="00023165">
        <w:rPr>
          <w:rFonts w:hAnsi="Times New Roman" w:ascii="Times New Roman"/>
          <w:szCs w:val="24"/>
          <w:lang w:val="hr-HR"/>
        </w:rPr>
        <w:t>U</w:t>
      </w:r>
      <w:r w:rsidR="008202AE" w:rsidRPr="00023165">
        <w:rPr>
          <w:rFonts w:hAnsi="Times New Roman" w:ascii="Times New Roman"/>
          <w:szCs w:val="24"/>
          <w:lang w:val="hr-HR"/>
        </w:rPr>
        <w:t xml:space="preserve"> ovome predmetu određuje se ročište </w:t>
      </w:r>
      <w:r w:rsidR="00BA009A" w:rsidRPr="00023165">
        <w:rPr>
          <w:rFonts w:hAnsi="Times New Roman" w:ascii="Times New Roman"/>
          <w:szCs w:val="24"/>
          <w:lang w:val="hr-HR"/>
        </w:rPr>
        <w:t xml:space="preserve">za diobu kupovnine, </w:t>
      </w:r>
      <w:r w:rsidRPr="00023165">
        <w:rPr>
          <w:rFonts w:hAnsi="Times New Roman" w:ascii="Times New Roman"/>
          <w:szCs w:val="24"/>
          <w:lang w:val="hr-HR"/>
        </w:rPr>
        <w:t>kod ovoga suda u Varaždinu, B. Radića 2, soba 23</w:t>
      </w:r>
      <w:r w:rsidR="00A3468B" w:rsidRPr="00023165">
        <w:rPr>
          <w:rFonts w:hAnsi="Times New Roman" w:ascii="Times New Roman"/>
          <w:szCs w:val="24"/>
          <w:lang w:val="hr-HR"/>
        </w:rPr>
        <w:t>2</w:t>
      </w:r>
      <w:r w:rsidR="000629DD" w:rsidRPr="00023165">
        <w:rPr>
          <w:rFonts w:hAnsi="Times New Roman" w:ascii="Times New Roman"/>
          <w:szCs w:val="24"/>
          <w:lang w:val="hr-HR"/>
        </w:rPr>
        <w:t xml:space="preserve">/II, za </w:t>
      </w:r>
    </w:p>
    <w:p w:rsidRDefault="003964F9" w:rsidR="003964F9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476958" w:rsidP="00476958" w:rsidR="00BA009A">
      <w:pPr>
        <w:ind w:left="360"/>
        <w:jc w:val="center"/>
        <w:rPr>
          <w:rFonts w:hAnsi="Times New Roman" w:ascii="Times New Roman"/>
          <w:b/>
          <w:szCs w:val="24"/>
        </w:rPr>
      </w:pPr>
      <w:r w:rsidRPr="00476958">
        <w:rPr>
          <w:rFonts w:hAnsi="Times New Roman" w:ascii="Times New Roman"/>
          <w:b/>
          <w:szCs w:val="24"/>
        </w:rPr>
        <w:t>11. svibnja</w:t>
      </w:r>
      <w:r w:rsidR="00C02082" w:rsidRPr="00476958">
        <w:rPr>
          <w:rFonts w:hAnsi="Times New Roman" w:ascii="Times New Roman"/>
          <w:b/>
          <w:szCs w:val="24"/>
        </w:rPr>
        <w:t xml:space="preserve"> 2016</w:t>
      </w:r>
      <w:r w:rsidR="00B45818" w:rsidRPr="00476958">
        <w:rPr>
          <w:rFonts w:hAnsi="Times New Roman" w:ascii="Times New Roman"/>
          <w:b/>
          <w:szCs w:val="24"/>
        </w:rPr>
        <w:t>.</w:t>
      </w:r>
      <w:r w:rsidR="00FA6542" w:rsidRPr="00476958">
        <w:rPr>
          <w:rFonts w:hAnsi="Times New Roman" w:ascii="Times New Roman"/>
          <w:b/>
          <w:szCs w:val="24"/>
        </w:rPr>
        <w:t xml:space="preserve"> godine u </w:t>
      </w:r>
      <w:r>
        <w:rPr>
          <w:rFonts w:hAnsi="Times New Roman" w:ascii="Times New Roman"/>
          <w:b/>
          <w:szCs w:val="24"/>
        </w:rPr>
        <w:t>09,30</w:t>
      </w:r>
      <w:r w:rsidR="00B57A6D" w:rsidRPr="00476958">
        <w:rPr>
          <w:rFonts w:hAnsi="Times New Roman" w:ascii="Times New Roman"/>
          <w:b/>
          <w:szCs w:val="24"/>
        </w:rPr>
        <w:t xml:space="preserve"> </w:t>
      </w:r>
      <w:r w:rsidR="00FA6542" w:rsidRPr="00476958">
        <w:rPr>
          <w:rFonts w:hAnsi="Times New Roman" w:ascii="Times New Roman"/>
          <w:b/>
          <w:szCs w:val="24"/>
        </w:rPr>
        <w:t>sati</w:t>
      </w:r>
      <w:r w:rsidR="00BA009A" w:rsidRPr="00476958">
        <w:rPr>
          <w:rFonts w:hAnsi="Times New Roman" w:ascii="Times New Roman"/>
          <w:b/>
          <w:szCs w:val="24"/>
        </w:rPr>
        <w:t xml:space="preserve">, </w:t>
      </w:r>
    </w:p>
    <w:p w:rsidRDefault="00476958" w:rsidP="00476958" w:rsidR="00476958" w:rsidRPr="00476958">
      <w:pPr>
        <w:ind w:left="360"/>
        <w:jc w:val="center"/>
        <w:rPr>
          <w:rFonts w:hAnsi="Times New Roman" w:ascii="Times New Roman"/>
          <w:b/>
          <w:szCs w:val="24"/>
        </w:rPr>
      </w:pPr>
    </w:p>
    <w:p w:rsidRDefault="00BA009A" w:rsidR="00BA009A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na koje se </w:t>
      </w:r>
      <w:r w:rsidR="00B45818">
        <w:rPr>
          <w:rFonts w:hAnsi="Times New Roman" w:ascii="Times New Roman"/>
          <w:szCs w:val="24"/>
          <w:lang w:val="hr-HR"/>
        </w:rPr>
        <w:t xml:space="preserve">dostavom </w:t>
      </w:r>
      <w:r w:rsidRPr="00023165">
        <w:rPr>
          <w:rFonts w:hAnsi="Times New Roman" w:ascii="Times New Roman"/>
          <w:szCs w:val="24"/>
          <w:lang w:val="hr-HR"/>
        </w:rPr>
        <w:t>ovog rješenja 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Pr="00023165">
        <w:rPr>
          <w:rFonts w:hAnsi="Times New Roman" w:ascii="Times New Roman"/>
          <w:szCs w:val="24"/>
          <w:lang w:val="hr-HR"/>
        </w:rPr>
        <w:t>:</w:t>
      </w:r>
    </w:p>
    <w:p w:rsidRDefault="00B45818" w:rsidP="003A1B43" w:rsidR="00B45818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420DD8" w:rsidP="00420DD8" w:rsidR="00420DD8" w:rsidRPr="00CA3ECD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 w:rsidRPr="00CA3ECD">
        <w:rPr>
          <w:rFonts w:hAnsi="Times New Roman" w:ascii="Times New Roman"/>
          <w:szCs w:val="24"/>
          <w:lang w:val="hr-HR"/>
        </w:rPr>
        <w:t>Stečajni upravitelj,</w:t>
      </w:r>
      <w:r w:rsidR="000E13AF">
        <w:rPr>
          <w:rFonts w:hAnsi="Times New Roman" w:ascii="Times New Roman"/>
          <w:szCs w:val="24"/>
          <w:lang w:val="hr-HR"/>
        </w:rPr>
        <w:t xml:space="preserve"> Nenad Homar, Koprivnica, Dravska 1, </w:t>
      </w:r>
    </w:p>
    <w:p w:rsidRDefault="00420DD8" w:rsidP="00420DD8" w:rsidR="00420DD8" w:rsidRPr="00CA3ECD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 w:rsidRPr="00CA3ECD">
        <w:rPr>
          <w:rFonts w:hAnsi="Times New Roman" w:ascii="Times New Roman"/>
          <w:szCs w:val="24"/>
          <w:lang w:val="hr-HR"/>
        </w:rPr>
        <w:t>Razlučni vjerovnik Republika Hrvatska, po Županijskom državnom odvjetništvu u Varaždinu, Građansko – upravni odjel, Varaždin, Braće Radića 2,</w:t>
      </w:r>
    </w:p>
    <w:p w:rsidRDefault="00420DD8" w:rsidP="00E11AB8" w:rsidR="00420DD8" w:rsidRPr="00CA3ECD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 w:rsidRPr="00CA3ECD">
        <w:rPr>
          <w:rFonts w:hAnsi="Times New Roman" w:ascii="Times New Roman"/>
          <w:szCs w:val="24"/>
          <w:lang w:val="hr-HR"/>
        </w:rPr>
        <w:t xml:space="preserve">Razlučni vjerovnik </w:t>
      </w:r>
      <w:r w:rsidR="000E13AF">
        <w:rPr>
          <w:rFonts w:hAnsi="Times New Roman" w:ascii="Times New Roman"/>
          <w:szCs w:val="24"/>
          <w:lang w:val="hr-HR"/>
        </w:rPr>
        <w:t>Podravska banka d.d., Koprivnica, Opatička 1a,</w:t>
      </w:r>
      <w:r w:rsidR="00476958">
        <w:rPr>
          <w:rFonts w:hAnsi="Times New Roman" w:ascii="Times New Roman"/>
          <w:szCs w:val="24"/>
          <w:lang w:val="hr-HR"/>
        </w:rPr>
        <w:t xml:space="preserve"> po punomoćnicima odvjetnicima iz Zajedničkog odvjetničkog ureda Ljiljana Jedvaj Peterlin i Ivan Mesić iz Koprivnice,</w:t>
      </w:r>
    </w:p>
    <w:p w:rsidRDefault="00453444" w:rsidP="00F248F9" w:rsidR="00453444" w:rsidRPr="0002316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420DD8" w:rsidP="00420DD8" w:rsidR="00420DD8" w:rsidRPr="00835EF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>Upozoravaju se stečajni vjerovnici stečajnog dužnika</w:t>
      </w:r>
      <w:r w:rsidR="00E11AB8">
        <w:rPr>
          <w:rFonts w:hAnsi="Times New Roman" w:ascii="Times New Roman"/>
          <w:szCs w:val="24"/>
        </w:rPr>
        <w:t xml:space="preserve"> KREŠIMIR PROJEKT d.o.o. u stečaju, Varaždin, J. Draškovića 2</w:t>
      </w:r>
      <w:r w:rsidR="00E11AB8" w:rsidRPr="00063367">
        <w:rPr>
          <w:rFonts w:hAnsi="Times New Roman" w:ascii="Times New Roman"/>
          <w:szCs w:val="24"/>
        </w:rPr>
        <w:t xml:space="preserve">, </w:t>
      </w:r>
      <w:r w:rsidR="00E11AB8">
        <w:rPr>
          <w:rFonts w:hAnsi="Times New Roman" w:ascii="Times New Roman"/>
          <w:szCs w:val="24"/>
        </w:rPr>
        <w:t>OIB: 57689615125</w:t>
      </w:r>
      <w:r w:rsidRPr="00835EF7">
        <w:rPr>
          <w:rFonts w:hAnsi="Times New Roman" w:ascii="Times New Roman"/>
          <w:szCs w:val="24"/>
          <w:lang w:val="hr-HR"/>
        </w:rPr>
        <w:t xml:space="preserve">, da će se tražbine vjerovnika koji ne dođu na ročište uzeti prema stanju koje proizlazi iz zemljišne knjige i spisa, te da visinu tražbine i red namirenja mogu osporiti najkasnije na ročištu za diobu kupovnine. </w:t>
      </w:r>
    </w:p>
    <w:p w:rsidRDefault="00596ECA" w:rsidP="008202AE" w:rsidR="00596ECA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273580" w:rsidP="00F248F9" w:rsidR="00FA4A02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362F71">
        <w:rPr>
          <w:rFonts w:hAnsi="Times New Roman" w:ascii="Times New Roman"/>
          <w:szCs w:val="24"/>
          <w:lang w:val="hr-HR"/>
        </w:rPr>
        <w:t>11. travnja</w:t>
      </w:r>
      <w:r w:rsidR="00C02082">
        <w:rPr>
          <w:rFonts w:hAnsi="Times New Roman" w:ascii="Times New Roman"/>
          <w:szCs w:val="24"/>
          <w:lang w:val="hr-HR"/>
        </w:rPr>
        <w:t xml:space="preserve"> 2016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  <w:r w:rsidR="00FA6542" w:rsidRPr="00023165">
        <w:rPr>
          <w:rFonts w:hAnsi="Times New Roman" w:ascii="Times New Roman"/>
          <w:szCs w:val="24"/>
          <w:lang w:val="hr-HR"/>
        </w:rPr>
        <w:t xml:space="preserve"> godine</w:t>
      </w:r>
      <w:r w:rsidRPr="00023165">
        <w:rPr>
          <w:rFonts w:hAnsi="Times New Roman" w:ascii="Times New Roman"/>
          <w:szCs w:val="24"/>
          <w:lang w:val="hr-HR"/>
        </w:rPr>
        <w:t>.</w:t>
      </w:r>
    </w:p>
    <w:p w:rsidRDefault="00F248F9" w:rsidP="00F248F9" w:rsidR="00F248F9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E11AB8" w:rsidP="00F248F9" w:rsidR="00E11AB8" w:rsidRPr="00F248F9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FA4A02" w:rsidP="00596ECA" w:rsidR="00FA4A02">
      <w:pPr>
        <w:ind w:firstLine="708" w:left="5664"/>
        <w:jc w:val="both"/>
        <w:rPr>
          <w:rFonts w:hAnsi="Times New Roman" w:ascii="Times New Roman"/>
          <w:szCs w:val="24"/>
        </w:rPr>
      </w:pPr>
      <w:r>
        <w:tab/>
      </w:r>
      <w:r w:rsidR="00B45818" w:rsidRPr="00B45818">
        <w:rPr>
          <w:rFonts w:hAnsi="Times New Roman" w:ascii="Times New Roman"/>
          <w:szCs w:val="24"/>
        </w:rPr>
        <w:t>SUDAC</w:t>
      </w:r>
    </w:p>
    <w:p w:rsidRDefault="00DC0FD3" w:rsidP="00596ECA" w:rsidR="00DC0FD3" w:rsidRPr="00B45818">
      <w:pPr>
        <w:ind w:firstLine="708" w:left="5664"/>
        <w:jc w:val="both"/>
        <w:rPr>
          <w:rFonts w:hAnsi="Times New Roman" w:ascii="Times New Roman"/>
          <w:szCs w:val="24"/>
        </w:rPr>
      </w:pPr>
    </w:p>
    <w:p w:rsidRDefault="00B45818" w:rsidP="00596ECA" w:rsidR="00FA4A02">
      <w:pPr>
        <w:ind w:firstLine="708" w:left="4956"/>
        <w:jc w:val="both"/>
        <w:rPr>
          <w:rFonts w:hAnsi="Times New Roman" w:ascii="Times New Roman"/>
          <w:szCs w:val="24"/>
        </w:rPr>
      </w:pPr>
      <w:r w:rsidRPr="00B45818">
        <w:rPr>
          <w:rFonts w:hAnsi="Times New Roman" w:ascii="Times New Roman"/>
          <w:szCs w:val="24"/>
        </w:rPr>
        <w:t>Ksenija Flack-Makitan, v.r.</w:t>
      </w:r>
    </w:p>
    <w:p w:rsidRDefault="00DC0FD3" w:rsidP="00596ECA" w:rsidR="00DC0FD3" w:rsidRPr="00B45818">
      <w:pPr>
        <w:ind w:firstLine="708" w:left="4956"/>
        <w:jc w:val="both"/>
        <w:rPr>
          <w:rFonts w:hAnsi="Times New Roman" w:ascii="Times New Roman"/>
          <w:szCs w:val="24"/>
        </w:rPr>
      </w:pPr>
    </w:p>
    <w:p w:rsidRDefault="00B45818" w:rsidP="00B45818" w:rsidR="00B45818">
      <w:pPr>
        <w:ind w:left="4956"/>
        <w:jc w:val="both"/>
        <w:rPr>
          <w:rFonts w:hAnsi="Times New Roman" w:ascii="Times New Roman"/>
          <w:szCs w:val="24"/>
        </w:rPr>
      </w:pPr>
      <w:r w:rsidRPr="00B45818">
        <w:rPr>
          <w:rFonts w:hAnsi="Times New Roman" w:ascii="Times New Roman"/>
          <w:szCs w:val="24"/>
        </w:rPr>
        <w:t>Za točnost otpravka – ovlašteni službenik:</w:t>
      </w:r>
    </w:p>
    <w:p w:rsidRDefault="00B45818" w:rsidP="00B45818" w:rsidR="00B45818">
      <w:pPr>
        <w:ind w:left="4956"/>
        <w:jc w:val="both"/>
        <w:rPr>
          <w:rFonts w:hAnsi="Times New Roman" w:ascii="Times New Roman"/>
          <w:szCs w:val="24"/>
        </w:rPr>
      </w:pPr>
    </w:p>
    <w:p w:rsidRDefault="00FA6542" w:rsidP="00DC0FD3" w:rsidR="00FA6542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 w:rsidRPr="00B45818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  <w:r w:rsidRPr="00DD489D">
        <w:rPr>
          <w:rFonts w:hAnsi="Times New Roman" w:ascii="Times New Roman"/>
          <w:szCs w:val="24"/>
        </w:rPr>
        <w:t>DNA:</w:t>
      </w: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</w:p>
    <w:p w:rsidRDefault="002B2CE4" w:rsidP="002B2CE4" w:rsidR="002B2CE4" w:rsidRPr="00750F43">
      <w:pPr>
        <w:ind w:left="360"/>
        <w:jc w:val="both"/>
        <w:rPr>
          <w:rFonts w:hAnsi="Times New Roman" w:ascii="Times New Roman"/>
          <w:szCs w:val="24"/>
        </w:rPr>
      </w:pPr>
    </w:p>
    <w:p w:rsidRDefault="00B45818" w:rsidP="00B45818" w:rsidR="00B45818">
      <w:pPr>
        <w:jc w:val="both"/>
        <w:rPr>
          <w:rFonts w:hAnsi="Times New Roman" w:ascii="Times New Roman"/>
          <w:szCs w:val="24"/>
        </w:rPr>
      </w:pPr>
    </w:p>
    <w:p w:rsidRDefault="000E13AF" w:rsidP="000E13AF" w:rsidR="000E13AF" w:rsidRPr="00CA3ECD">
      <w:pPr>
        <w:widowControl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Pr="00CA3ECD">
        <w:rPr>
          <w:rFonts w:hAnsi="Times New Roman" w:ascii="Times New Roman"/>
          <w:szCs w:val="24"/>
          <w:lang w:val="hr-HR"/>
        </w:rPr>
        <w:t>Stečajni upravitelj,</w:t>
      </w:r>
      <w:r>
        <w:rPr>
          <w:rFonts w:hAnsi="Times New Roman" w:ascii="Times New Roman"/>
          <w:szCs w:val="24"/>
          <w:lang w:val="hr-HR"/>
        </w:rPr>
        <w:t xml:space="preserve"> Nenad Homar, Koprivnica, Dravska 1, </w:t>
      </w:r>
    </w:p>
    <w:p w:rsidRDefault="000E13AF" w:rsidP="000E13AF" w:rsidR="000E13AF" w:rsidRPr="00CA3ECD">
      <w:pPr>
        <w:widowControl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Pr="00CA3ECD">
        <w:rPr>
          <w:rFonts w:hAnsi="Times New Roman" w:ascii="Times New Roman"/>
          <w:szCs w:val="24"/>
          <w:lang w:val="hr-HR"/>
        </w:rPr>
        <w:t>Razlučni vjerovnik Republika Hrvatska, po Županijskom državnom odvjetništvu u Varaždinu, Građansko – upravni odjel, Varaždin, Braće Radića 2,</w:t>
      </w:r>
    </w:p>
    <w:p w:rsidRDefault="000E13AF" w:rsidP="000E13AF" w:rsidR="00362F71">
      <w:pPr>
        <w:widowControl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Pr="00CA3ECD">
        <w:rPr>
          <w:rFonts w:hAnsi="Times New Roman" w:ascii="Times New Roman"/>
          <w:szCs w:val="24"/>
          <w:lang w:val="hr-HR"/>
        </w:rPr>
        <w:t xml:space="preserve">Razlučni vjerovnik </w:t>
      </w:r>
      <w:r>
        <w:rPr>
          <w:rFonts w:hAnsi="Times New Roman" w:ascii="Times New Roman"/>
          <w:szCs w:val="24"/>
          <w:lang w:val="hr-HR"/>
        </w:rPr>
        <w:t>Podravska banka d.d., Koprivnica, Opatička 1a,</w:t>
      </w:r>
      <w:r w:rsidR="00362F71">
        <w:rPr>
          <w:rFonts w:hAnsi="Times New Roman" w:ascii="Times New Roman"/>
          <w:szCs w:val="24"/>
          <w:lang w:val="hr-HR"/>
        </w:rPr>
        <w:t xml:space="preserve"> po punomoćnicima odvjetnicima iz Zajedničkog odvjetničkog ureda Ljiljana Jedvaj Peterlin i Ivan Mesić iz Koprivnice,</w:t>
      </w:r>
      <w:r w:rsidR="00B213EA">
        <w:rPr>
          <w:rFonts w:hAnsi="Times New Roman" w:ascii="Times New Roman"/>
          <w:szCs w:val="24"/>
          <w:lang w:val="hr-HR"/>
        </w:rPr>
        <w:t xml:space="preserve"> Hrvatske državnosti 11a,</w:t>
      </w:r>
    </w:p>
    <w:p w:rsidRDefault="000E13AF" w:rsidP="000E13AF" w:rsidR="000E13AF" w:rsidRPr="00CA3ECD">
      <w:pPr>
        <w:widowControl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-E-oglasna ploča suda,</w:t>
      </w:r>
    </w:p>
    <w:p w:rsidRDefault="00656FF7" w:rsidP="000E13AF" w:rsidR="00656FF7" w:rsidRPr="000E13AF">
      <w:pPr>
        <w:pStyle w:val="Odlomakpopisa"/>
        <w:jc w:val="both"/>
        <w:rPr>
          <w:rFonts w:hAnsi="Times New Roman" w:ascii="Times New Roman"/>
          <w:szCs w:val="24"/>
        </w:rPr>
      </w:pPr>
    </w:p>
    <w:sectPr w:rsidSect="003A1B43" w:rsidR="00656FF7" w:rsidRPr="000E13AF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223F" w:rsidR="001E223F">
      <w:r>
        <w:separator/>
      </w:r>
    </w:p>
  </w:endnote>
  <w:endnote w:id="0" w:type="continuationSeparator">
    <w:p w:rsidRDefault="001E223F" w:rsidR="001E22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223F" w:rsidR="001E223F">
      <w:r>
        <w:separator/>
      </w:r>
    </w:p>
  </w:footnote>
  <w:footnote w:id="0" w:type="continuationSeparator">
    <w:p w:rsidRDefault="001E223F" w:rsidR="001E22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0629DD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0629DD">
      <w:rPr>
        <w:rStyle w:val="Brojstranice"/>
        <w:rFonts w:cs="Arial" w:hAnsi="Arial" w:ascii="Arial"/>
        <w:sz w:val="22"/>
        <w:szCs w:val="22"/>
      </w:rPr>
      <w:fldChar w:fldCharType="begin"/>
    </w:r>
    <w:r w:rsidRPr="000629DD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0629DD">
      <w:rPr>
        <w:rStyle w:val="Brojstranice"/>
        <w:rFonts w:cs="Arial" w:hAnsi="Arial" w:ascii="Arial"/>
        <w:sz w:val="22"/>
        <w:szCs w:val="22"/>
      </w:rPr>
      <w:fldChar w:fldCharType="separate"/>
    </w:r>
    <w:r w:rsidR="00F367E2">
      <w:rPr>
        <w:rStyle w:val="Brojstranice"/>
        <w:rFonts w:cs="Arial" w:hAnsi="Arial" w:ascii="Arial"/>
        <w:noProof/>
        <w:sz w:val="22"/>
        <w:szCs w:val="22"/>
      </w:rPr>
      <w:t>2</w:t>
    </w:r>
    <w:r w:rsidRPr="000629DD">
      <w:rPr>
        <w:rStyle w:val="Brojstranice"/>
        <w:rFonts w:cs="Arial" w:hAnsi="Arial" w:ascii="Arial"/>
        <w:sz w:val="22"/>
        <w:szCs w:val="22"/>
      </w:rPr>
      <w:fldChar w:fldCharType="end"/>
    </w:r>
  </w:p>
  <w:p w:rsidRDefault="003A1B43" w:rsidR="000629DD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362F71">
      <w:rPr>
        <w:rFonts w:hAnsi="Times New Roman" w:ascii="Times New Roman"/>
        <w:szCs w:val="24"/>
      </w:rPr>
      <w:t>318/12-95</w:t>
    </w:r>
  </w:p>
  <w:p w:rsidRDefault="0045786F" w:rsidR="0045786F">
    <w:pPr>
      <w:pStyle w:val="Zaglavlje"/>
      <w:rPr>
        <w:rFonts w:hAnsi="Times New Roman" w:ascii="Times New Roman"/>
        <w:szCs w:val="24"/>
      </w:rPr>
    </w:pPr>
  </w:p>
  <w:p w:rsidRDefault="0045786F" w:rsidR="0045786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45786F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  <w:r w:rsidR="00E11AB8">
      <w:rPr>
        <w:rFonts w:hAnsi="Times New Roman" w:ascii="Times New Roman"/>
        <w:szCs w:val="24"/>
      </w:rPr>
      <w:t xml:space="preserve">Poslovni broj: 5 </w:t>
    </w:r>
    <w:r w:rsidR="00476958">
      <w:rPr>
        <w:rFonts w:hAnsi="Times New Roman" w:ascii="Times New Roman"/>
        <w:szCs w:val="24"/>
      </w:rPr>
      <w:t>St-318/12-95</w:t>
    </w:r>
  </w:p>
  <w:p w:rsidRDefault="0045786F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30E6D"/>
    <w:multiLevelType w:val="hybridMultilevel"/>
    <w:tmpl w:val="2D2E8868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E4C2284"/>
    <w:multiLevelType w:val="hybridMultilevel"/>
    <w:tmpl w:val="30A0DB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DE57EC"/>
    <w:multiLevelType w:val="hybridMultilevel"/>
    <w:tmpl w:val="BF48B6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CA06DCE"/>
    <w:multiLevelType w:val="hybridMultilevel"/>
    <w:tmpl w:val="C70EF5A4"/>
    <w:lvl w:tplc="9F58A028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93406"/>
    <w:rsid w:val="00095E74"/>
    <w:rsid w:val="000B6982"/>
    <w:rsid w:val="000E13AF"/>
    <w:rsid w:val="00172FB9"/>
    <w:rsid w:val="001D413D"/>
    <w:rsid w:val="001E223F"/>
    <w:rsid w:val="0026056E"/>
    <w:rsid w:val="00273580"/>
    <w:rsid w:val="002861B2"/>
    <w:rsid w:val="002B2CE4"/>
    <w:rsid w:val="002B7E6E"/>
    <w:rsid w:val="003557BF"/>
    <w:rsid w:val="00362F71"/>
    <w:rsid w:val="00370769"/>
    <w:rsid w:val="003964F9"/>
    <w:rsid w:val="003A1B43"/>
    <w:rsid w:val="003C4B4A"/>
    <w:rsid w:val="00420DD8"/>
    <w:rsid w:val="00453444"/>
    <w:rsid w:val="0045786F"/>
    <w:rsid w:val="00476958"/>
    <w:rsid w:val="004E78BE"/>
    <w:rsid w:val="004F3926"/>
    <w:rsid w:val="00596ECA"/>
    <w:rsid w:val="005D7B72"/>
    <w:rsid w:val="00656FF7"/>
    <w:rsid w:val="006878BE"/>
    <w:rsid w:val="006962CA"/>
    <w:rsid w:val="006F7290"/>
    <w:rsid w:val="00711F28"/>
    <w:rsid w:val="0075607A"/>
    <w:rsid w:val="007E300D"/>
    <w:rsid w:val="008202AE"/>
    <w:rsid w:val="008936BB"/>
    <w:rsid w:val="008B3ABE"/>
    <w:rsid w:val="008E1BB0"/>
    <w:rsid w:val="00943C34"/>
    <w:rsid w:val="009713FF"/>
    <w:rsid w:val="00986F82"/>
    <w:rsid w:val="00991DFE"/>
    <w:rsid w:val="00A3468B"/>
    <w:rsid w:val="00AC5278"/>
    <w:rsid w:val="00AF3ACD"/>
    <w:rsid w:val="00AF4652"/>
    <w:rsid w:val="00B213EA"/>
    <w:rsid w:val="00B45818"/>
    <w:rsid w:val="00B57A6D"/>
    <w:rsid w:val="00BA009A"/>
    <w:rsid w:val="00BA6133"/>
    <w:rsid w:val="00BD68E7"/>
    <w:rsid w:val="00C02082"/>
    <w:rsid w:val="00C30EA7"/>
    <w:rsid w:val="00C508B2"/>
    <w:rsid w:val="00CC2054"/>
    <w:rsid w:val="00D465DD"/>
    <w:rsid w:val="00D87E50"/>
    <w:rsid w:val="00DC0FD3"/>
    <w:rsid w:val="00E11AB8"/>
    <w:rsid w:val="00E20FFC"/>
    <w:rsid w:val="00E63F82"/>
    <w:rsid w:val="00EA5596"/>
    <w:rsid w:val="00F248F9"/>
    <w:rsid w:val="00F367E2"/>
    <w:rsid w:val="00F4719E"/>
    <w:rsid w:val="00FA4A02"/>
    <w:rsid w:val="00FA6542"/>
    <w:rsid w:val="00FC3251"/>
    <w:rsid w:val="00FF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367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7E2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367E2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367E2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367E2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367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7E2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367E2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367E2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367E2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157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22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2012.</izvorni_sadrzaj>
    <derivirana_varijabla naziv="DomainObject.Predmet.DatumOsnivanja_1">6.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St-318/2012</izvorni_sadrzaj>
    <derivirana_varijabla naziv="DomainObject.Predmet.OznakaBroj_1">St-318/2012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KREŠIMIR PROJEKT društvo s ograničenom odgovornošću za projektiranje u građevinarstvu</izvorni_sadrzaj>
    <derivirana_varijabla naziv="DomainObject.Predmet.ProtustrankaFormated_1">  KREŠIMIR PROJEKT društvo s ograničenom odgovornošću za projektiranje u građevinarstvu</derivirana_varijabla>
  </DomainObject.Predmet.ProtustrankaFormated>
  <DomainObject.Predmet.ProtustrankaFormatedOIB>
    <izvorni_sadrzaj>  KREŠIMIR PROJEKT društvo s ograničenom odgovornošću za projektiranje u građevinarstvu, OIB 57689615125</izvorni_sadrzaj>
    <derivirana_varijabla naziv="DomainObject.Predmet.ProtustrankaFormatedOIB_1">  KREŠIMIR PROJEKT društvo s ograničenom odgovornošću za projektiranje u građevinarstvu, OIB 57689615125</derivirana_varijabla>
  </DomainObject.Predmet.ProtustrankaFormatedOIB>
  <DomainObject.Predmet.ProtustrankaFormatedWithAdress>
    <izvorni_sadrzaj> KREŠIMIR PROJEKT društvo s ograničenom odgovornošću za projektiranje u građevinarstvu, Janka Draškovića 2, Varaždin</izvorni_sadrzaj>
    <derivirana_varijabla naziv="DomainObject.Predmet.ProtustrankaFormatedWithAdress_1"> KREŠIMIR PROJEKT društvo s ograničenom odgovornošću za projektiranje u građevinarstvu, Janka Draškovića 2, Varaždin</derivirana_varijabla>
  </DomainObject.Predmet.ProtustrankaFormatedWithAdress>
  <DomainObject.Predmet.ProtustrankaFormatedWithAdressOIB>
    <izvorni_sadrzaj> KREŠIMIR PROJEKT društvo s ograničenom odgovornošću za projektiranje u građevinarstvu, OIB 57689615125, Janka Draškovića 2, Varaždin</izvorni_sadrzaj>
    <derivirana_varijabla naziv="DomainObject.Predmet.ProtustrankaFormatedWithAdressOIB_1"> KREŠIMIR PROJEKT društvo s ograničenom odgovornošću za projektiranje u građevinarstvu, OIB 57689615125, Janka Draškovića 2, Varaždin</derivirana_varijabla>
  </DomainObject.Predmet.ProtustrankaFormatedWithAdressOIB>
  <DomainObject.Predmet.ProtustrankaWithAdress>
    <izvorni_sadrzaj>KREŠIMIR PROJEKT društvo s ograničenom odgovornošću za projektiranje u građevinarstvu Janka Draškovića 2, Varaždin</izvorni_sadrzaj>
    <derivirana_varijabla naziv="DomainObject.Predmet.ProtustrankaWithAdress_1">KREŠIMIR PROJEKT društvo s ograničenom odgovornošću za projektiranje u građevinarstvu Janka Draškovića 2, Varaždin</derivirana_varijabla>
  </DomainObject.Predmet.ProtustrankaWithAdress>
  <DomainObject.Predmet.ProtustrankaWithAdressOIB>
    <izvorni_sadrzaj>KREŠIMIR PROJEKT društvo s ograničenom odgovornošću za projektiranje u građevinarstvu, OIB 57689615125, Janka Draškovića 2, Varaždin</izvorni_sadrzaj>
    <derivirana_varijabla naziv="DomainObject.Predmet.ProtustrankaWithAdressOIB_1">KREŠIMIR PROJEKT društvo s ograničenom odgovornošću za projektiranje u građevinarstvu, OIB 57689615125, Janka Draškovića 2, Varaždin</derivirana_varijabla>
  </DomainObject.Predmet.ProtustrankaWithAdressOIB>
  <DomainObject.Predmet.ProtustrankaNazivFormated>
    <izvorni_sadrzaj>KREŠIMIR PROJEKT društvo s ograničenom odgovornošću za projektiranje u građevinarstvu</izvorni_sadrzaj>
    <derivirana_varijabla naziv="DomainObject.Predmet.ProtustrankaNazivFormated_1">KREŠIMIR PROJEKT društvo s ograničenom odgovornošću za projektiranje u građevinarstvu</derivirana_varijabla>
  </DomainObject.Predmet.ProtustrankaNazivFormated>
  <DomainObject.Predmet.ProtustrankaNazivFormatedOIB>
    <izvorni_sadrzaj>KREŠIMIR PROJEKT društvo s ograničenom odgovornošću za projektiranje u građevinarstvu, OIB 57689615125</izvorni_sadrzaj>
    <derivirana_varijabla naziv="DomainObject.Predmet.ProtustrankaNazivFormatedOIB_1">KREŠIMIR PROJEKT društvo s ograničenom odgovornošću za projektiranje u građevinarstvu, OIB 57689615125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HLEBEC; MLADEN PRANJIĆ; BLAŽENKA ŠPOLJARIĆ</izvorni_sadrzaj>
    <derivirana_varijabla naziv="DomainObject.Predmet.StrankaFormated_1">  DARKO HLEBEC; MLADEN PRANJIĆ; BLAŽENKA ŠPOLJARIĆ</derivirana_varijabla>
  </DomainObject.Predmet.StrankaFormated>
  <DomainObject.Predmet.StrankaFormatedOIB>
    <izvorni_sadrzaj>  DARKO HLEBEC; MLADEN PRANJIĆ; BLAŽENKA ŠPOLJARIĆ</izvorni_sadrzaj>
    <derivirana_varijabla naziv="DomainObject.Predmet.StrankaFormatedOIB_1">  DARKO HLEBEC; MLADEN PRANJIĆ; BLAŽENKA ŠPOLJARIĆ</derivirana_varijabla>
  </DomainObject.Predmet.StrankaFormatedOIB>
  <DomainObject.Predmet.StrankaFormatedWithAdress>
    <izvorni_sadrzaj> DARKO HLEBEC; MLADEN PRANJIĆ; BLAŽENKA ŠPOLJARIĆ</izvorni_sadrzaj>
    <derivirana_varijabla naziv="DomainObject.Predmet.StrankaFormatedWithAdress_1"> DARKO HLEBEC; MLADEN PRANJIĆ; BLAŽENKA ŠPOLJARIĆ</derivirana_varijabla>
  </DomainObject.Predmet.StrankaFormatedWithAdress>
  <DomainObject.Predmet.StrankaFormatedWithAdressOIB>
    <izvorni_sadrzaj> DARKO HLEBEC; MLADEN PRANJIĆ; BLAŽENKA ŠPOLJARIĆ</izvorni_sadrzaj>
    <derivirana_varijabla naziv="DomainObject.Predmet.StrankaFormatedWithAdressOIB_1"> DARKO HLEBEC; MLADEN PRANJIĆ; BLAŽENKA ŠPOLJARIĆ</derivirana_varijabla>
  </DomainObject.Predmet.StrankaFormatedWithAdressOIB>
  <DomainObject.Predmet.StrankaWithAdress>
    <izvorni_sadrzaj>DARKO HLEBEC ,MLADEN PRANJIĆ ,BLAŽENKA ŠPOLJARIĆ </izvorni_sadrzaj>
    <derivirana_varijabla naziv="DomainObject.Predmet.StrankaWithAdress_1">DARKO HLEBEC ,MLADEN PRANJIĆ ,BLAŽENKA ŠPOLJARIĆ </derivirana_varijabla>
  </DomainObject.Predmet.StrankaWithAdress>
  <DomainObject.Predmet.StrankaWithAdressOIB>
    <izvorni_sadrzaj>DARKO HLEBEC,MLADEN PRANJIĆ,BLAŽENKA ŠPOLJARIĆ</izvorni_sadrzaj>
    <derivirana_varijabla naziv="DomainObject.Predmet.StrankaWithAdressOIB_1">DARKO HLEBEC,MLADEN PRANJIĆ,BLAŽENKA ŠPOLJARIĆ</derivirana_varijabla>
  </DomainObject.Predmet.StrankaWithAdressOIB>
  <DomainObject.Predmet.StrankaNazivFormated>
    <izvorni_sadrzaj>DARKO HLEBEC,MLADEN PRANJIĆ,BLAŽENKA ŠPOLJARIĆ</izvorni_sadrzaj>
    <derivirana_varijabla naziv="DomainObject.Predmet.StrankaNazivFormated_1">DARKO HLEBEC,MLADEN PRANJIĆ,BLAŽENKA ŠPOLJARIĆ</derivirana_varijabla>
  </DomainObject.Predmet.StrankaNazivFormated>
  <DomainObject.Predmet.StrankaNazivFormatedOIB>
    <izvorni_sadrzaj>DARKO HLEBEC,MLADEN PRANJIĆ,BLAŽENKA ŠPOLJARIĆ</izvorni_sadrzaj>
    <derivirana_varijabla naziv="DomainObject.Predmet.StrankaNazivFormatedOIB_1">DARKO HLEBEC,MLADEN PRANJIĆ,BLAŽENKA ŠPOLJARIĆ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DARKO HLEBEC</item>
      <item>MLADEN PRANJIĆ</item>
      <item>BLAŽENKA ŠPOLJARIĆ</item>
    </izvorni_sadrzaj>
    <derivirana_varijabla naziv="DomainObject.Predmet.StrankaListFormated_1">
      <item>DARKO HLEBEC</item>
      <item>MLADEN PRANJIĆ</item>
      <item>BLAŽENKA ŠPOLJARIĆ</item>
    </derivirana_varijabla>
  </DomainObject.Predmet.StrankaListFormated>
  <DomainObject.Predmet.StrankaListFormatedOIB>
    <izvorni_sadrzaj>
      <item>DARKO HLEBEC</item>
      <item>MLADEN PRANJIĆ</item>
      <item>BLAŽENKA ŠPOLJARIĆ</item>
    </izvorni_sadrzaj>
    <derivirana_varijabla naziv="DomainObject.Predmet.StrankaListFormatedOIB_1">
      <item>DARKO HLEBEC</item>
      <item>MLADEN PRANJIĆ</item>
      <item>BLAŽENKA ŠPOLJARIĆ</item>
    </derivirana_varijabla>
  </DomainObject.Predmet.StrankaListFormatedOIB>
  <DomainObject.Predmet.StrankaListFormatedWithAdress>
    <izvorni_sadrzaj>
      <item>DARKO HLEBEC</item>
      <item>MLADEN PRANJIĆ</item>
      <item>BLAŽENKA ŠPOLJARIĆ</item>
    </izvorni_sadrzaj>
    <derivirana_varijabla naziv="DomainObject.Predmet.StrankaListFormatedWithAdress_1">
      <item>DARKO HLEBEC</item>
      <item>MLADEN PRANJIĆ</item>
      <item>BLAŽENKA ŠPOLJARIĆ</item>
    </derivirana_varijabla>
  </DomainObject.Predmet.StrankaListFormatedWithAdress>
  <DomainObject.Predmet.StrankaListFormatedWithAdressOIB>
    <izvorni_sadrzaj>
      <item>DARKO HLEBEC</item>
      <item>MLADEN PRANJIĆ</item>
      <item>BLAŽENKA ŠPOLJARIĆ</item>
    </izvorni_sadrzaj>
    <derivirana_varijabla naziv="DomainObject.Predmet.StrankaListFormatedWithAdressOIB_1">
      <item>DARKO HLEBEC</item>
      <item>MLADEN PRANJIĆ</item>
      <item>BLAŽENKA ŠPOLJARIĆ</item>
    </derivirana_varijabla>
  </DomainObject.Predmet.StrankaListFormatedWithAdressOIB>
  <DomainObject.Predmet.StrankaListNazivFormated>
    <izvorni_sadrzaj>
      <item>DARKO HLEBEC</item>
      <item>MLADEN PRANJIĆ</item>
      <item>BLAŽENKA ŠPOLJARIĆ</item>
    </izvorni_sadrzaj>
    <derivirana_varijabla naziv="DomainObject.Predmet.StrankaListNazivFormated_1">
      <item>DARKO HLEBEC</item>
      <item>MLADEN PRANJIĆ</item>
      <item>BLAŽENKA ŠPOLJARIĆ</item>
    </derivirana_varijabla>
  </DomainObject.Predmet.StrankaListNazivFormated>
  <DomainObject.Predmet.StrankaListNazivFormatedOIB>
    <izvorni_sadrzaj>
      <item>DARKO HLEBEC</item>
      <item>MLADEN PRANJIĆ</item>
      <item>BLAŽENKA ŠPOLJARIĆ</item>
    </izvorni_sadrzaj>
    <derivirana_varijabla naziv="DomainObject.Predmet.StrankaListNazivFormatedOIB_1">
      <item>DARKO HLEBEC</item>
      <item>MLADEN PRANJIĆ</item>
      <item>BLAŽENKA ŠPOLJARIĆ</item>
    </derivirana_varijabla>
  </DomainObject.Predmet.StrankaListNazivFormatedOIB>
  <DomainObject.Predmet.ProtuStrankaListFormated>
    <izvorni_sadrzaj>
      <item>KREŠIMIR PROJEKT društvo s ograničenom odgovornošću za projektiranje u građevinarstvu</item>
    </izvorni_sadrzaj>
    <derivirana_varijabla naziv="DomainObject.Predmet.ProtuStrankaListFormated_1">
      <item>KREŠIMIR PROJEKT društvo s ograničenom odgovornošću za projektiranje u građevinarstvu</item>
    </derivirana_varijabla>
  </DomainObject.Predmet.ProtuStrankaListFormated>
  <DomainObject.Predmet.ProtuStrankaListFormatedOIB>
    <izvorni_sadrzaj>
      <item>KREŠIMIR PROJEKT društvo s ograničenom odgovornošću za projektiranje u građevinarstvu, OIB 57689615125</item>
    </izvorni_sadrzaj>
    <derivirana_varijabla naziv="DomainObject.Predmet.ProtuStrankaListFormatedOIB_1">
      <item>KREŠIMIR PROJEKT društvo s ograničenom odgovornošću za projektiranje u građevinarstvu, OIB 57689615125</item>
    </derivirana_varijabla>
  </DomainObject.Predmet.ProtuStrankaListFormatedOIB>
  <DomainObject.Predmet.ProtuStrankaListFormatedWithAdress>
    <izvorni_sadrzaj>
      <item>KREŠIMIR PROJEKT društvo s ograničenom odgovornošću za projektiranje u građevinarstvu, Janka Draškovića 2, Varaždin</item>
    </izvorni_sadrzaj>
    <derivirana_varijabla naziv="DomainObject.Predmet.ProtuStrankaListFormatedWithAdress_1">
      <item>KREŠIMIR PROJEKT društvo s ograničenom odgovornošću za projektiranje u građevinarstvu, Janka Draškovića 2, Varaždin</item>
    </derivirana_varijabla>
  </DomainObject.Predmet.ProtuStrankaListFormatedWithAdress>
  <DomainObject.Predmet.ProtuStrankaListFormatedWithAdressOIB>
    <izvorni_sadrzaj>
      <item>KREŠIMIR PROJEKT društvo s ograničenom odgovornošću za projektiranje u građevinarstvu, OIB 57689615125, Janka Draškovića 2, Varaždin</item>
    </izvorni_sadrzaj>
    <derivirana_varijabla naziv="DomainObject.Predmet.ProtuStrankaListFormatedWithAdressOIB_1">
      <item>KREŠIMIR PROJEKT društvo s ograničenom odgovornošću za projektiranje u građevinarstvu, OIB 57689615125, Janka Draškovića 2, Varaždin</item>
    </derivirana_varijabla>
  </DomainObject.Predmet.ProtuStrankaListFormatedWithAdressOIB>
  <DomainObject.Predmet.ProtuStrankaListNazivFormated>
    <izvorni_sadrzaj>
      <item>KREŠIMIR PROJEKT društvo s ograničenom odgovornošću za projektiranje u građevinarstvu</item>
    </izvorni_sadrzaj>
    <derivirana_varijabla naziv="DomainObject.Predmet.ProtuStrankaListNazivFormated_1">
      <item>KREŠIMIR PROJEKT društvo s ograničenom odgovornošću za projektiranje u građevinarstvu</item>
    </derivirana_varijabla>
  </DomainObject.Predmet.ProtuStrankaListNazivFormated>
  <DomainObject.Predmet.ProtuStrankaListNazivFormatedOIB>
    <izvorni_sadrzaj>
      <item>KREŠIMIR PROJEKT društvo s ograničenom odgovornošću za projektiranje u građevinarstvu, OIB 57689615125</item>
    </izvorni_sadrzaj>
    <derivirana_varijabla naziv="DomainObject.Predmet.ProtuStrankaListNazivFormatedOIB_1">
      <item>KREŠIMIR PROJEKT društvo s ograničenom odgovornošću za projektiranje u građevinarstvu, OIB 57689615125</item>
    </derivirana_varijabla>
  </DomainObject.Predmet.ProtuStrankaListNazivFormatedOIB>
  <DomainObject.Predmet.OstaliListFormated>
    <izvorni_sadrzaj>
      <item>NENAD HOMAR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</item>
      <item>Općinski sud u Varaždinu</item>
      <item>ZOU Ljiljana Jedvaj Peterlin i Ivan Mesić</item>
      <item>PODRAVSKA BANKA dioničko društvo</item>
    </izvorni_sadrzaj>
    <derivirana_varijabla naziv="DomainObject.Predmet.OstaliListFormated_1">
      <item>NENAD HOMAR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</item>
      <item>Općinski sud u Varaždinu</item>
      <item>ZOU Ljiljana Jedvaj Peterlin i Ivan Mesić</item>
      <item>PODRAVSKA BANKA dioničko društvo</item>
    </derivirana_varijabla>
  </DomainObject.Predmet.OstaliListFormated>
  <DomainObject.Predmet.OstaliListFormatedOIB>
    <izvorni_sadrzaj>
      <item>NENAD HOMAR, OIB 11719729882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fondovima, OIB 93497646859</item>
      <item>Općinski sud u Varaždinu</item>
      <item>ZOU Ljiljana Jedvaj Peterlin i Ivan Mesić</item>
      <item>PODRAVSKA BANKA dioničko društvo, OIB 97326283154</item>
    </izvorni_sadrzaj>
    <derivirana_varijabla naziv="DomainObject.Predmet.OstaliListFormatedOIB_1">
      <item>NENAD HOMAR, OIB 11719729882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fondovima, OIB 93497646859</item>
      <item>Općinski sud u Varaždinu</item>
      <item>ZOU Ljiljana Jedvaj Peterlin i Ivan Mesić</item>
      <item>PODRAVSKA BANKA dioničko društvo, OIB 97326283154</item>
    </derivirana_varijabla>
  </DomainObject.Predmet.OstaliListFormatedOIB>
  <DomainObject.Predmet.OstaliListFormatedWithAdress>
    <izvorni_sadrzaj>
      <item>NENAD HOMAR</item>
      <item>OD Porobija i Špoljarić / Marko Benčić</item>
      <item>ŽUPANIJSKO DRŽAVNO ODVJETNIŠTVO, Građ.-upr. odjel, B. Radić 2, 42000 Varaždin</item>
      <item>OD JELIĆ,ČAVLINA,ZRINŠĆAK I HARAMIJA, 10000 Zagreb</item>
      <item>HYPO ALPE-ADRIA-INVEST dioničko društvo za upravljanje fondovima, Slavonska avenija 6, 10000 Zagreb</item>
      <item>Općinski sud u Varaždinu</item>
      <item>ZOU Ljiljana Jedvaj Peterlin i Ivan Mesić, Hrvatske državnosti 11a, 48000 Koprivnica</item>
      <item>PODRAVSKA BANKA dioničko društvo, Opatička 3, 48000 Koprivnica</item>
    </izvorni_sadrzaj>
    <derivirana_varijabla naziv="DomainObject.Predmet.OstaliListFormatedWithAdress_1">
      <item>NENAD HOMAR</item>
      <item>OD Porobija i Špoljarić / Marko Benčić</item>
      <item>ŽUPANIJSKO DRŽAVNO ODVJETNIŠTVO, Građ.-upr. odjel, B. Radić 2, 42000 Varaždin</item>
      <item>OD JELIĆ,ČAVLINA,ZRINŠĆAK I HARAMIJA, 10000 Zagreb</item>
      <item>HYPO ALPE-ADRIA-INVEST dioničko društvo za upravljanje fondovima, Slavonska avenija 6, 10000 Zagreb</item>
      <item>Općinski sud u Varaždinu</item>
      <item>ZOU Ljiljana Jedvaj Peterlin i Ivan Mesić, Hrvatske državnosti 11a, 48000 Koprivnica</item>
      <item>PODRAVSKA BANKA dioničko društvo, Opatička 3, 48000 Koprivnica</item>
    </derivirana_varijabla>
  </DomainObject.Predmet.OstaliListFormatedWithAdress>
  <DomainObject.Predmet.OstaliListFormatedWithAdressOIB>
    <izvorni_sadrzaj>
      <item>NENAD HOMAR, OIB 11719729882</item>
      <item>OD Porobija i Špoljarić / Marko Benčić</item>
      <item>ŽUPANIJSKO DRŽAVNO ODVJETNIŠTVO, Građ.-upr. odjel, B. Radić 2, 42000 Varaždin</item>
      <item>OD JELIĆ,ČAVLINA,ZRINŠĆAK I HARAMIJA, 10000 Zagreb</item>
      <item>HYPO ALPE-ADRIA-INVEST dioničko društvo za upravljanje fondovima, OIB 93497646859, Slavonska avenija 6, 10000 Zagreb</item>
      <item>Općinski sud u Varaždinu</item>
      <item>ZOU Ljiljana Jedvaj Peterlin i Ivan Mesić, Hrvatske državnosti 11a, 48000 Koprivnica</item>
      <item>PODRAVSKA BANKA dioničko društvo, OIB 97326283154, Opatička 3, 48000 Koprivnica</item>
    </izvorni_sadrzaj>
    <derivirana_varijabla naziv="DomainObject.Predmet.OstaliListFormatedWithAdressOIB_1">
      <item>NENAD HOMAR, OIB 11719729882</item>
      <item>OD Porobija i Špoljarić / Marko Benčić</item>
      <item>ŽUPANIJSKO DRŽAVNO ODVJETNIŠTVO, Građ.-upr. odjel, B. Radić 2, 42000 Varaždin</item>
      <item>OD JELIĆ,ČAVLINA,ZRINŠĆAK I HARAMIJA, 10000 Zagreb</item>
      <item>HYPO ALPE-ADRIA-INVEST dioničko društvo za upravljanje fondovima, OIB 93497646859, Slavonska avenija 6, 10000 Zagreb</item>
      <item>Općinski sud u Varaždinu</item>
      <item>ZOU Ljiljana Jedvaj Peterlin i Ivan Mesić, Hrvatske državnosti 11a, 48000 Koprivnica</item>
      <item>PODRAVSKA BANKA dioničko društvo, OIB 97326283154, Opatička 3, 48000 Koprivnica</item>
    </derivirana_varijabla>
  </DomainObject.Predmet.OstaliListFormatedWithAdressOIB>
  <DomainObject.Predmet.OstaliListNazivFormated>
    <izvorni_sadrzaj>
      <item>NENAD HOMAR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</item>
      <item>Općinski sud u Varaždinu</item>
      <item>ZOU Ljiljana Jedvaj Peterlin i Ivan Mesić</item>
      <item>PODRAVSKA BANKA dioničko društvo</item>
    </izvorni_sadrzaj>
    <derivirana_varijabla naziv="DomainObject.Predmet.OstaliListNazivFormated_1">
      <item>NENAD HOMAR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</item>
      <item>Općinski sud u Varaždinu</item>
      <item>ZOU Ljiljana Jedvaj Peterlin i Ivan Mesić</item>
      <item>PODRAVSKA BANKA dioničko društvo</item>
    </derivirana_varijabla>
  </DomainObject.Predmet.OstaliListNazivFormated>
  <DomainObject.Predmet.OstaliListNazivFormatedOIB>
    <izvorni_sadrzaj>
      <item>NENAD HOMAR, OIB 11719729882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fondovima, OIB 93497646859</item>
      <item>Općinski sud u Varaždinu</item>
      <item>ZOU Ljiljana Jedvaj Peterlin i Ivan Mesić</item>
      <item>PODRAVSKA BANKA dioničko društvo, OIB 97326283154</item>
    </izvorni_sadrzaj>
    <derivirana_varijabla naziv="DomainObject.Predmet.OstaliListNazivFormatedOIB_1">
      <item>NENAD HOMAR, OIB 11719729882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fondovima, OIB 93497646859</item>
      <item>Općinski sud u Varaždinu</item>
      <item>ZOU Ljiljana Jedvaj Peterlin i Ivan Mesić</item>
      <item>PODRAVSKA BANKA dioničko društvo, OIB 97326283154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DARKO HLEBEC i dr.</izvorni_sadrzaj>
    <derivirana_varijabla naziv="DomainObject.Predmet.StrankaIDrugi_1">DARKO HLEBEC i dr.</derivirana_varijabla>
  </DomainObject.Predmet.StrankaIDrugi>
  <DomainObject.Predmet.ProtustrankaIDrugi>
    <izvorni_sadrzaj>KREŠIMIR PROJEKT društvo s ograničenom odgovornošću za projektiranje u građevinarstvu</izvorni_sadrzaj>
    <derivirana_varijabla naziv="DomainObject.Predmet.ProtustrankaIDrugi_1">KREŠIMIR PROJEKT društvo s ograničenom odgovornošću za projektiranje u građevinarstvu</derivirana_varijabla>
  </DomainObject.Predmet.ProtustrankaIDrugi>
  <DomainObject.Predmet.StrankaIDrugiAdressOIB>
    <izvorni_sadrzaj>DARKO HLEBEC i dr.</izvorni_sadrzaj>
    <derivirana_varijabla naziv="DomainObject.Predmet.StrankaIDrugiAdressOIB_1">DARKO HLEBEC i dr.</derivirana_varijabla>
  </DomainObject.Predmet.StrankaIDrugiAdressOIB>
  <DomainObject.Predmet.ProtustrankaIDrugiAdressOIB>
    <izvorni_sadrzaj>KREŠIMIR PROJEKT društvo s ograničenom odgovornošću za projektiranje u građevinarstvu, OIB 57689615125, Janka Draškovića 2, Varaždin</izvorni_sadrzaj>
    <derivirana_varijabla naziv="DomainObject.Predmet.ProtustrankaIDrugiAdressOIB_1">KREŠIMIR PROJEKT društvo s ograničenom odgovornošću za projektiranje u građevinarstvu, OIB 57689615125, Janka Draškovića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HLEBEC</item>
      <item>KREŠIMIR PROJEKT društvo s ograničenom odgovornošću za projektiranje u građevinarstvu</item>
      <item>MLADEN PRANJIĆ</item>
      <item>BLAŽENKA ŠPOLJARIĆ</item>
      <item>NENAD HOMAR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</item>
      <item>Općinski sud u Varaždinu</item>
      <item>ZOU Ljiljana Jedvaj Peterlin i Ivan Mesić</item>
      <item>PODRAVSKA BANKA dioničko društvo</item>
    </izvorni_sadrzaj>
    <derivirana_varijabla naziv="DomainObject.Predmet.SudioniciListNaziv_1">
      <item>DARKO HLEBEC</item>
      <item>KREŠIMIR PROJEKT društvo s ograničenom odgovornošću za projektiranje u građevinarstvu</item>
      <item>MLADEN PRANJIĆ</item>
      <item>BLAŽENKA ŠPOLJARIĆ</item>
      <item>NENAD HOMAR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</item>
      <item>Općinski sud u Varaždinu</item>
      <item>ZOU Ljiljana Jedvaj Peterlin i Ivan Mesić</item>
      <item>PODRAVSKA BANKA dioničko društvo</item>
    </derivirana_varijabla>
  </DomainObject.Predmet.SudioniciListNaziv>
  <DomainObject.Predmet.SudioniciListAdressOIB>
    <izvorni_sadrzaj>
      <item>DARKO HLEBEC</item>
      <item>KREŠIMIR PROJEKT društvo s ograničenom odgovornošću za projektiranje u građevinarstvu, OIB 57689615125, Janka Draškovića 2,Varaždin</item>
      <item>MLADEN PRANJIĆ</item>
      <item>BLAŽENKA ŠPOLJARIĆ</item>
      <item>NENAD HOMAR, OIB 11719729882</item>
      <item>OD Porobija i Špoljarić / Marko Benčić</item>
      <item>ŽUPANIJSKO DRŽAVNO ODVJETNIŠTVO, Građ.-upr. odjel, B. Radić 2,42000 Varaždin</item>
      <item>OD JELIĆ,ČAVLINA,ZRINŠĆAK I HARAMIJA, 10000 Zagreb</item>
      <item>HYPO ALPE-ADRIA-INVEST dioničko društvo za upravljanje fondovima, OIB 93497646859, Slavonska avenija 6,10000 Zagreb</item>
      <item>Općinski sud u Varaždinu</item>
      <item>ZOU Ljiljana Jedvaj Peterlin i Ivan Mesić, Hrvatske državnosti 11a,48000 Koprivnica</item>
      <item>PODRAVSKA BANKA dioničko društvo, OIB 97326283154, Opatička 3,48000 Koprivnica</item>
    </izvorni_sadrzaj>
    <derivirana_varijabla naziv="DomainObject.Predmet.SudioniciListAdressOIB_1">
      <item>DARKO HLEBEC</item>
      <item>KREŠIMIR PROJEKT društvo s ograničenom odgovornošću za projektiranje u građevinarstvu, OIB 57689615125, Janka Draškovića 2,Varaždin</item>
      <item>MLADEN PRANJIĆ</item>
      <item>BLAŽENKA ŠPOLJARIĆ</item>
      <item>NENAD HOMAR, OIB 11719729882</item>
      <item>OD Porobija i Špoljarić / Marko Benčić</item>
      <item>ŽUPANIJSKO DRŽAVNO ODVJETNIŠTVO, Građ.-upr. odjel, B. Radić 2,42000 Varaždin</item>
      <item>OD JELIĆ,ČAVLINA,ZRINŠĆAK I HARAMIJA, 10000 Zagreb</item>
      <item>HYPO ALPE-ADRIA-INVEST dioničko društvo za upravljanje fondovima, OIB 93497646859, Slavonska avenija 6,10000 Zagreb</item>
      <item>Općinski sud u Varaždinu</item>
      <item>ZOU Ljiljana Jedvaj Peterlin i Ivan Mesić, Hrvatske državnosti 11a,48000 Koprivnica</item>
      <item>PODRAVSKA BANKA dioničko društvo, OIB 97326283154, Opatička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57689615125</item>
      <item>, OIB null</item>
      <item>, OIB null</item>
      <item>, OIB 11719729882</item>
      <item>, OIB null</item>
      <item>, OIB null</item>
      <item>, OIB null</item>
      <item>, OIB 93497646859</item>
      <item>, OIB null</item>
      <item>, OIB null</item>
      <item>, OIB 97326283154</item>
    </izvorni_sadrzaj>
    <derivirana_varijabla naziv="DomainObject.Predmet.SudioniciListNazivOIB_1">
      <item>, OIB null</item>
      <item>, OIB 57689615125</item>
      <item>, OIB null</item>
      <item>, OIB null</item>
      <item>, OIB 11719729882</item>
      <item>, OIB null</item>
      <item>, OIB null</item>
      <item>, OIB null</item>
      <item>, OIB 93497646859</item>
      <item>, OIB null</item>
      <item>, OIB null</item>
      <item>, OIB 97326283154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306</properties:Words>
  <properties:Characters>1667</properties:Characters>
  <properties:Lines>61</properties:Lines>
  <properties:Paragraphs>25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2015-11-27T12:25:00Z</dcterms:created>
  <dc:creator>VOTA NĂO Ŕ REGIONALIZAÇĂO! SIM AO REFORÇO DO MUNICIPALISMO!</dc:creator>
  <dc:description>A REGIONALIZAÇĂO É UM ERRO COLOSSAL!</dc:description>
  <cp:lastModifiedBy>Lea Rogina</cp:lastModifiedBy>
  <cp:lastPrinted>2016-04-11T10:25:00Z</cp:lastPrinted>
  <dcterms:modified xmlns:xsi="http://www.w3.org/2001/XMLSchema-instance" xsi:type="dcterms:W3CDTF">2016-04-11T10:26:00Z</dcterms:modified>
  <cp:revision>18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