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1fd3" w14:paraId="0191fd3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340673">
        <w:t>24</w:t>
      </w:r>
      <w:r w:rsidR="0082107F">
        <w:t xml:space="preserve">. </w:t>
      </w:r>
      <w:r w:rsidR="00340673">
        <w:t>ožujka</w:t>
      </w:r>
      <w:r w:rsidR="0082107F">
        <w:t xml:space="preserve"> </w:t>
      </w:r>
      <w:r w:rsidR="0034067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B2AE4">
        <w:rPr>
          <w:b/>
        </w:rPr>
        <w:t>četrnaesto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EB2AE4" w:rsidP="00EE028C" w:rsidR="00EE028C">
      <w:pPr>
        <w:ind w:left="709"/>
        <w:jc w:val="both"/>
      </w:pPr>
      <w:r>
        <w:lastRenderedPageBreak/>
        <w:t>Četrnaesto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340673" w:rsidP="00EE028C" w:rsidR="00DA1DB6">
      <w:pPr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677DAE" w:rsidRPr="00E607DF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677DAE" w:rsidRPr="00E607DF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677DAE" w:rsidRPr="00E607DF">
        <w:rPr>
          <w:b/>
          <w:u w:val="single"/>
        </w:rPr>
        <w:t>. godine u</w:t>
      </w:r>
      <w:r w:rsidR="00E46425" w:rsidRPr="00E607DF">
        <w:rPr>
          <w:b/>
          <w:u w:val="single"/>
        </w:rPr>
        <w:t xml:space="preserve"> </w:t>
      </w:r>
      <w:r w:rsidR="00E607DF" w:rsidRPr="00E607DF">
        <w:rPr>
          <w:b/>
          <w:u w:val="single"/>
        </w:rPr>
        <w:t>09</w:t>
      </w:r>
      <w:r w:rsidR="00677DAE" w:rsidRPr="00E607DF">
        <w:rPr>
          <w:b/>
          <w:u w:val="single"/>
        </w:rPr>
        <w:t>,</w:t>
      </w:r>
      <w:r>
        <w:rPr>
          <w:b/>
          <w:u w:val="single"/>
        </w:rPr>
        <w:t>0</w:t>
      </w:r>
      <w:r w:rsidR="00FC4ADB" w:rsidRPr="00E607DF">
        <w:rPr>
          <w:b/>
          <w:u w:val="single"/>
        </w:rPr>
        <w:t>0</w:t>
      </w:r>
      <w:r w:rsidR="00677DAE" w:rsidRPr="00E607DF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EB2AE4">
        <w:rPr>
          <w:b/>
        </w:rPr>
        <w:t>2</w:t>
      </w:r>
      <w:r w:rsidR="00425B0C" w:rsidRPr="000D5535">
        <w:rPr>
          <w:b/>
        </w:rPr>
        <w:t>.</w:t>
      </w:r>
      <w:r w:rsidR="00EB2AE4">
        <w:rPr>
          <w:b/>
        </w:rPr>
        <w:t>800</w:t>
      </w:r>
      <w:r w:rsidR="00425B0C" w:rsidRPr="000D5535">
        <w:rPr>
          <w:b/>
        </w:rPr>
        <w:t>.000,00 kn</w:t>
      </w:r>
      <w:r w:rsidR="00340673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EB2AE4">
        <w:t>točke I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</w:t>
      </w:r>
      <w:r w:rsidR="00340673">
        <w:t>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>ješenja 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4A6724">
        <w:t>24</w:t>
      </w:r>
      <w:r w:rsidR="002E3A57">
        <w:t xml:space="preserve">. </w:t>
      </w:r>
      <w:r w:rsidR="004A6724">
        <w:t>ožujka</w:t>
      </w:r>
      <w:r w:rsidR="002E3A57">
        <w:t xml:space="preserve"> </w:t>
      </w:r>
      <w:r w:rsidR="004A6724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6A2477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6A2477" w:rsidP="00324504" w:rsidR="006A247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A2477" w:rsidP="00324504" w:rsidR="006A247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465E7" w:rsidP="00BA1900" w:rsidR="00C465E7">
      <w:pPr>
        <w:jc w:val="both"/>
      </w:pPr>
    </w:p>
    <w:p w:rsidRDefault="00EE028C" w:rsidP="00B35A0B" w:rsidR="00B35A0B" w:rsidRPr="006A2477">
      <w:pPr>
        <w:jc w:val="both"/>
        <w:rPr>
          <w:color w:val="FFFFFF"/>
        </w:rPr>
      </w:pPr>
      <w:r w:rsidRPr="006A2477">
        <w:rPr>
          <w:color w:val="FFFFFF"/>
        </w:rPr>
        <w:t>DN</w:t>
      </w:r>
      <w:r w:rsidR="00B35A0B" w:rsidRPr="006A2477">
        <w:rPr>
          <w:color w:val="FFFFFF"/>
        </w:rPr>
        <w:t>a:</w:t>
      </w:r>
    </w:p>
    <w:p w:rsidRDefault="00B35A0B" w:rsidP="00B35A0B" w:rsidR="00B35A0B" w:rsidRPr="006A2477">
      <w:pPr>
        <w:numPr>
          <w:ilvl w:val="0"/>
          <w:numId w:val="21"/>
        </w:numPr>
        <w:ind w:hanging="284" w:left="284"/>
        <w:rPr>
          <w:color w:val="FFFFFF"/>
        </w:rPr>
      </w:pPr>
      <w:r w:rsidRPr="006A2477">
        <w:rPr>
          <w:color w:val="FFFFFF"/>
        </w:rPr>
        <w:t>Razlučnom vjerovniku RH po ŽDO</w:t>
      </w:r>
    </w:p>
    <w:p w:rsidRDefault="00B35A0B" w:rsidP="00B35A0B" w:rsidR="00B35A0B" w:rsidRPr="006A2477">
      <w:pPr>
        <w:numPr>
          <w:ilvl w:val="0"/>
          <w:numId w:val="21"/>
        </w:numPr>
        <w:ind w:hanging="284" w:left="284"/>
        <w:rPr>
          <w:color w:val="FFFFFF"/>
        </w:rPr>
      </w:pPr>
      <w:r w:rsidRPr="006A2477">
        <w:rPr>
          <w:color w:val="FFFFFF"/>
        </w:rPr>
        <w:t>Razlučnim vjerovnicima:</w:t>
      </w:r>
    </w:p>
    <w:p w:rsidRDefault="005323B1" w:rsidP="00B35A0B" w:rsidR="00B35A0B" w:rsidRPr="006A2477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6A2477">
        <w:rPr>
          <w:color w:val="FFFFFF"/>
        </w:rPr>
        <w:t>ZOVKO DRAGAN, Zagreb, Petrine 29</w:t>
      </w:r>
    </w:p>
    <w:p w:rsidRDefault="00B35A0B" w:rsidP="00B35A0B" w:rsidR="00B35A0B" w:rsidRPr="006A2477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6A2477">
        <w:rPr>
          <w:color w:val="FFFFFF"/>
        </w:rPr>
        <w:t>ZOVKO IVICA, Zagreb, Petrine 29</w:t>
      </w:r>
    </w:p>
    <w:p w:rsidRDefault="00B35A0B" w:rsidP="00B35A0B" w:rsidR="00B35A0B" w:rsidRPr="006A2477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6A2477">
        <w:rPr>
          <w:color w:val="FFFFFF"/>
        </w:rPr>
        <w:t>ZOVKO DANICA, Zagreb, Petrine 29</w:t>
      </w:r>
    </w:p>
    <w:p w:rsidRDefault="00B35A0B" w:rsidP="00B35A0B" w:rsidR="00B35A0B" w:rsidRPr="006A2477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6A2477">
        <w:rPr>
          <w:color w:val="FFFFFF"/>
        </w:rPr>
        <w:t>ZOVKO MARINKO, Zagreb, Petrine 29</w:t>
      </w:r>
    </w:p>
    <w:p w:rsidRDefault="00B35A0B" w:rsidP="00B35A0B" w:rsidR="00B35A0B" w:rsidRPr="006A2477">
      <w:pPr>
        <w:pStyle w:val="Odlomakpopisa"/>
        <w:numPr>
          <w:ilvl w:val="0"/>
          <w:numId w:val="22"/>
        </w:numPr>
        <w:ind w:hanging="284" w:left="426"/>
        <w:rPr>
          <w:color w:val="FFFFFF"/>
        </w:rPr>
      </w:pPr>
      <w:r w:rsidRPr="006A2477">
        <w:rPr>
          <w:color w:val="FFFFFF"/>
        </w:rPr>
        <w:t>ZOVKO OIL d.o.o. Žepče BiH, Goliješnica</w:t>
      </w:r>
    </w:p>
    <w:p w:rsidRDefault="00EE028C" w:rsidP="00B35A0B" w:rsidR="00B35A0B" w:rsidRPr="006A2477">
      <w:pPr>
        <w:numPr>
          <w:ilvl w:val="0"/>
          <w:numId w:val="21"/>
        </w:numPr>
        <w:ind w:hanging="284" w:left="284"/>
        <w:rPr>
          <w:color w:val="FFFFFF"/>
        </w:rPr>
      </w:pPr>
      <w:r w:rsidRPr="006A2477">
        <w:rPr>
          <w:color w:val="FFFFFF"/>
        </w:rPr>
        <w:t xml:space="preserve">Stečajnom upravitelju, </w:t>
      </w:r>
      <w:r w:rsidR="00B35A0B" w:rsidRPr="006A2477">
        <w:rPr>
          <w:color w:val="FFFFFF"/>
        </w:rPr>
        <w:t>Nikola Jakir</w:t>
      </w:r>
    </w:p>
    <w:p w:rsidRDefault="00EE028C" w:rsidP="00D054B8" w:rsidR="00D054B8" w:rsidRPr="006A2477">
      <w:pPr>
        <w:numPr>
          <w:ilvl w:val="0"/>
          <w:numId w:val="21"/>
        </w:numPr>
        <w:ind w:hanging="284" w:left="284"/>
        <w:jc w:val="both"/>
        <w:rPr>
          <w:color w:val="FFFFFF"/>
        </w:rPr>
      </w:pPr>
      <w:r w:rsidRPr="006A2477">
        <w:rPr>
          <w:color w:val="FFFFFF"/>
        </w:rPr>
        <w:t xml:space="preserve">RH, MF, </w:t>
      </w:r>
      <w:r w:rsidR="00D054B8" w:rsidRPr="006A2477">
        <w:rPr>
          <w:color w:val="FFFFFF"/>
        </w:rPr>
        <w:t>Porezna uprava</w:t>
      </w:r>
    </w:p>
    <w:p w:rsidRDefault="00E607DF" w:rsidP="00B35A0B" w:rsidR="00B35A0B" w:rsidRPr="006A2477">
      <w:pPr>
        <w:numPr>
          <w:ilvl w:val="0"/>
          <w:numId w:val="21"/>
        </w:numPr>
        <w:ind w:hanging="284" w:left="284"/>
        <w:jc w:val="both"/>
        <w:rPr>
          <w:color w:val="FFFFFF"/>
        </w:rPr>
      </w:pPr>
      <w:r w:rsidRPr="006A2477">
        <w:rPr>
          <w:color w:val="FFFFFF"/>
        </w:rPr>
        <w:t xml:space="preserve">Mrežna stranica </w:t>
      </w:r>
      <w:r w:rsidR="00EE028C" w:rsidRPr="006A2477">
        <w:rPr>
          <w:color w:val="FFFFFF"/>
        </w:rPr>
        <w:t>e-</w:t>
      </w:r>
      <w:r w:rsidR="00B35A0B" w:rsidRPr="006A2477">
        <w:rPr>
          <w:color w:val="FFFFFF"/>
        </w:rPr>
        <w:t>Oglasna ploča Trgovačkog suda Zagreb</w:t>
      </w:r>
    </w:p>
    <w:p w:rsidRDefault="00B35A0B" w:rsidP="00B35A0B" w:rsidR="00B35A0B" w:rsidRPr="006A2477">
      <w:pPr>
        <w:numPr>
          <w:ilvl w:val="0"/>
          <w:numId w:val="21"/>
        </w:numPr>
        <w:ind w:hanging="284" w:left="284"/>
        <w:jc w:val="both"/>
        <w:rPr>
          <w:color w:val="FFFFFF"/>
        </w:rPr>
      </w:pPr>
      <w:r w:rsidRPr="006A2477">
        <w:rPr>
          <w:color w:val="FFFFFF"/>
        </w:rPr>
        <w:t xml:space="preserve">VTS RH i </w:t>
      </w:r>
      <w:r w:rsidR="00753E18" w:rsidRPr="006A2477">
        <w:rPr>
          <w:color w:val="FFFFFF"/>
        </w:rPr>
        <w:t>FINA</w:t>
      </w:r>
      <w:r w:rsidRPr="006A2477">
        <w:rPr>
          <w:color w:val="FFFFFF"/>
        </w:rPr>
        <w:t xml:space="preserve"> te za sredstva javnog informiranja, dostavit će stečajni upravitelj</w:t>
      </w:r>
    </w:p>
    <w:p w:rsidRDefault="00762468" w:rsidP="00762468" w:rsidR="00762468" w:rsidRPr="006A2477">
      <w:pPr>
        <w:jc w:val="both"/>
        <w:rPr>
          <w:color w:val="FFFFFF"/>
        </w:rPr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47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40673"/>
    <w:rsid w:val="003542AC"/>
    <w:rsid w:val="00361D36"/>
    <w:rsid w:val="00374088"/>
    <w:rsid w:val="00374D53"/>
    <w:rsid w:val="00391F73"/>
    <w:rsid w:val="00397CFA"/>
    <w:rsid w:val="003A2DBE"/>
    <w:rsid w:val="003B2001"/>
    <w:rsid w:val="003B3028"/>
    <w:rsid w:val="003B528C"/>
    <w:rsid w:val="003D31B2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A6724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2477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C5826"/>
    <w:rsid w:val="007D25D9"/>
    <w:rsid w:val="008122CF"/>
    <w:rsid w:val="0082107F"/>
    <w:rsid w:val="00836C85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47AC0"/>
    <w:rsid w:val="009515ED"/>
    <w:rsid w:val="009648EA"/>
    <w:rsid w:val="0098650A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5C6F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4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4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4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4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4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4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4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4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1602</properties:Words>
  <properties:Characters>8247</properties:Characters>
  <properties:Lines>277</properties:Lines>
  <properties:Paragraphs>158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2017-03-24T08:21:00Z</dcterms:created>
  <dc:creator>BISERKA CALIC</dc:creator>
  <cp:lastModifiedBy>Monika Grbac</cp:lastModifiedBy>
  <cp:lastPrinted>2016-09-22T08:33:00Z</cp:lastPrinted>
  <dcterms:modified xmlns:xsi="http://www.w3.org/2001/XMLSchema-instance" xsi:type="dcterms:W3CDTF">2017-03-24T08:29:00Z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