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f416" w14:paraId="fbdf416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A39A1">
        <w:rPr>
          <w:b/>
          <w:sz w:val="24"/>
        </w:rPr>
        <w:t>15</w:t>
      </w:r>
      <w:r w:rsidR="001809C9">
        <w:rPr>
          <w:b/>
          <w:sz w:val="24"/>
        </w:rPr>
        <w:t>70</w:t>
      </w:r>
      <w:r w:rsidR="00EB0A50">
        <w:rPr>
          <w:b/>
          <w:sz w:val="24"/>
        </w:rPr>
        <w:t>/2018-</w:t>
      </w:r>
      <w:r w:rsidR="001809C9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1809C9">
        <w:rPr>
          <w:b/>
          <w:sz w:val="24"/>
        </w:rPr>
        <w:t>LOKALIĆ VESELI j.d.o.o. za usluge Zagreb, Primorska ulica 10, OIB 75474239796</w:t>
      </w:r>
      <w:r w:rsidR="003D1A6C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C9453E">
        <w:rPr>
          <w:sz w:val="24"/>
        </w:rPr>
        <w:t>10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1809C9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1809C9">
        <w:rPr>
          <w:b/>
          <w:sz w:val="24"/>
        </w:rPr>
        <w:t>LOKALIĆ VESELI j.d.o.o. za usluge Zagreb, Primorska ulica 10, OIB 75474239796.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9453E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1809C9">
        <w:rPr>
          <w:b/>
          <w:sz w:val="24"/>
          <w:u w:val="single"/>
        </w:rPr>
        <w:t>09</w:t>
      </w:r>
      <w:r w:rsidR="00C9453E">
        <w:rPr>
          <w:b/>
          <w:sz w:val="24"/>
          <w:u w:val="single"/>
        </w:rPr>
        <w:t>,</w:t>
      </w:r>
      <w:r w:rsidR="006218FF">
        <w:rPr>
          <w:b/>
          <w:sz w:val="24"/>
          <w:u w:val="single"/>
        </w:rPr>
        <w:t>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2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1809C9">
        <w:rPr>
          <w:sz w:val="24"/>
        </w:rPr>
        <w:t>Georgije Dujanović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2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3232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1809C9">
        <w:rPr>
          <w:b/>
          <w:sz w:val="24"/>
          <w:szCs w:val="24"/>
        </w:rPr>
        <w:t>Georgiju Dujanoviću iz Zagreba, Primorska 10, OIB 15841083261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2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2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3232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2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1809C9" w:rsidRPr="001809C9">
        <w:rPr>
          <w:sz w:val="24"/>
        </w:rPr>
        <w:t>LOKALIĆ VESELI j.d.o.o. za usluge Zagreb, Primorska ulica 10, OIB 75474239796</w:t>
      </w:r>
      <w:r w:rsidR="006218FF" w:rsidRPr="006218FF">
        <w:rPr>
          <w:sz w:val="24"/>
        </w:rPr>
        <w:t>, OIB 15046203628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1809C9">
        <w:rPr>
          <w:b/>
          <w:sz w:val="24"/>
        </w:rPr>
        <w:t>1570</w:t>
      </w:r>
      <w:r>
        <w:rPr>
          <w:b/>
          <w:sz w:val="24"/>
        </w:rPr>
        <w:t>/2018-</w:t>
      </w:r>
      <w:r w:rsidR="001809C9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809C9">
        <w:rPr>
          <w:sz w:val="24"/>
        </w:rPr>
        <w:t>14.09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2321F">
        <w:rPr>
          <w:sz w:val="24"/>
        </w:rPr>
        <w:t>120</w:t>
      </w:r>
      <w:r>
        <w:rPr>
          <w:sz w:val="24"/>
        </w:rPr>
        <w:t xml:space="preserve"> dana u ukupnom iznosu od </w:t>
      </w:r>
      <w:r w:rsidR="001809C9">
        <w:rPr>
          <w:sz w:val="24"/>
        </w:rPr>
        <w:t>13.793,11</w:t>
      </w:r>
      <w:r w:rsidR="00C252F0">
        <w:rPr>
          <w:sz w:val="24"/>
        </w:rPr>
        <w:t xml:space="preserve"> kn i da zapošljava </w:t>
      </w:r>
      <w:r w:rsidR="003D1A6C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9453E">
        <w:rPr>
          <w:sz w:val="24"/>
        </w:rPr>
        <w:t>10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sectPr w:rsidSect="00194A6D" w:rsidR="00A73F7C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809C9"/>
    <w:rsid w:val="00193387"/>
    <w:rsid w:val="00194A6D"/>
    <w:rsid w:val="001B696A"/>
    <w:rsid w:val="001D28F0"/>
    <w:rsid w:val="001F55D2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21F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39A1"/>
    <w:rsid w:val="003A53B2"/>
    <w:rsid w:val="003A5859"/>
    <w:rsid w:val="003D1A6C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18FF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6F3BA3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0899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9453E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St-1570/2018</izvorni_sadrzaj>
    <derivirana_varijabla naziv="DomainObject.Predmet.OznakaBroj_1">St-1570/2018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LOKALIĆ VESELI jednostavno društvo s ograničenom odgovornošću za usluge zastupanog po punomoćniku Georgije Dujanović</izvorni_sadrzaj>
    <derivirana_varijabla naziv="DomainObject.Predmet.ProtustrankaFormated_1">  LOKALIĆ VESELI jednostavno društvo s ograničenom odgovornošću za usluge zastupanog po punomoćniku Georgije Dujanović</derivirana_varijabla>
  </DomainObject.Predmet.ProtustrankaFormated>
  <DomainObject.Predmet.ProtustrankaFormatedOIB>
    <izvorni_sadrzaj>  LOKALIĆ VESELI jednostavno društvo s ograničenom odgovornošću za usluge, OIB 75474239796 zastupanog po punomoćniku Georgije Dujanović</izvorni_sadrzaj>
    <derivirana_varijabla naziv="DomainObject.Predmet.ProtustrankaFormatedOIB_1">  LOKALIĆ VESELI jednostavno društvo s ograničenom odgovornošću za usluge, OIB 75474239796 zastupanog po punomoćniku Georgije Dujanović</derivirana_varijabla>
  </DomainObject.Predmet.ProtustrankaFormatedOIB>
  <DomainObject.Predmet.ProtustrankaFormatedWithAdress>
    <izvorni_sadrzaj> LOKALIĆ VESELI jednostavno društvo s ograničenom odgovornošću za usluge, Primorska ulica 10, 10000 Zagreb zastupanog po punomoćniku Georgije Dujanović</izvorni_sadrzaj>
    <derivirana_varijabla naziv="DomainObject.Predmet.ProtustrankaFormatedWithAdress_1"> LOKALIĆ VESELI jednostavno društvo s ograničenom odgovornošću za usluge, Primorska ulica 10, 10000 Zagreb zastupanog po punomoćniku Georgije Dujanović</derivirana_varijabla>
  </DomainObject.Predmet.ProtustrankaFormatedWithAdress>
  <DomainObject.Predmet.ProtustrankaFormatedWithAdressOIB>
    <izvorni_sadrzaj> LOKALIĆ VESELI jednostavno društvo s ograničenom odgovornošću za usluge, OIB 75474239796, Primorska ulica 10, 10000 Zagreb zastupanog po punomoćniku Georgije Dujanović</izvorni_sadrzaj>
    <derivirana_varijabla naziv="DomainObject.Predmet.ProtustrankaFormatedWithAdressOIB_1"> LOKALIĆ VESELI jednostavno društvo s ograničenom odgovornošću za usluge, OIB 75474239796, Primorska ulica 10, 10000 Zagreb zastupanog po punomoćniku Georgije Dujanović</derivirana_varijabla>
  </DomainObject.Predmet.ProtustrankaFormatedWithAdressOIB>
  <DomainObject.Predmet.ProtustrankaWithAdress>
    <izvorni_sadrzaj>LOKALIĆ VESELI jednostavno društvo s ograničenom odgovornošću za usluge Primorska ulica 10, 10000 Zagreb</izvorni_sadrzaj>
    <derivirana_varijabla naziv="DomainObject.Predmet.ProtustrankaWithAdress_1">LOKALIĆ VESELI jednostavno društvo s ograničenom odgovornošću za usluge Primorska ulica 10, 10000 Zagreb</derivirana_varijabla>
  </DomainObject.Predmet.ProtustrankaWithAdress>
  <DomainObject.Predmet.ProtustrankaWithAdressOIB>
    <izvorni_sadrzaj>LOKALIĆ VESELI jednostavno društvo s ograničenom odgovornošću za usluge, OIB 75474239796, Primorska ulica 10, 10000 Zagreb</izvorni_sadrzaj>
    <derivirana_varijabla naziv="DomainObject.Predmet.ProtustrankaWithAdressOIB_1">LOKALIĆ VESELI jednostavno društvo s ograničenom odgovornošću za usluge, OIB 75474239796, Primorska ulica 10, 10000 Zagreb</derivirana_varijabla>
  </DomainObject.Predmet.ProtustrankaWithAdressOIB>
  <DomainObject.Predmet.ProtustrankaNazivFormated>
    <izvorni_sadrzaj>LOKALIĆ VESELI jednostavno društvo s ograničenom odgovornošću za usluge</izvorni_sadrzaj>
    <derivirana_varijabla naziv="DomainObject.Predmet.ProtustrankaNazivFormated_1">LOKALIĆ VESELI jednostavno društvo s ograničenom odgovornošću za usluge</derivirana_varijabla>
  </DomainObject.Predmet.ProtustrankaNazivFormated>
  <DomainObject.Predmet.ProtustrankaNazivFormatedOIB>
    <izvorni_sadrzaj>LOKALIĆ VESELI jednostavno društvo s ograničenom odgovornošću za usluge, OIB 75474239796</izvorni_sadrzaj>
    <derivirana_varijabla naziv="DomainObject.Predmet.ProtustrankaNazivFormatedOIB_1">LOKALIĆ VESELI jednostavno društvo s ograničenom odgovornošću za usluge, OIB 75474239796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LOKALIĆ VESELI jednostavno društvo s ograničenom odgovornošću za usluge zastupanog po punomoćniku Georgije Dujanović</item>
    </izvorni_sadrzaj>
    <derivirana_varijabla naziv="DomainObject.Predmet.ProtuStrankaListFormated_1">
      <item>LOKALIĆ VESELI jednostavno društvo s ograničenom odgovornošću za usluge zastupanog po punomoćniku Georgije Dujanović</item>
    </derivirana_varijabla>
  </DomainObject.Predmet.ProtuStrankaListFormated>
  <DomainObject.Predmet.ProtuStrankaListFormatedOIB>
    <izvorni_sadrzaj>
      <item>LOKALIĆ VESELI jednostavno društvo s ograničenom odgovornošću za usluge, OIB 75474239796 zastupanog po punomoćniku Georgije Dujanović</item>
    </izvorni_sadrzaj>
    <derivirana_varijabla naziv="DomainObject.Predmet.ProtuStrankaListFormatedOIB_1">
      <item>LOKALIĆ VESELI jednostavno društvo s ograničenom odgovornošću za usluge, OIB 75474239796 zastupanog po punomoćniku Georgije Dujanović</item>
    </derivirana_varijabla>
  </DomainObject.Predmet.ProtuStrankaListFormatedOIB>
  <DomainObject.Predmet.ProtuStrankaListFormatedWithAdress>
    <izvorni_sadrzaj>
      <item>LOKALIĆ VESELI jednostavno društvo s ograničenom odgovornošću za usluge, Primorska ulica 10, 10000 Zagreb zastupanog po punomoćniku Georgije Dujanović</item>
    </izvorni_sadrzaj>
    <derivirana_varijabla naziv="DomainObject.Predmet.ProtuStrankaListFormatedWithAdress_1">
      <item>LOKALIĆ VESELI jednostavno društvo s ograničenom odgovornošću za usluge, Primorska ulica 10, 10000 Zagreb zastupanog po punomoćniku Georgije Dujanović</item>
    </derivirana_varijabla>
  </DomainObject.Predmet.ProtuStrankaListFormatedWithAdress>
  <DomainObject.Predmet.ProtuStrankaListFormatedWithAdressOIB>
    <izvorni_sadrzaj>
      <item>LOKALIĆ VESELI jednostavno društvo s ograničenom odgovornošću za usluge, OIB 75474239796, Primorska ulica 10, 10000 Zagreb zastupanog po punomoćniku Georgije Dujanović</item>
    </izvorni_sadrzaj>
    <derivirana_varijabla naziv="DomainObject.Predmet.ProtuStrankaListFormatedWithAdressOIB_1">
      <item>LOKALIĆ VESELI jednostavno društvo s ograničenom odgovornošću za usluge, OIB 75474239796, Primorska ulica 10, 10000 Zagreb zastupanog po punomoćniku Georgije Dujanović</item>
    </derivirana_varijabla>
  </DomainObject.Predmet.ProtuStrankaListFormatedWithAdressOIB>
  <DomainObject.Predmet.ProtuStrankaListNazivFormated>
    <izvorni_sadrzaj>
      <item>LOKALIĆ VESELI jednostavno društvo s ograničenom odgovornošću za usluge</item>
    </izvorni_sadrzaj>
    <derivirana_varijabla naziv="DomainObject.Predmet.ProtuStrankaListNazivFormated_1">
      <item>LOKALIĆ VESELI jednostavno društvo s ograničenom odgovornošću za usluge</item>
    </derivirana_varijabla>
  </DomainObject.Predmet.ProtuStrankaListNazivFormated>
  <DomainObject.Predmet.ProtuStrankaListNazivFormatedOIB>
    <izvorni_sadrzaj>
      <item>LOKALIĆ VESELI jednostavno društvo s ograničenom odgovornošću za usluge, OIB 75474239796</item>
    </izvorni_sadrzaj>
    <derivirana_varijabla naziv="DomainObject.Predmet.ProtuStrankaListNazivFormatedOIB_1">
      <item>LOKALIĆ VESELI jednostavno društvo s ograničenom odgovornošću za usluge, OIB 75474239796</item>
    </derivirana_varijabla>
  </DomainObject.Predmet.ProtuStrankaListNazivFormatedOIB>
  <DomainObject.Predmet.OstaliListFormated>
    <izvorni_sadrzaj>
      <item>Georgije Dujanović punomoćnik sudionika u postupku LOKALIĆ VESELI jednostavno društvo s ograničenom odgovornošću za usluge</item>
    </izvorni_sadrzaj>
    <derivirana_varijabla naziv="DomainObject.Predmet.OstaliListFormated_1">
      <item>Georgije Dujanović punomoćnik sudionika u postupku LOKALIĆ VESELI jednostavno društvo s ograničenom odgovornošću za usluge</item>
    </derivirana_varijabla>
  </DomainObject.Predmet.OstaliListFormated>
  <DomainObject.Predmet.OstaliListFormatedOIB>
    <izvorni_sadrzaj>
      <item>Georgije Dujanović, OIB 15841083261 punomoćnik sudionika u postupku LOKALIĆ VESELI jednostavno društvo s ograničenom odgovornošću za usluge</item>
    </izvorni_sadrzaj>
    <derivirana_varijabla naziv="DomainObject.Predmet.OstaliListFormatedOIB_1">
      <item>Georgije Dujanović, OIB 15841083261 punomoćnik sudionika u postupku LOKALIĆ VESELI jednostavno društvo s ograničenom odgovornošću za usluge</item>
    </derivirana_varijabla>
  </DomainObject.Predmet.OstaliListFormatedOIB>
  <DomainObject.Predmet.OstaliListFormatedWithAdress>
    <izvorni_sadrzaj>
      <item>Georgije Dujanović, Primorska 10, 10000 Zagreb punomoćnik sudionika u postupku LOKALIĆ VESELI jednostavno društvo s ograničenom odgovornošću za usluge</item>
    </izvorni_sadrzaj>
    <derivirana_varijabla naziv="DomainObject.Predmet.OstaliListFormatedWithAdress_1">
      <item>Georgije Dujanović, Primorska 10, 10000 Zagreb punomoćnik sudionika u postupku LOKALIĆ VESELI jednostavno društvo s ograničenom odgovornošću za usluge</item>
    </derivirana_varijabla>
  </DomainObject.Predmet.OstaliListFormatedWithAdress>
  <DomainObject.Predmet.OstaliListFormatedWithAdressOIB>
    <izvorni_sadrzaj>
      <item>Georgije Dujanović, OIB 15841083261, Primorska 10, 10000 Zagreb punomoćnik sudionika u postupku LOKALIĆ VESELI jednostavno društvo s ograničenom odgovornošću za usluge</item>
    </izvorni_sadrzaj>
    <derivirana_varijabla naziv="DomainObject.Predmet.OstaliListFormatedWithAdressOIB_1">
      <item>Georgije Dujanović, OIB 15841083261, Primorska 10, 10000 Zagreb punomoćnik sudionika u postupku LOKALIĆ VESELI jednostavno društvo s ograničenom odgovornošću za usluge</item>
    </derivirana_varijabla>
  </DomainObject.Predmet.OstaliListFormatedWithAdressOIB>
  <DomainObject.Predmet.OstaliListNazivFormated>
    <izvorni_sadrzaj>
      <item>Georgije Dujanović</item>
    </izvorni_sadrzaj>
    <derivirana_varijabla naziv="DomainObject.Predmet.OstaliListNazivFormated_1">
      <item>Georgije Dujanović</item>
    </derivirana_varijabla>
  </DomainObject.Predmet.OstaliListNazivFormated>
  <DomainObject.Predmet.OstaliListNazivFormatedOIB>
    <izvorni_sadrzaj>
      <item>Georgije Dujanović, OIB 15841083261</item>
    </izvorni_sadrzaj>
    <derivirana_varijabla naziv="DomainObject.Predmet.OstaliListNazivFormatedOIB_1">
      <item>Georgije Dujanović, OIB 15841083261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LOKALIĆ VESELI jednostavno društvo s ograničenom odgovornošću za usluge</izvorni_sadrzaj>
    <derivirana_varijabla naziv="DomainObject.Predmet.ProtustrankaIDrugi_1">LOKALIĆ VESELI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LOKALIĆ VESELI jednostavno društvo s ograničenom odgovornošću za usluge, OIB 75474239796, Primorska ulica 10, 10000 Zagreb</izvorni_sadrzaj>
    <derivirana_varijabla naziv="DomainObject.Predmet.ProtustrankaIDrugiAdressOIB_1">LOKALIĆ VESELI jednostavno društvo s ograničenom odgovornošću za usluge, OIB 75474239796, Primorska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LOKALIĆ VESELI jednostavno društvo s ograničenom odgovornošću za usluge</item>
      <item>FINA Regionalni centar Zagreb</item>
      <item>Georgije Dujanović</item>
    </izvorni_sadrzaj>
    <derivirana_varijabla naziv="DomainObject.Predmet.SudioniciListNaziv_1">
      <item>LOKALIĆ VESELI jednostavno društvo s ograničenom odgovornošću za usluge</item>
      <item>FINA Regionalni centar Zagreb</item>
      <item>Georgije Dujanović</item>
    </derivirana_varijabla>
  </DomainObject.Predmet.SudioniciListNaziv>
  <DomainObject.Predmet.SudioniciListAdressOIB>
    <izvorni_sadrzaj>
      <item>LOKALIĆ VESELI jednostavno društvo s ograničenom odgovornošću za usluge, OIB 75474239796, Primorska ulica 10,10000 Zagreb</item>
      <item>FINA Regionalni centar Zagreb, OIB 85821130368, Trg svibanjskih žrtava 1995. 1,10000 Zagreb</item>
      <item>Georgije Dujanović, OIB 15841083261, Primorska 10,10000 Zagreb</item>
    </izvorni_sadrzaj>
    <derivirana_varijabla naziv="DomainObject.Predmet.SudioniciListAdressOIB_1">
      <item>LOKALIĆ VESELI jednostavno društvo s ograničenom odgovornošću za usluge, OIB 75474239796, Primorska ulica 10,10000 Zagreb</item>
      <item>FINA Regionalni centar Zagreb, OIB 85821130368, Trg svibanjskih žrtava 1995. 1,10000 Zagreb</item>
      <item>Georgije Dujanović, OIB 15841083261, Primorska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75474239796</item>
      <item>, OIB 15841083261</item>
    </izvorni_sadrzaj>
    <derivirana_varijabla naziv="DomainObject.Predmet.SudioniciListNazivOIB_1">
      <item>, OIB 85821130368</item>
      <item>, OIB 75474239796</item>
      <item>, OIB 15841083261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491</properties:Words>
  <properties:Characters>2764</properties:Characters>
  <properties:Lines>85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2019-01-10T12:30:00Z</dcterms:created>
  <dc:creator>Trgovacki sud</dc:creator>
  <cp:lastModifiedBy>wsadmin</cp:lastModifiedBy>
  <cp:lastPrinted>2019-01-10T13:08:00Z</cp:lastPrinted>
  <dcterms:modified xmlns:xsi="http://www.w3.org/2001/XMLSchema-instance" xsi:type="dcterms:W3CDTF">2019-01-10T13:14:00Z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