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ecac" w14:paraId="9c4eca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4A5F81">
        <w:rPr>
          <w:szCs w:val="24"/>
          <w:lang w:val="hr-HR"/>
        </w:rPr>
        <w:t>478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4A5F81">
        <w:rPr>
          <w:lang w:val="hr-HR"/>
        </w:rPr>
        <w:t xml:space="preserve">AUTOMOBILISTIČKI KLUB ''STREET X'',  Jablanovac, Stjepana Radića 13, registarski broj: 01001970, </w:t>
      </w:r>
      <w:r w:rsidR="004A5F81" w:rsidRPr="000664E3">
        <w:rPr>
          <w:lang w:val="hr-HR"/>
        </w:rPr>
        <w:t>OIB:</w:t>
      </w:r>
      <w:r w:rsidR="004A5F81">
        <w:rPr>
          <w:lang w:val="hr-HR"/>
        </w:rPr>
        <w:t xml:space="preserve"> 25734093810</w:t>
      </w:r>
      <w:r w:rsidRPr="00FE7FBF">
        <w:rPr>
          <w:lang w:val="hr-HR"/>
        </w:rPr>
        <w:t xml:space="preserve">, </w:t>
      </w:r>
      <w:r w:rsidR="004A5F81">
        <w:rPr>
          <w:lang w:val="hr-HR"/>
        </w:rPr>
        <w:t>20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4A5F81">
        <w:rPr>
          <w:lang w:val="hr-HR"/>
        </w:rPr>
        <w:t xml:space="preserve">AUTOMOBILISTIČKI KLUB ''STREET X'',  Jablanovac, Stjepana Radića 13, registarski broj: 01001970, </w:t>
      </w:r>
      <w:r w:rsidR="004A5F81" w:rsidRPr="000664E3">
        <w:rPr>
          <w:lang w:val="hr-HR"/>
        </w:rPr>
        <w:t>OIB:</w:t>
      </w:r>
      <w:r w:rsidR="004A5F81">
        <w:rPr>
          <w:lang w:val="hr-HR"/>
        </w:rPr>
        <w:t xml:space="preserve"> 25734093810</w:t>
      </w:r>
      <w:r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4A5F81">
        <w:rPr>
          <w:szCs w:val="24"/>
          <w:lang w:val="hr-HR"/>
        </w:rPr>
        <w:t>DINKA TRUMBIĆ</w:t>
      </w:r>
      <w:r w:rsidR="00385599">
        <w:rPr>
          <w:szCs w:val="24"/>
          <w:lang w:val="hr-HR"/>
        </w:rPr>
        <w:t xml:space="preserve">, </w:t>
      </w:r>
      <w:r w:rsidR="004A5F81">
        <w:rPr>
          <w:szCs w:val="24"/>
          <w:lang w:val="hr-HR"/>
        </w:rPr>
        <w:t>Split</w:t>
      </w:r>
      <w:r w:rsidR="00385599">
        <w:rPr>
          <w:szCs w:val="24"/>
          <w:lang w:val="hr-HR"/>
        </w:rPr>
        <w:t xml:space="preserve">, </w:t>
      </w:r>
      <w:r w:rsidR="004A5F81">
        <w:rPr>
          <w:szCs w:val="24"/>
          <w:lang w:val="hr-HR"/>
        </w:rPr>
        <w:t>Lovretska 10</w:t>
      </w:r>
      <w:r w:rsidR="00385599">
        <w:rPr>
          <w:szCs w:val="24"/>
          <w:lang w:val="hr-HR"/>
        </w:rPr>
        <w:t xml:space="preserve">, </w:t>
      </w:r>
      <w:r w:rsidR="00125BA8">
        <w:rPr>
          <w:szCs w:val="24"/>
          <w:lang w:val="hr-HR"/>
        </w:rPr>
        <w:t xml:space="preserve"> OIB:</w:t>
      </w:r>
      <w:r w:rsidR="004A5F81">
        <w:rPr>
          <w:szCs w:val="24"/>
          <w:lang w:val="hr-HR"/>
        </w:rPr>
        <w:t>43468134790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4A5F81">
        <w:rPr>
          <w:lang w:val="hr-HR"/>
        </w:rPr>
        <w:t xml:space="preserve">AUTOMOBILISTIČKI KLUB ''STREET X'',  Jablanovac, Stjepana Radića 13, registarski broj: 01001970, </w:t>
      </w:r>
      <w:r w:rsidR="004A5F81" w:rsidRPr="000664E3">
        <w:rPr>
          <w:lang w:val="hr-HR"/>
        </w:rPr>
        <w:t>OIB:</w:t>
      </w:r>
      <w:r w:rsidR="004A5F81">
        <w:rPr>
          <w:lang w:val="hr-HR"/>
        </w:rPr>
        <w:t xml:space="preserve"> 25734093810</w:t>
      </w:r>
      <w:r w:rsidR="00385599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A5F81">
        <w:rPr>
          <w:szCs w:val="24"/>
          <w:lang w:val="hr-HR"/>
        </w:rPr>
        <w:t>478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A5F81">
        <w:rPr>
          <w:szCs w:val="24"/>
          <w:lang w:val="hr-HR"/>
        </w:rPr>
        <w:t>23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A5F81">
        <w:rPr>
          <w:szCs w:val="24"/>
          <w:lang w:val="hr-HR"/>
        </w:rPr>
        <w:t>20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A5F81">
        <w:rPr>
          <w:szCs w:val="24"/>
          <w:lang w:val="hr-HR"/>
        </w:rPr>
        <w:t>20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A5E" w:rsidR="005A5A5E">
      <w:r>
        <w:separator/>
      </w:r>
    </w:p>
  </w:endnote>
  <w:endnote w:id="0" w:type="continuationSeparator">
    <w:p w:rsidRDefault="005A5A5E" w:rsidR="005A5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A5E" w:rsidR="005A5A5E">
      <w:r>
        <w:separator/>
      </w:r>
    </w:p>
  </w:footnote>
  <w:footnote w:id="0" w:type="continuationSeparator">
    <w:p w:rsidRDefault="005A5A5E" w:rsidR="005A5A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7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4A5F81">
      <w:t>478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7239"/>
    <w:rsid w:val="00085B19"/>
    <w:rsid w:val="000931A1"/>
    <w:rsid w:val="0009624A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4365E"/>
    <w:rsid w:val="00357225"/>
    <w:rsid w:val="00360085"/>
    <w:rsid w:val="00362FCC"/>
    <w:rsid w:val="00385599"/>
    <w:rsid w:val="003856E4"/>
    <w:rsid w:val="003A233F"/>
    <w:rsid w:val="003D515F"/>
    <w:rsid w:val="00411530"/>
    <w:rsid w:val="004368C8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825E3"/>
    <w:rsid w:val="00691221"/>
    <w:rsid w:val="006923BC"/>
    <w:rsid w:val="006B48ED"/>
    <w:rsid w:val="006D69FC"/>
    <w:rsid w:val="00701DB2"/>
    <w:rsid w:val="00725BCB"/>
    <w:rsid w:val="0076259E"/>
    <w:rsid w:val="007A77E1"/>
    <w:rsid w:val="007F06DD"/>
    <w:rsid w:val="007F651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46FE"/>
    <w:rsid w:val="009648B4"/>
    <w:rsid w:val="00997840"/>
    <w:rsid w:val="009C431F"/>
    <w:rsid w:val="00A042BF"/>
    <w:rsid w:val="00A5246F"/>
    <w:rsid w:val="00A60269"/>
    <w:rsid w:val="00AA3A97"/>
    <w:rsid w:val="00AD592E"/>
    <w:rsid w:val="00AE469A"/>
    <w:rsid w:val="00B34539"/>
    <w:rsid w:val="00B41B09"/>
    <w:rsid w:val="00B6308A"/>
    <w:rsid w:val="00B73A06"/>
    <w:rsid w:val="00B8457C"/>
    <w:rsid w:val="00B90012"/>
    <w:rsid w:val="00BB0E8F"/>
    <w:rsid w:val="00BB516E"/>
    <w:rsid w:val="00BD3171"/>
    <w:rsid w:val="00BD5F72"/>
    <w:rsid w:val="00BD6006"/>
    <w:rsid w:val="00C227D4"/>
    <w:rsid w:val="00C243C3"/>
    <w:rsid w:val="00C25D49"/>
    <w:rsid w:val="00C34217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32CB1"/>
    <w:rsid w:val="00D52F5E"/>
    <w:rsid w:val="00D53FF2"/>
    <w:rsid w:val="00DA5CB7"/>
    <w:rsid w:val="00DC2CE3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A1CE3"/>
    <w:rsid w:val="00EA5BD4"/>
    <w:rsid w:val="00EA5E49"/>
    <w:rsid w:val="00EB1853"/>
    <w:rsid w:val="00EC1878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2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7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7D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7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7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2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7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7D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7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7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AUTOMOBILISTIČKI KLUB STREET X</izvorni_sadrzaj>
    <derivirana_varijabla naziv="DomainObject.Predmet.ProtustrankaFormated_1">  AUTOMOBILISTIČKI KLUB STREET X</derivirana_varijabla>
  </DomainObject.Predmet.ProtustrankaFormated>
  <DomainObject.Predmet.ProtustrankaFormatedOIB>
    <izvorni_sadrzaj>  AUTOMOBILISTIČKI KLUB STREET X, OIB 25734093810</izvorni_sadrzaj>
    <derivirana_varijabla naziv="DomainObject.Predmet.ProtustrankaFormatedOIB_1">  AUTOMOBILISTIČKI KLUB STREET X, OIB 25734093810</derivirana_varijabla>
  </DomainObject.Predmet.ProtustrankaFormatedOIB>
  <DomainObject.Predmet.ProtustrankaFormatedWithAdress>
    <izvorni_sadrzaj> AUTOMOBILISTIČKI KLUB STREET X, STJEPANA RADIĆA 13, 10298 Jablanovec</izvorni_sadrzaj>
    <derivirana_varijabla naziv="DomainObject.Predmet.ProtustrankaFormatedWithAdress_1"> AUTOMOBILISTIČKI KLUB STREET X, STJEPANA RADIĆA 13, 10298 Jablanovec</derivirana_varijabla>
  </DomainObject.Predmet.ProtustrankaFormatedWithAdress>
  <DomainObject.Predmet.ProtustrankaFormatedWithAdressOIB>
    <izvorni_sadrzaj> AUTOMOBILISTIČKI KLUB STREET X, OIB 25734093810, STJEPANA RADIĆA 13, 10298 Jablanovec</izvorni_sadrzaj>
    <derivirana_varijabla naziv="DomainObject.Predmet.ProtustrankaFormatedWithAdressOIB_1"> AUTOMOBILISTIČKI KLUB STREET X, OIB 25734093810, STJEPANA RADIĆA 13, 10298 Jablanovec</derivirana_varijabla>
  </DomainObject.Predmet.ProtustrankaFormatedWithAdressOIB>
  <DomainObject.Predmet.ProtustrankaWithAdress>
    <izvorni_sadrzaj>AUTOMOBILISTIČKI KLUB STREET X STJEPANA RADIĆA 13, 10298 Jablanovec</izvorni_sadrzaj>
    <derivirana_varijabla naziv="DomainObject.Predmet.ProtustrankaWithAdress_1">AUTOMOBILISTIČKI KLUB STREET X STJEPANA RADIĆA 13, 10298 Jablanovec</derivirana_varijabla>
  </DomainObject.Predmet.ProtustrankaWithAdress>
  <DomainObject.Predmet.ProtustrankaWithAdressOIB>
    <izvorni_sadrzaj>AUTOMOBILISTIČKI KLUB STREET X, OIB 25734093810, STJEPANA RADIĆA 13, 10298 Jablanovec</izvorni_sadrzaj>
    <derivirana_varijabla naziv="DomainObject.Predmet.ProtustrankaWithAdressOIB_1">AUTOMOBILISTIČKI KLUB STREET X, OIB 25734093810, STJEPANA RADIĆA 13, 10298 Jablanovec</derivirana_varijabla>
  </DomainObject.Predmet.ProtustrankaWithAdressOIB>
  <DomainObject.Predmet.ProtustrankaNazivFormated>
    <izvorni_sadrzaj>AUTOMOBILISTIČKI KLUB STREET X</izvorni_sadrzaj>
    <derivirana_varijabla naziv="DomainObject.Predmet.ProtustrankaNazivFormated_1">AUTOMOBILISTIČKI KLUB STREET X</derivirana_varijabla>
  </DomainObject.Predmet.ProtustrankaNazivFormated>
  <DomainObject.Predmet.ProtustrankaNazivFormatedOIB>
    <izvorni_sadrzaj>AUTOMOBILISTIČKI KLUB STREET X, OIB 25734093810</izvorni_sadrzaj>
    <derivirana_varijabla naziv="DomainObject.Predmet.ProtustrankaNazivFormatedOIB_1">AUTOMOBILISTIČKI KLUB STREET X, OIB 25734093810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AUTOMOBILISTIČKI KLUB STREET X</item>
    </izvorni_sadrzaj>
    <derivirana_varijabla naziv="DomainObject.Predmet.ProtuStrankaListFormated_1">
      <item>AUTOMOBILISTIČKI KLUB STREET X</item>
    </derivirana_varijabla>
  </DomainObject.Predmet.ProtuStrankaListFormated>
  <DomainObject.Predmet.ProtuStrankaListFormatedOIB>
    <izvorni_sadrzaj>
      <item>AUTOMOBILISTIČKI KLUB STREET X, OIB 25734093810</item>
    </izvorni_sadrzaj>
    <derivirana_varijabla naziv="DomainObject.Predmet.ProtuStrankaListFormatedOIB_1">
      <item>AUTOMOBILISTIČKI KLUB STREET X, OIB 25734093810</item>
    </derivirana_varijabla>
  </DomainObject.Predmet.ProtuStrankaListFormatedOIB>
  <DomainObject.Predmet.ProtuStrankaListFormatedWithAdress>
    <izvorni_sadrzaj>
      <item>AUTOMOBILISTIČKI KLUB STREET X, STJEPANA RADIĆA 13, 10298 Jablanovec</item>
    </izvorni_sadrzaj>
    <derivirana_varijabla naziv="DomainObject.Predmet.ProtuStrankaListFormatedWithAdress_1">
      <item>AUTOMOBILISTIČKI KLUB STREET X, STJEPANA RADIĆA 13, 10298 Jablanovec</item>
    </derivirana_varijabla>
  </DomainObject.Predmet.ProtuStrankaListFormatedWithAdress>
  <DomainObject.Predmet.ProtuStrankaListFormatedWithAdressOIB>
    <izvorni_sadrzaj>
      <item>AUTOMOBILISTIČKI KLUB STREET X, OIB 25734093810, STJEPANA RADIĆA 13, 10298 Jablanovec</item>
    </izvorni_sadrzaj>
    <derivirana_varijabla naziv="DomainObject.Predmet.ProtuStrankaListFormatedWithAdressOIB_1">
      <item>AUTOMOBILISTIČKI KLUB STREET X, OIB 25734093810, STJEPANA RADIĆA 13, 10298 Jablanovec</item>
    </derivirana_varijabla>
  </DomainObject.Predmet.ProtuStrankaListFormatedWithAdressOIB>
  <DomainObject.Predmet.ProtuStrankaListNazivFormated>
    <izvorni_sadrzaj>
      <item>AUTOMOBILISTIČKI KLUB STREET X</item>
    </izvorni_sadrzaj>
    <derivirana_varijabla naziv="DomainObject.Predmet.ProtuStrankaListNazivFormated_1">
      <item>AUTOMOBILISTIČKI KLUB STREET X</item>
    </derivirana_varijabla>
  </DomainObject.Predmet.ProtuStrankaListNazivFormated>
  <DomainObject.Predmet.ProtuStrankaListNazivFormatedOIB>
    <izvorni_sadrzaj>
      <item>AUTOMOBILISTIČKI KLUB STREET X, OIB 25734093810</item>
    </izvorni_sadrzaj>
    <derivirana_varijabla naziv="DomainObject.Predmet.ProtuStrankaListNazivFormatedOIB_1">
      <item>AUTOMOBILISTIČKI KLUB STREET X, OIB 25734093810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AUTOMOBILISTIČKI KLUB STREET X</izvorni_sadrzaj>
    <derivirana_varijabla naziv="DomainObject.Predmet.ProtustrankaIDrugi_1">AUTOMOBILISTIČKI KLUB STREET 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AUTOMOBILISTIČKI KLUB STREET X, OIB 25734093810, STJEPANA RADIĆA 13, 10298 Jablanovec</izvorni_sadrzaj>
    <derivirana_varijabla naziv="DomainObject.Predmet.ProtustrankaIDrugiAdressOIB_1">AUTOMOBILISTIČKI KLUB STREET X, OIB 25734093810, STJEPANA RADIĆA 13,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AUTOMOBILISTIČKI KLUB STREET X</item>
      <item>FINA Regionalni centar Zagreb</item>
    </izvorni_sadrzaj>
    <derivirana_varijabla naziv="DomainObject.Predmet.SudioniciListNaziv_1">
      <item>AUTOMOBILISTIČKI KLUB STREET X</item>
      <item>FINA Regionalni centar Zagreb</item>
    </derivirana_varijabla>
  </DomainObject.Predmet.SudioniciListNaziv>
  <DomainObject.Predmet.SudioniciListAdressOIB>
    <izvorni_sadrzaj>
      <item>AUTOMOBILISTIČKI KLUB STREET X, OIB 25734093810, STJEPANA RADIĆA 13,10298 Jablanovec</item>
      <item>FINA Regionalni centar Zagreb, OIB 85821130368, Trg svibanjskih žrtava 1995. 1,10000 Zagreb</item>
    </izvorni_sadrzaj>
    <derivirana_varijabla naziv="DomainObject.Predmet.SudioniciListAdressOIB_1">
      <item>AUTOMOBILISTIČKI KLUB STREET X, OIB 25734093810, STJEPANA RADIĆA 13,10298 Jablanovec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25734093810</item>
      <item>, OIB 85821130368</item>
    </izvorni_sadrzaj>
    <derivirana_varijabla naziv="DomainObject.Predmet.SudioniciListNazivOIB_1">
      <item>, OIB 25734093810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94B8A-8155-426F-820D-4472CE813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692</properties:Words>
  <properties:Characters>3738</properties:Characters>
  <properties:Lines>114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2016-07-20T12:30:00Z</dcterms:created>
  <dc:creator>553y7k3</dc:creator>
  <cp:lastModifiedBy>Miroslav Lovreković</cp:lastModifiedBy>
  <cp:lastPrinted>2015-12-28T12:34:00Z</cp:lastPrinted>
  <dcterms:modified xmlns:xsi="http://www.w3.org/2001/XMLSchema-instance" xsi:type="dcterms:W3CDTF">2016-07-20T12:38:00Z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