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e95" w14:paraId="add1e9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771A3C">
        <w:t xml:space="preserve">Trgovački sud u Osijeku, po stečajnoj sutkinji Jadranki Pajur Vranješ, </w:t>
      </w:r>
      <w:r w:rsidR="00771A3C" w:rsidRPr="00EC103F">
        <w:t xml:space="preserve">u stečajnom </w:t>
      </w:r>
      <w:r w:rsidR="00991B4D">
        <w:t>postupku</w:t>
      </w:r>
      <w:r w:rsidR="00771A3C">
        <w:t xml:space="preserve"> nad dužnikom: J.A I ANTONIO j.d.o.o. Zagreb, Ljubijska 75, OIB: 07467087098, MBS: </w:t>
      </w:r>
      <w:r w:rsidR="00771A3C" w:rsidRPr="00386FA7">
        <w:t>081048641</w:t>
      </w:r>
      <w:r w:rsidR="00F30E6A">
        <w:t>, 12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991B4D">
        <w:t xml:space="preserve">J.A I ANTONIO j.d.o.o. Zagreb, Ljubijska 75, OIB: 07467087098, MBS: </w:t>
      </w:r>
      <w:r w:rsidR="00991B4D" w:rsidRPr="00386FA7">
        <w:t>081048641</w:t>
      </w:r>
      <w:r w:rsidR="00991B4D">
        <w:t xml:space="preserve">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991B4D">
        <w:t>72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991B4D">
        <w:t>36.00</w:t>
      </w:r>
      <w:r w:rsidR="00E76C90">
        <w:t>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91B4D">
        <w:t>23</w:t>
      </w:r>
      <w:r w:rsidR="00E76C90">
        <w:t>. listopada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991B4D">
        <w:t xml:space="preserve">J.A I ANTONIO j.d.o.o. Zagreb, Ljubijska 75, OIB: 07467087098, MBS: </w:t>
      </w:r>
      <w:r w:rsidR="00991B4D" w:rsidRPr="00386FA7">
        <w:t>081048641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66A49" w:rsidR="00E55512">
      <w:pPr>
        <w:ind w:firstLine="720"/>
        <w:jc w:val="both"/>
      </w:pPr>
      <w:r>
        <w:t>Sukladno Izvješću privremen</w:t>
      </w:r>
      <w:r w:rsidR="00991B4D">
        <w:t>og</w:t>
      </w:r>
      <w:r>
        <w:t xml:space="preserve"> stečajn</w:t>
      </w:r>
      <w:r w:rsidR="00991B4D">
        <w:t>og</w:t>
      </w:r>
      <w:r>
        <w:t xml:space="preserve"> upravitelj</w:t>
      </w:r>
      <w:r w:rsidR="00991B4D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991B4D">
        <w:t>72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566A49">
        <w:t>znijela</w:t>
      </w:r>
      <w:r>
        <w:t xml:space="preserve"> na ročištu održanom </w:t>
      </w:r>
      <w:r w:rsidR="00F30E6A">
        <w:t>6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91B4D">
        <w:t>36.00</w:t>
      </w:r>
      <w:r w:rsidR="00566A49">
        <w:t>0,00</w:t>
      </w:r>
      <w:r w:rsidR="00293E3F" w:rsidRPr="00392E95">
        <w:t xml:space="preserve"> kn</w:t>
      </w:r>
      <w:r w:rsidR="000F62FC">
        <w:t>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447752">
        <w:t xml:space="preserve"> </w:t>
      </w:r>
      <w:r w:rsidR="00566A49">
        <w:t xml:space="preserve"> što čini:</w:t>
      </w: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9F765E" w:rsidR="00991B4D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>Knjigovodstvene usluge (12 mjeseci * 1.000,00 kn)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jc w:val="right"/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>12.000,00</w:t>
            </w:r>
          </w:p>
        </w:tc>
      </w:tr>
      <w:tr w:rsidTr="009F765E" w:rsidR="00991B4D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 xml:space="preserve">Ostali troškovi (platni promet, žiro račun, arhiviranje, pristojbe) 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jc w:val="right"/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>4.000,00</w:t>
            </w:r>
          </w:p>
        </w:tc>
      </w:tr>
      <w:tr w:rsidTr="009F765E" w:rsidR="00991B4D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 xml:space="preserve">Nagrada i troškovi st. upravitelja (bruto prethodni + ot. Steč. postupak) 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jc w:val="right"/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>20.000,00</w:t>
            </w:r>
          </w:p>
        </w:tc>
      </w:tr>
      <w:tr w:rsidTr="009F765E" w:rsidR="00991B4D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rPr>
                <w:bCs/>
                <w:sz w:val="22"/>
                <w:szCs w:val="22"/>
              </w:rPr>
            </w:pPr>
            <w:r w:rsidRPr="00C32336">
              <w:rPr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991B4D" w:rsidP="00CD0D23" w:rsidR="00991B4D" w:rsidRPr="00C32336">
            <w:pPr>
              <w:jc w:val="right"/>
              <w:rPr>
                <w:sz w:val="22"/>
                <w:szCs w:val="22"/>
              </w:rPr>
            </w:pPr>
            <w:r w:rsidRPr="00C32336">
              <w:rPr>
                <w:sz w:val="22"/>
                <w:szCs w:val="22"/>
              </w:rPr>
              <w:t>36.000,00</w:t>
            </w:r>
          </w:p>
        </w:tc>
      </w:tr>
    </w:tbl>
    <w:p w:rsidRDefault="00E55512" w:rsidP="00E55512" w:rsidR="00E55512"/>
    <w:p w:rsidRDefault="00C43FA3" w:rsidP="002964D4" w:rsidR="00CE19FA">
      <w:pPr>
        <w:ind w:firstLine="708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D27D7D">
        <w:t>1</w:t>
      </w:r>
      <w:r w:rsidR="002964D4">
        <w:t>2</w:t>
      </w:r>
      <w:r w:rsidR="00362A3F">
        <w:t>. rujna 2018.</w:t>
      </w: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</w:t>
      </w:r>
      <w:r w:rsidR="00566A49">
        <w:t>7</w:t>
      </w:r>
      <w:r w:rsidR="008547C5">
        <w:t>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55B" w:rsidR="0078755B">
      <w:r>
        <w:separator/>
      </w:r>
    </w:p>
  </w:endnote>
  <w:endnote w:id="0" w:type="continuationSeparator">
    <w:p w:rsidRDefault="0078755B" w:rsidR="00787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55B" w:rsidR="0078755B">
      <w:r>
        <w:separator/>
      </w:r>
    </w:p>
  </w:footnote>
  <w:footnote w:id="0" w:type="continuationSeparator">
    <w:p w:rsidRDefault="0078755B" w:rsidR="00787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755B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0535B4">
      <w:t>672</w:t>
    </w:r>
    <w:r w:rsidR="008F3E8E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5B4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0F62FC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4D4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8C"/>
    <w:rsid w:val="004039B7"/>
    <w:rsid w:val="00403D39"/>
    <w:rsid w:val="00405B85"/>
    <w:rsid w:val="00406F14"/>
    <w:rsid w:val="004105B6"/>
    <w:rsid w:val="004113B6"/>
    <w:rsid w:val="00447752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3DC2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66A49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1A3C"/>
    <w:rsid w:val="007747C5"/>
    <w:rsid w:val="007755B6"/>
    <w:rsid w:val="00775D35"/>
    <w:rsid w:val="00785200"/>
    <w:rsid w:val="00786F1E"/>
    <w:rsid w:val="0078755B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4D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4632D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2336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512"/>
    <w:rsid w:val="00E55AA4"/>
    <w:rsid w:val="00E73CF8"/>
    <w:rsid w:val="00E76C90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30E6A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3D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3D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D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D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3D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3D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D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D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J.A I ANTONIO jednostavno društvo s ograničenom odgovornošću za ugostiteljstvo i trgovinu</izvorni_sadrzaj>
    <derivirana_varijabla naziv="DomainObject.Predmet.ProtustrankaFormated_1">  J.A I ANTONIO jednostavno društvo s ograničenom odgovornošću za ugostiteljstvo i trgovinu</derivirana_varijabla>
  </DomainObject.Predmet.ProtustrankaFormated>
  <DomainObject.Predmet.ProtustrankaFormatedOIB>
    <izvorni_sadrzaj>  J.A I ANTONIO jednostavno društvo s ograničenom odgovornošću za ugostiteljstvo i trgovinu, OIB 07467087098</izvorni_sadrzaj>
    <derivirana_varijabla naziv="DomainObject.Predmet.ProtustrankaFormatedOIB_1">  J.A I ANTONIO jednostavno društvo s ograničenom odgovornošću za ugostiteljstvo i trgovinu, OIB 07467087098</derivirana_varijabla>
  </DomainObject.Predmet.ProtustrankaFormatedOIB>
  <DomainObject.Predmet.ProtustrankaFormatedWithAdress>
    <izvorni_sadrzaj> J.A I ANTONIO jednostavno društvo s ograničenom odgovornošću za ugostiteljstvo i trgovinu, Ljubijska 75 , 10000 Zagreb</izvorni_sadrzaj>
    <derivirana_varijabla naziv="DomainObject.Predmet.ProtustrankaFormatedWithAdress_1"> J.A I ANTONIO jednostavno društvo s ograničenom odgovornošću za ugostiteljstvo i trgovinu, Ljubijska 75 , 10000 Zagreb</derivirana_varijabla>
  </DomainObject.Predmet.ProtustrankaFormatedWithAdress>
  <DomainObject.Predmet.ProtustrankaFormatedWithAdressOIB>
    <izvorni_sadrzaj> J.A I ANTONIO jednostavno društvo s ograničenom odgovornošću za ugostiteljstvo i trgovinu, OIB 07467087098, Ljubijska 75 , 10000 Zagreb</izvorni_sadrzaj>
    <derivirana_varijabla naziv="DomainObject.Predmet.ProtustrankaFormatedWithAdressOIB_1"> J.A I ANTONIO jednostavno društvo s ograničenom odgovornošću za ugostiteljstvo i trgovinu, OIB 07467087098, Ljubijska 75 , 10000 Zagreb</derivirana_varijabla>
  </DomainObject.Predmet.ProtustrankaFormatedWithAdressOIB>
  <DomainObject.Predmet.ProtustrankaWithAdress>
    <izvorni_sadrzaj>J.A I ANTONIO jednostavno društvo s ograničenom odgovornošću za ugostiteljstvo i trgovinu Ljubijska 75 , 10000 Zagreb</izvorni_sadrzaj>
    <derivirana_varijabla naziv="DomainObject.Predmet.ProtustrankaWithAdress_1">J.A I ANTONIO jednostavno društvo s ograničenom odgovornošću za ugostiteljstvo i trgovinu Ljubijska 75 , 10000 Zagreb</derivirana_varijabla>
  </DomainObject.Predmet.ProtustrankaWithAdress>
  <DomainObject.Predmet.ProtustrankaWithAdressOIB>
    <izvorni_sadrzaj>J.A I ANTONIO jednostavno društvo s ograničenom odgovornošću za ugostiteljstvo i trgovinu, OIB 07467087098, Ljubijska 75 , 10000 Zagreb</izvorni_sadrzaj>
    <derivirana_varijabla naziv="DomainObject.Predmet.ProtustrankaWithAdressOIB_1">J.A I ANTONIO jednostavno društvo s ograničenom odgovornošću za ugostiteljstvo i trgovinu, OIB 07467087098, Ljubijska 75 , 10000 Zagreb</derivirana_varijabla>
  </DomainObject.Predmet.ProtustrankaWithAdressOIB>
  <DomainObject.Predmet.ProtustrankaNazivFormated>
    <izvorni_sadrzaj>J.A I ANTONIO jednostavno društvo s ograničenom odgovornošću za ugostiteljstvo i trgovinu</izvorni_sadrzaj>
    <derivirana_varijabla naziv="DomainObject.Predmet.ProtustrankaNazivFormated_1">J.A I ANTONIO jednostavno društvo s ograničenom odgovornošću za ugostiteljstvo i trgovinu</derivirana_varijabla>
  </DomainObject.Predmet.ProtustrankaNazivFormated>
  <DomainObject.Predmet.ProtustrankaNazivFormatedOIB>
    <izvorni_sadrzaj>J.A I ANTONIO jednostavno društvo s ograničenom odgovornošću za ugostiteljstvo i trgovinu, OIB 07467087098</izvorni_sadrzaj>
    <derivirana_varijabla naziv="DomainObject.Predmet.ProtustrankaNazivFormatedOIB_1">J.A I ANTONIO jednostavno društvo s ograničenom odgovornošću za ugostiteljstvo i trgovinu, OIB 07467087098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J.A I ANTONIO jednostavno društvo s ograničenom odgovornošću za ugostiteljstvo i trgovinu</item>
    </izvorni_sadrzaj>
    <derivirana_varijabla naziv="DomainObject.Predmet.ProtuStrankaListFormated_1">
      <item>J.A I ANTONIO jednostavno društvo s ograničenom odgovornošću za ugostiteljstvo i trgovinu</item>
    </derivirana_varijabla>
  </DomainObject.Predmet.ProtuStrankaListFormated>
  <DomainObject.Predmet.ProtuStrankaListFormatedOIB>
    <izvorni_sadrzaj>
      <item>J.A I ANTONIO jednostavno društvo s ograničenom odgovornošću za ugostiteljstvo i trgovinu, OIB 07467087098</item>
    </izvorni_sadrzaj>
    <derivirana_varijabla naziv="DomainObject.Predmet.ProtuStrankaListFormatedOIB_1">
      <item>J.A I ANTONIO jednostavno društvo s ograničenom odgovornošću za ugostiteljstvo i trgovinu, OIB 07467087098</item>
    </derivirana_varijabla>
  </DomainObject.Predmet.ProtuStrankaListFormatedOIB>
  <DomainObject.Predmet.ProtuStrankaListFormatedWithAdress>
    <izvorni_sadrzaj>
      <item>J.A I ANTONIO jednostavno društvo s ograničenom odgovornošću za ugostiteljstvo i trgovinu, Ljubijska 75 , 10000 Zagreb</item>
    </izvorni_sadrzaj>
    <derivirana_varijabla naziv="DomainObject.Predmet.ProtuStrankaListFormatedWithAdress_1">
      <item>J.A I ANTONIO jednostavno društvo s ograničenom odgovornošću za ugostiteljstvo i trgovinu, Ljubijska 75 , 10000 Zagreb</item>
    </derivirana_varijabla>
  </DomainObject.Predmet.ProtuStrankaListFormatedWithAdress>
  <DomainObject.Predmet.ProtuStrankaListFormatedWithAdressOIB>
    <izvorni_sadrzaj>
      <item>J.A I ANTONIO jednostavno društvo s ograničenom odgovornošću za ugostiteljstvo i trgovinu, OIB 07467087098, Ljubijska 75 , 10000 Zagreb</item>
    </izvorni_sadrzaj>
    <derivirana_varijabla naziv="DomainObject.Predmet.ProtuStrankaListFormatedWithAdressOIB_1">
      <item>J.A I ANTONIO jednostavno društvo s ograničenom odgovornošću za ugostiteljstvo i trgovinu, OIB 07467087098, Ljubijska 75 , 10000 Zagreb</item>
    </derivirana_varijabla>
  </DomainObject.Predmet.ProtuStrankaListFormatedWithAdressOIB>
  <DomainObject.Predmet.ProtuStrankaListNazivFormated>
    <izvorni_sadrzaj>
      <item>J.A I ANTONIO jednostavno društvo s ograničenom odgovornošću za ugostiteljstvo i trgovinu</item>
    </izvorni_sadrzaj>
    <derivirana_varijabla naziv="DomainObject.Predmet.ProtuStrankaListNazivFormated_1">
      <item>J.A I ANTONIO jednostavno društvo s ograničenom odgovornošću za ugostiteljstvo i trgovinu</item>
    </derivirana_varijabla>
  </DomainObject.Predmet.ProtuStrankaListNazivFormated>
  <DomainObject.Predmet.ProtuStrankaListNazivFormatedOIB>
    <izvorni_sadrzaj>
      <item>J.A I ANTONIO jednostavno društvo s ograničenom odgovornošću za ugostiteljstvo i trgovinu, OIB 07467087098</item>
    </izvorni_sadrzaj>
    <derivirana_varijabla naziv="DomainObject.Predmet.ProtuStrankaListNazivFormatedOIB_1">
      <item>J.A I ANTONIO jednostavno društvo s ograničenom odgovornošću za ugostiteljstvo i trgovinu, OIB 07467087098</item>
    </derivirana_varijabla>
  </DomainObject.Predmet.ProtuStrankaListNazivFormatedOIB>
  <DomainObject.Predmet.OstaliListFormated>
    <izvorni_sadrzaj>
      <item>Robert Dominković</item>
    </izvorni_sadrzaj>
    <derivirana_varijabla naziv="DomainObject.Predmet.OstaliListFormated_1">
      <item>Robert Dominković</item>
    </derivirana_varijabla>
  </DomainObject.Predmet.OstaliListFormated>
  <DomainObject.Predmet.OstaliListFormatedOIB>
    <izvorni_sadrzaj>
      <item>Robert Dominković, OIB 76577391259</item>
    </izvorni_sadrzaj>
    <derivirana_varijabla naziv="DomainObject.Predmet.OstaliListFormatedOIB_1">
      <item>Robert Dominković, OIB 76577391259</item>
    </derivirana_varijabla>
  </DomainObject.Predmet.OstaliListFormatedOIB>
  <DomainObject.Predmet.OstaliListFormatedWithAdress>
    <izvorni_sadrzaj>
      <item>Robert Dominković, Južna Ulica 66, 10000 Zagreb</item>
    </izvorni_sadrzaj>
    <derivirana_varijabla naziv="DomainObject.Predmet.OstaliListFormatedWithAdress_1">
      <item>Robert Dominković, Južna Ulica 66, 10000 Zagreb</item>
    </derivirana_varijabla>
  </DomainObject.Predmet.OstaliListFormatedWithAdress>
  <DomainObject.Predmet.OstaliListFormatedWithAdressOIB>
    <izvorni_sadrzaj>
      <item>Robert Dominković, OIB 76577391259, Južna Ulica 66, 10000 Zagreb</item>
    </izvorni_sadrzaj>
    <derivirana_varijabla naziv="DomainObject.Predmet.OstaliListFormatedWithAdressOIB_1">
      <item>Robert Dominković, OIB 76577391259, Južna Ulica 66, 10000 Zagreb</item>
    </derivirana_varijabla>
  </DomainObject.Predmet.OstaliListFormatedWithAdressOIB>
  <DomainObject.Predmet.OstaliListNazivFormated>
    <izvorni_sadrzaj>
      <item>Robert Dominković</item>
    </izvorni_sadrzaj>
    <derivirana_varijabla naziv="DomainObject.Predmet.OstaliListNazivFormated_1">
      <item>Robert Dominković</item>
    </derivirana_varijabla>
  </DomainObject.Predmet.OstaliListNazivFormated>
  <DomainObject.Predmet.OstaliListNazivFormatedOIB>
    <izvorni_sadrzaj>
      <item>Robert Dominković, OIB 76577391259</item>
    </izvorni_sadrzaj>
    <derivirana_varijabla naziv="DomainObject.Predmet.OstaliListNazivFormatedOIB_1">
      <item>Robert Dominković, OIB 76577391259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J.A I ANTONIO jednostavno društvo s ograničenom odgovornošću za ugostiteljstvo i trgovinu</izvorni_sadrzaj>
    <derivirana_varijabla naziv="DomainObject.Predmet.ProtustrankaIDrugi_1">J.A I ANTONIO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J.A I ANTONIO jednostavno društvo s ograničenom odgovornošću za ugostiteljstvo i trgovinu, OIB 07467087098, Ljubijska 75 , 10000 Zagreb</izvorni_sadrzaj>
    <derivirana_varijabla naziv="DomainObject.Predmet.ProtustrankaIDrugiAdressOIB_1">J.A I ANTONIO jednostavno društvo s ograničenom odgovornošću za ugostiteljstvo i trgovinu, OIB 07467087098, Ljubijska 75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J.A I ANTONIO jednostavno društvo s ograničenom odgovornošću za ugostiteljstvo i trgovinu</item>
      <item>FINA Regionalni centar Zagreb</item>
      <item>Robert Dominković</item>
    </izvorni_sadrzaj>
    <derivirana_varijabla naziv="DomainObject.Predmet.SudioniciListNaziv_1">
      <item>J.A I ANTONIO jednostavno društvo s ograničenom odgovornošću za ugostiteljstvo i trgovinu</item>
      <item>FINA Regionalni centar Zagreb</item>
      <item>Robert Dominković</item>
    </derivirana_varijabla>
  </DomainObject.Predmet.SudioniciListNaziv>
  <DomainObject.Predmet.SudioniciListAdressOIB>
    <izvorni_sadrzaj>
      <item>J.A I ANTONIO jednostavno društvo s ograničenom odgovornošću za ugostiteljstvo i trgovinu, OIB 07467087098, Ljubijska 75 ,10000 Zagreb</item>
      <item>FINA Regionalni centar Zagreb, OIB 85821130368, Trg svibanjskih žrtava 1995. br. 1,10000 Zagreb</item>
      <item>Robert Dominković, OIB 76577391259, Južna Ulica 66,10000 Zagreb</item>
    </izvorni_sadrzaj>
    <derivirana_varijabla naziv="DomainObject.Predmet.SudioniciListAdressOIB_1">
      <item>J.A I ANTONIO jednostavno društvo s ograničenom odgovornošću za ugostiteljstvo i trgovinu, OIB 07467087098, Ljubijska 75 ,10000 Zagreb</item>
      <item>FINA Regionalni centar Zagreb, OIB 85821130368, Trg svibanjskih žrtava 1995. br. 1,10000 Zagreb</item>
      <item>Robert Dominković, OIB 76577391259, Južna Ulica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07467087098</item>
      <item>, OIB 85821130368</item>
      <item>, OIB 76577391259</item>
    </izvorni_sadrzaj>
    <derivirana_varijabla naziv="DomainObject.Predmet.SudioniciListNazivOIB_1">
      <item>, OIB 07467087098</item>
      <item>, OIB 85821130368</item>
      <item>, OIB 76577391259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D2D0D-1668-436B-9B52-077CAC9C1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2539</properties:Characters>
  <properties:Lines>99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2018-09-12T08:18:00Z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2018-09-12T08:26:00Z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(St-672-18 -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