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db6bbaa" w14:paraId="db6bbaa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581D18">
        <w:t>SKETOVIENDEMI jednostavno društvo s ograničenom odgovornošću za turizam, Velika Gorica, Šibenska ulica 5, MBS: 081048182, OIB: 37862515645</w:t>
      </w:r>
      <w:r>
        <w:t>,   temeljem članka 430. Stečajnog zakon</w:t>
      </w:r>
      <w:r w:rsidR="00581D18">
        <w:t>a (NN 71/15, dalje: SZ), dana 7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076CE7">
        <w:t xml:space="preserve">nad  </w:t>
      </w:r>
      <w:r w:rsidR="00581D18">
        <w:t>SKETOVIENDEMI jednostavno društvo s ograničenom odgovornošću za turizam, Velika Gorica, Šibenska ulica 5, MBS: 081048182, OIB: 37862515645</w:t>
      </w:r>
      <w:r w:rsidR="00103ED2">
        <w:t>,</w:t>
      </w:r>
      <w:r w:rsidR="00883B8E">
        <w:t xml:space="preserve"> </w:t>
      </w:r>
      <w:r>
        <w:t xml:space="preserve"> na temelju neizvršenih osnova za plaćanje iznosi </w:t>
      </w:r>
      <w:r w:rsidR="00581D18">
        <w:t>47.268,36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581D18">
        <w:t xml:space="preserve">Christian Ivan Šket, OIB: 08211494273, Zagreb, Aleja Blaža Jurišića 9, </w:t>
      </w:r>
      <w:r>
        <w:t xml:space="preserve">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81D18">
        <w:t>338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81D18" w:rsidP="00450386" w:rsidR="00450386">
      <w:pPr>
        <w:ind w:left="708"/>
        <w:jc w:val="center"/>
      </w:pPr>
      <w:r>
        <w:t>U Osijeku  7</w:t>
      </w:r>
      <w:r w:rsidR="00450386">
        <w:t xml:space="preserve">. </w:t>
      </w:r>
      <w:r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581D18" w:rsidP="00450386" w:rsidR="00450386">
      <w:pPr>
        <w:numPr>
          <w:ilvl w:val="0"/>
          <w:numId w:val="7"/>
        </w:numPr>
      </w:pPr>
      <w:r>
        <w:t>kal. 26</w:t>
      </w:r>
      <w:r w:rsidR="00450386">
        <w:t>.06.2018.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581D18">
      <w:t>broj 18 St-338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4A029C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2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2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2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2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2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2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2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2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SKETOVIENDEMI jednostavno društvo s ograničenom odgovornošću za turizam</izvorni_sadrzaj>
    <derivirana_varijabla naziv="DomainObject.Predmet.ProtustrankaFormated_1">  SKETOVIENDEMI jednostavno društvo s ograničenom odgovornošću za turizam</derivirana_varijabla>
  </DomainObject.Predmet.ProtustrankaFormated>
  <DomainObject.Predmet.ProtustrankaFormatedOIB>
    <izvorni_sadrzaj>  SKETOVIENDEMI jednostavno društvo s ograničenom odgovornošću za turizam, OIB 37862515645</izvorni_sadrzaj>
    <derivirana_varijabla naziv="DomainObject.Predmet.ProtustrankaFormatedOIB_1">  SKETOVIENDEMI jednostavno društvo s ograničenom odgovornošću za turizam, OIB 37862515645</derivirana_varijabla>
  </DomainObject.Predmet.ProtustrankaFormatedOIB>
  <DomainObject.Predmet.ProtustrankaFormatedWithAdress>
    <izvorni_sadrzaj> SKETOVIENDEMI jednostavno društvo s ograničenom odgovornošću za turizam, Šibenska ulica 5, 10410 Velika Gorica</izvorni_sadrzaj>
    <derivirana_varijabla naziv="DomainObject.Predmet.ProtustrankaFormatedWithAdress_1"> SKETOVIENDEMI jednostavno društvo s ograničenom odgovornošću za turizam, Šibenska ulica 5, 10410 Velika Gorica</derivirana_varijabla>
  </DomainObject.Predmet.ProtustrankaFormatedWithAdress>
  <DomainObject.Predmet.ProtustrankaFormatedWithAdressOIB>
    <izvorni_sadrzaj> SKETOVIENDEMI jednostavno društvo s ograničenom odgovornošću za turizam, OIB 37862515645, Šibenska ulica 5, 10410 Velika Gorica</izvorni_sadrzaj>
    <derivirana_varijabla naziv="DomainObject.Predmet.ProtustrankaFormatedWithAdressOIB_1"> SKETOVIENDEMI jednostavno društvo s ograničenom odgovornošću za turizam, OIB 37862515645, Šibenska ulica 5, 10410 Velika Gorica</derivirana_varijabla>
  </DomainObject.Predmet.ProtustrankaFormatedWithAdressOIB>
  <DomainObject.Predmet.ProtustrankaWithAdress>
    <izvorni_sadrzaj>SKETOVIENDEMI jednostavno društvo s ograničenom odgovornošću za turizam Šibenska ulica 5, 10410 Velika Gorica</izvorni_sadrzaj>
    <derivirana_varijabla naziv="DomainObject.Predmet.ProtustrankaWithAdress_1">SKETOVIENDEMI jednostavno društvo s ograničenom odgovornošću za turizam Šibenska ulica 5, 10410 Velika Gorica</derivirana_varijabla>
  </DomainObject.Predmet.ProtustrankaWithAdress>
  <DomainObject.Predmet.ProtustrankaWithAdressOIB>
    <izvorni_sadrzaj>SKETOVIENDEMI jednostavno društvo s ograničenom odgovornošću za turizam, OIB 37862515645, Šibenska ulica 5, 10410 Velika Gorica</izvorni_sadrzaj>
    <derivirana_varijabla naziv="DomainObject.Predmet.ProtustrankaWithAdressOIB_1">SKETOVIENDEMI jednostavno društvo s ograničenom odgovornošću za turizam, OIB 37862515645, Šibenska ulica 5, 10410 Velika Gorica</derivirana_varijabla>
  </DomainObject.Predmet.ProtustrankaWithAdressOIB>
  <DomainObject.Predmet.ProtustrankaNazivFormated>
    <izvorni_sadrzaj>SKETOVIENDEMI jednostavno društvo s ograničenom odgovornošću za turizam</izvorni_sadrzaj>
    <derivirana_varijabla naziv="DomainObject.Predmet.ProtustrankaNazivFormated_1">SKETOVIENDEMI jednostavno društvo s ograničenom odgovornošću za turizam</derivirana_varijabla>
  </DomainObject.Predmet.ProtustrankaNazivFormated>
  <DomainObject.Predmet.ProtustrankaNazivFormatedOIB>
    <izvorni_sadrzaj>SKETOVIENDEMI jednostavno društvo s ograničenom odgovornošću za turizam, OIB 37862515645</izvorni_sadrzaj>
    <derivirana_varijabla naziv="DomainObject.Predmet.ProtustrankaNazivFormatedOIB_1">SKETOVIENDEMI jednostavno društvo s ograničenom odgovornošću za turizam, OIB 37862515645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SKETOVIENDEMI jednostavno društvo s ograničenom odgovornošću za turizam</item>
    </izvorni_sadrzaj>
    <derivirana_varijabla naziv="DomainObject.Predmet.ProtuStrankaListFormated_1">
      <item>SKETOVIENDEMI jednostavno društvo s ograničenom odgovornošću za turizam</item>
    </derivirana_varijabla>
  </DomainObject.Predmet.ProtuStrankaListFormated>
  <DomainObject.Predmet.ProtuStrankaListFormatedOIB>
    <izvorni_sadrzaj>
      <item>SKETOVIENDEMI jednostavno društvo s ograničenom odgovornošću za turizam, OIB 37862515645</item>
    </izvorni_sadrzaj>
    <derivirana_varijabla naziv="DomainObject.Predmet.ProtuStrankaListFormatedOIB_1">
      <item>SKETOVIENDEMI jednostavno društvo s ograničenom odgovornošću za turizam, OIB 37862515645</item>
    </derivirana_varijabla>
  </DomainObject.Predmet.ProtuStrankaListFormatedOIB>
  <DomainObject.Predmet.ProtuStrankaListFormatedWithAdress>
    <izvorni_sadrzaj>
      <item>SKETOVIENDEMI jednostavno društvo s ograničenom odgovornošću za turizam, Šibenska ulica 5, 10410 Velika Gorica</item>
    </izvorni_sadrzaj>
    <derivirana_varijabla naziv="DomainObject.Predmet.ProtuStrankaListFormatedWithAdress_1">
      <item>SKETOVIENDEMI jednostavno društvo s ograničenom odgovornošću za turizam, Šibenska ulica 5, 10410 Velika Gorica</item>
    </derivirana_varijabla>
  </DomainObject.Predmet.ProtuStrankaListFormatedWithAdress>
  <DomainObject.Predmet.ProtuStrankaListFormatedWithAdressOIB>
    <izvorni_sadrzaj>
      <item>SKETOVIENDEMI jednostavno društvo s ograničenom odgovornošću za turizam, OIB 37862515645, Šibenska ulica 5, 10410 Velika Gorica</item>
    </izvorni_sadrzaj>
    <derivirana_varijabla naziv="DomainObject.Predmet.ProtuStrankaListFormatedWithAdressOIB_1">
      <item>SKETOVIENDEMI jednostavno društvo s ograničenom odgovornošću za turizam, OIB 37862515645, Šibenska ulica 5, 10410 Velika Gorica</item>
    </derivirana_varijabla>
  </DomainObject.Predmet.ProtuStrankaListFormatedWithAdressOIB>
  <DomainObject.Predmet.ProtuStrankaListNazivFormated>
    <izvorni_sadrzaj>
      <item>SKETOVIENDEMI jednostavno društvo s ograničenom odgovornošću za turizam</item>
    </izvorni_sadrzaj>
    <derivirana_varijabla naziv="DomainObject.Predmet.ProtuStrankaListNazivFormated_1">
      <item>SKETOVIENDEMI jednostavno društvo s ograničenom odgovornošću za turizam</item>
    </derivirana_varijabla>
  </DomainObject.Predmet.ProtuStrankaListNazivFormated>
  <DomainObject.Predmet.ProtuStrankaListNazivFormatedOIB>
    <izvorni_sadrzaj>
      <item>SKETOVIENDEMI jednostavno društvo s ograničenom odgovornošću za turizam, OIB 37862515645</item>
    </izvorni_sadrzaj>
    <derivirana_varijabla naziv="DomainObject.Predmet.ProtuStrankaListNazivFormatedOIB_1">
      <item>SKETOVIENDEMI jednostavno društvo s ograničenom odgovornošću za turizam, OIB 37862515645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SKETOVIENDEMI jednostavno društvo s ograničenom odgovornošću za turizam</izvorni_sadrzaj>
    <derivirana_varijabla naziv="DomainObject.Predmet.ProtustrankaIDrugi_1">SKETOVIENDEMI jednostavno društvo s ograničenom odgovornošću za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SKETOVIENDEMI jednostavno društvo s ograničenom odgovornošću za turizam, OIB 37862515645, Šibenska ulica 5, 10410 Velika Gorica</izvorni_sadrzaj>
    <derivirana_varijabla naziv="DomainObject.Predmet.ProtustrankaIDrugiAdressOIB_1">SKETOVIENDEMI jednostavno društvo s ograničenom odgovornošću za turizam, OIB 37862515645, Šibenska ulica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SKETOVIENDEMI jednostavno društvo s ograničenom odgovornošću za turizam</item>
      <item>FINA Regionalni centar Zagreb</item>
    </izvorni_sadrzaj>
    <derivirana_varijabla naziv="DomainObject.Predmet.SudioniciListNaziv_1">
      <item>SKETOVIENDEMI jednostavno društvo s ograničenom odgovornošću za turizam</item>
      <item>FINA Regionalni centar Zagreb</item>
    </derivirana_varijabla>
  </DomainObject.Predmet.SudioniciListNaziv>
  <DomainObject.Predmet.SudioniciListAdressOIB>
    <izvorni_sadrzaj>
      <item>SKETOVIENDEMI jednostavno društvo s ograničenom odgovornošću za turizam, OIB 37862515645, Šibenska ulica 5,10410 Velika Gorica</item>
      <item>FINA Regionalni centar Zagreb, OIB 85821130368, Trg svibanjskih žrtava 1995. br. 1,10000 Zagreb</item>
    </izvorni_sadrzaj>
    <derivirana_varijabla naziv="DomainObject.Predmet.SudioniciListAdressOIB_1">
      <item>SKETOVIENDEMI jednostavno društvo s ograničenom odgovornošću za turizam, OIB 37862515645, Šibenska ulica 5,10410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37862515645</item>
      <item>, OIB 85821130368</item>
    </izvorni_sadrzaj>
    <derivirana_varijabla naziv="DomainObject.Predmet.SudioniciListNazivOIB_1">
      <item>, OIB 37862515645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2210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2018-05-07T05:51:00Z</dcterms:created>
  <dc:creator>Snježana Andrijanić</dc:creator>
  <cp:lastModifiedBy>Gordana Harc</cp:lastModifiedBy>
  <cp:lastPrinted>2018-05-07T05:51:00Z</cp:lastPrinted>
  <dcterms:modified xmlns:xsi="http://www.w3.org/2001/XMLSchema-instance" xsi:type="dcterms:W3CDTF">2018-05-07T06:32:00Z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- 338-18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