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ace6" w14:paraId="89face6" w:rsidRDefault="0058215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736600</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582156" w:rsidP="00582156" w:rsidR="00582156">
      <w:pPr>
        <w:spacing w:after="0"/>
        <w:jc w:val="both"/>
      </w:pPr>
      <w:r>
        <w:t xml:space="preserve">           Republika Hrvatska</w:t>
      </w:r>
    </w:p>
    <w:p w:rsidRDefault="00582156" w:rsidP="00582156" w:rsidR="00582156">
      <w:pPr>
        <w:tabs>
          <w:tab w:pos="3338" w:val="left"/>
        </w:tabs>
        <w:spacing w:after="0"/>
        <w:jc w:val="both"/>
      </w:pPr>
      <w:r>
        <w:t xml:space="preserve">     Trgovački sud u Bjelovaru</w:t>
      </w:r>
      <w:r>
        <w:tab/>
      </w:r>
    </w:p>
    <w:p w:rsidRDefault="00582156" w:rsidP="00582156" w:rsidR="00582156">
      <w:pPr>
        <w:spacing w:after="0"/>
        <w:jc w:val="both"/>
      </w:pPr>
      <w:r>
        <w:t xml:space="preserve">Bjelovar, Šetalište dr. I. </w:t>
      </w:r>
      <w:proofErr w:type="spellStart"/>
      <w:r>
        <w:t>Lebovića</w:t>
      </w:r>
      <w:proofErr w:type="spellEnd"/>
      <w:r>
        <w:t xml:space="preserve"> 42</w:t>
      </w:r>
    </w:p>
    <w:p w:rsidRDefault="00582156" w:rsidP="00582156" w:rsidR="00582156" w:rsidRPr="00582156">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r w:rsidRPr="00582156">
        <w:rPr>
          <w:rFonts w:cs="Times New Roman" w:eastAsia="Times New Roman"/>
          <w:noProof/>
          <w:szCs w:val="20"/>
          <w:lang w:eastAsia="hr-HR"/>
        </w:rPr>
        <w:t xml:space="preserve">    Poslovni broj: 5. St-337/2017-17</w:t>
      </w:r>
    </w:p>
    <w:p w:rsidRDefault="00582156" w:rsidP="00582156" w:rsidR="00582156" w:rsidRPr="00582156">
      <w:pPr>
        <w:overflowPunct w:val="false"/>
        <w:autoSpaceDE w:val="false"/>
        <w:autoSpaceDN w:val="false"/>
        <w:adjustRightInd w:val="false"/>
        <w:spacing w:after="0"/>
        <w:outlineLvl w:val="0"/>
        <w:rPr>
          <w:rFonts w:cs="Times New Roman" w:eastAsia="Times New Roman"/>
          <w:noProof/>
          <w:szCs w:val="20"/>
          <w:lang w:eastAsia="hr-HR"/>
        </w:rPr>
      </w:pPr>
    </w:p>
    <w:p w:rsidRDefault="00582156" w:rsidP="00582156" w:rsidR="00582156" w:rsidRPr="00582156">
      <w:pPr>
        <w:overflowPunct w:val="false"/>
        <w:autoSpaceDE w:val="false"/>
        <w:autoSpaceDN w:val="false"/>
        <w:adjustRightInd w:val="false"/>
        <w:spacing w:after="0"/>
        <w:outlineLvl w:val="0"/>
        <w:rPr>
          <w:rFonts w:cs="Times New Roman" w:eastAsia="Times New Roman"/>
          <w:noProof/>
          <w:szCs w:val="20"/>
          <w:lang w:eastAsia="hr-HR"/>
        </w:rPr>
      </w:pPr>
    </w:p>
    <w:p w:rsidRDefault="00582156" w:rsidP="00582156" w:rsidR="00582156" w:rsidRPr="00582156">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582156" w:rsidP="00582156" w:rsidR="00582156" w:rsidRPr="00582156">
      <w:pPr>
        <w:overflowPunct w:val="false"/>
        <w:autoSpaceDE w:val="false"/>
        <w:autoSpaceDN w:val="false"/>
        <w:adjustRightInd w:val="false"/>
        <w:spacing w:after="0"/>
        <w:jc w:val="center"/>
        <w:outlineLvl w:val="0"/>
        <w:rPr>
          <w:rFonts w:cs="Times New Roman" w:eastAsia="Times New Roman"/>
          <w:noProof/>
          <w:szCs w:val="20"/>
          <w:lang w:eastAsia="hr-HR"/>
        </w:rPr>
      </w:pPr>
      <w:r w:rsidRPr="00582156">
        <w:rPr>
          <w:rFonts w:cs="Times New Roman" w:eastAsia="Times New Roman"/>
          <w:noProof/>
          <w:szCs w:val="20"/>
          <w:lang w:eastAsia="hr-HR"/>
        </w:rPr>
        <w:t>U  I M E  R E P U B L I K E  H R V A T S K E</w:t>
      </w:r>
    </w:p>
    <w:p w:rsidRDefault="00582156" w:rsidP="00582156" w:rsidR="00582156" w:rsidRPr="00582156">
      <w:pPr>
        <w:overflowPunct w:val="false"/>
        <w:autoSpaceDE w:val="false"/>
        <w:autoSpaceDN w:val="false"/>
        <w:adjustRightInd w:val="false"/>
        <w:spacing w:after="0"/>
        <w:rPr>
          <w:rFonts w:cs="Times New Roman" w:eastAsia="Times New Roman"/>
          <w:noProof/>
          <w:szCs w:val="20"/>
          <w:lang w:eastAsia="hr-HR"/>
        </w:rPr>
      </w:pPr>
    </w:p>
    <w:p w:rsidRDefault="00582156" w:rsidP="00582156" w:rsidR="00582156" w:rsidRPr="00582156">
      <w:pPr>
        <w:overflowPunct w:val="false"/>
        <w:autoSpaceDE w:val="false"/>
        <w:autoSpaceDN w:val="false"/>
        <w:adjustRightInd w:val="false"/>
        <w:spacing w:after="0"/>
        <w:jc w:val="center"/>
        <w:outlineLvl w:val="0"/>
        <w:rPr>
          <w:rFonts w:cs="Times New Roman" w:eastAsia="Times New Roman"/>
          <w:noProof/>
          <w:szCs w:val="20"/>
          <w:lang w:eastAsia="hr-HR"/>
        </w:rPr>
      </w:pPr>
      <w:r w:rsidRPr="00582156">
        <w:rPr>
          <w:rFonts w:cs="Times New Roman" w:eastAsia="Times New Roman"/>
          <w:noProof/>
          <w:szCs w:val="20"/>
          <w:lang w:eastAsia="hr-HR"/>
        </w:rPr>
        <w:t>R J E Š E N J E</w:t>
      </w:r>
    </w:p>
    <w:p w:rsidRDefault="00582156" w:rsidP="00582156" w:rsidR="00582156" w:rsidRPr="00582156">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582156" w:rsidP="00582156" w:rsidR="00582156" w:rsidRPr="00582156">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582156">
        <w:rPr>
          <w:rFonts w:cs="Times New Roman" w:eastAsia="Times New Roman"/>
          <w:noProof/>
          <w:szCs w:val="20"/>
          <w:lang w:eastAsia="hr-HR"/>
        </w:rPr>
        <w:t xml:space="preserve">Trgovački sud u Bjelovaru, po sutkinji Mariji Petrina Kubica, </w:t>
      </w:r>
      <w:r w:rsidRPr="00582156">
        <w:rPr>
          <w:rFonts w:cs="Times New Roman" w:eastAsia="Times New Roman"/>
          <w:szCs w:val="20"/>
          <w:lang w:eastAsia="hr-HR"/>
        </w:rPr>
        <w:t xml:space="preserve">povodom prijedloga Financijske agencije, OIB: 85821130368, RC ZAGREB, Podružnica Varaždin, Varaždin, A. Cesarca 2, za otvaranje stečajnog postupka nad dužnikom SERVIS BROD društvo s ograničenom odgovornošću za trgovinu i usluge, Osijek, </w:t>
      </w:r>
      <w:proofErr w:type="spellStart"/>
      <w:r w:rsidRPr="00582156">
        <w:rPr>
          <w:rFonts w:cs="Times New Roman" w:eastAsia="Times New Roman"/>
          <w:szCs w:val="20"/>
          <w:lang w:eastAsia="hr-HR"/>
        </w:rPr>
        <w:t>Divaltova</w:t>
      </w:r>
      <w:proofErr w:type="spellEnd"/>
      <w:r w:rsidRPr="00582156">
        <w:rPr>
          <w:rFonts w:cs="Times New Roman" w:eastAsia="Times New Roman"/>
          <w:szCs w:val="20"/>
          <w:lang w:eastAsia="hr-HR"/>
        </w:rPr>
        <w:t xml:space="preserve"> 138, MBS: 050012085, OIB: 84750148582, 27. rujna 2018.</w:t>
      </w:r>
    </w:p>
    <w:p w:rsidRDefault="00582156" w:rsidP="00582156" w:rsidR="00582156" w:rsidRPr="00582156">
      <w:pPr>
        <w:overflowPunct w:val="false"/>
        <w:autoSpaceDE w:val="false"/>
        <w:autoSpaceDN w:val="false"/>
        <w:adjustRightInd w:val="false"/>
        <w:spacing w:after="0"/>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jc w:val="center"/>
        <w:rPr>
          <w:rFonts w:cs="Times New Roman" w:eastAsia="Times New Roman"/>
          <w:szCs w:val="20"/>
          <w:lang w:eastAsia="hr-HR"/>
        </w:rPr>
      </w:pPr>
      <w:r w:rsidRPr="00582156">
        <w:rPr>
          <w:rFonts w:cs="Times New Roman" w:eastAsia="Times New Roman"/>
          <w:szCs w:val="20"/>
          <w:lang w:eastAsia="hr-HR"/>
        </w:rPr>
        <w:t>r i j e š i o   j e</w:t>
      </w:r>
    </w:p>
    <w:p w:rsidRDefault="00582156" w:rsidP="00582156" w:rsidR="00582156" w:rsidRPr="00582156">
      <w:pPr>
        <w:overflowPunct w:val="false"/>
        <w:autoSpaceDE w:val="false"/>
        <w:autoSpaceDN w:val="false"/>
        <w:adjustRightInd w:val="false"/>
        <w:spacing w:after="0"/>
        <w:jc w:val="both"/>
        <w:rPr>
          <w:rFonts w:cs="Times New Roman" w:eastAsia="Times New Roman"/>
          <w:noProof/>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 xml:space="preserve">1. Otvara se stečajni postupak nad dužnikom SERVIS BROD društvo s ograničenom odgovornošću za trgovinu i usluge, Osijek, </w:t>
      </w:r>
      <w:proofErr w:type="spellStart"/>
      <w:r w:rsidRPr="00582156">
        <w:rPr>
          <w:rFonts w:cs="Times New Roman" w:eastAsia="Times New Roman"/>
          <w:szCs w:val="20"/>
          <w:lang w:eastAsia="hr-HR"/>
        </w:rPr>
        <w:t>Divaltova</w:t>
      </w:r>
      <w:proofErr w:type="spellEnd"/>
      <w:r w:rsidRPr="00582156">
        <w:rPr>
          <w:rFonts w:cs="Times New Roman" w:eastAsia="Times New Roman"/>
          <w:szCs w:val="20"/>
          <w:lang w:eastAsia="hr-HR"/>
        </w:rPr>
        <w:t xml:space="preserve"> 138, MBS: 050012085, OIB: 84750148582.</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noProof/>
          <w:szCs w:val="20"/>
        </w:rPr>
      </w:pPr>
      <w:r w:rsidRPr="00582156">
        <w:rPr>
          <w:rFonts w:cs="Times New Roman" w:eastAsia="Times New Roman"/>
          <w:szCs w:val="20"/>
          <w:lang w:eastAsia="hr-HR"/>
        </w:rPr>
        <w:t xml:space="preserve">2. Za stečajnog upravitelja imenuje se Daniel </w:t>
      </w:r>
      <w:proofErr w:type="spellStart"/>
      <w:r w:rsidRPr="00582156">
        <w:rPr>
          <w:rFonts w:cs="Times New Roman" w:eastAsia="Times New Roman"/>
          <w:szCs w:val="20"/>
          <w:lang w:eastAsia="hr-HR"/>
        </w:rPr>
        <w:t>Deković</w:t>
      </w:r>
      <w:proofErr w:type="spellEnd"/>
      <w:r w:rsidRPr="00582156">
        <w:rPr>
          <w:rFonts w:cs="Times New Roman" w:eastAsia="Times New Roman"/>
          <w:szCs w:val="20"/>
          <w:lang w:eastAsia="hr-HR"/>
        </w:rPr>
        <w:t xml:space="preserve">, </w:t>
      </w:r>
      <w:r w:rsidRPr="00582156">
        <w:rPr>
          <w:rFonts w:cs="Times New Roman" w:eastAsia="Times New Roman"/>
          <w:noProof/>
          <w:szCs w:val="20"/>
        </w:rPr>
        <w:t>dipl. pravnik iz Zagreba, Novačka 329, OIB: 76292704973.</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 xml:space="preserve">3. Zaključuje se stečajni postupak nad dužnikom SERVIS BROD društvo s ograničenom odgovornošću za trgovinu i usluge, Osijek, </w:t>
      </w:r>
      <w:proofErr w:type="spellStart"/>
      <w:r w:rsidRPr="00582156">
        <w:rPr>
          <w:rFonts w:cs="Times New Roman" w:eastAsia="Times New Roman"/>
          <w:szCs w:val="20"/>
          <w:lang w:eastAsia="hr-HR"/>
        </w:rPr>
        <w:t>Divaltova</w:t>
      </w:r>
      <w:proofErr w:type="spellEnd"/>
      <w:r w:rsidRPr="00582156">
        <w:rPr>
          <w:rFonts w:cs="Times New Roman" w:eastAsia="Times New Roman"/>
          <w:szCs w:val="20"/>
          <w:lang w:eastAsia="hr-HR"/>
        </w:rPr>
        <w:t xml:space="preserve"> 138, MBS: 050012085, OIB: 84750148582.</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4. Stečajni postupak je otvoren i zaključen s danom 27. rujna 2018. u 14,00 sati, kada je ovo rješenje objavljeno na e-oglasnoj ploči ovoga suda.</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Calibri"/>
          <w:szCs w:val="20"/>
          <w:lang w:eastAsia="hr-HR"/>
        </w:rPr>
      </w:pPr>
      <w:r w:rsidRPr="0058215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82156" w:rsidP="00582156" w:rsidR="00582156" w:rsidRPr="00582156">
      <w:pPr>
        <w:overflowPunct w:val="false"/>
        <w:autoSpaceDE w:val="false"/>
        <w:autoSpaceDN w:val="false"/>
        <w:adjustRightInd w:val="false"/>
        <w:spacing w:after="0"/>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jc w:val="center"/>
        <w:rPr>
          <w:rFonts w:cs="Times New Roman" w:eastAsia="Times New Roman"/>
          <w:szCs w:val="20"/>
          <w:lang w:eastAsia="hr-HR"/>
        </w:rPr>
      </w:pPr>
      <w:r w:rsidRPr="00582156">
        <w:rPr>
          <w:rFonts w:cs="Times New Roman" w:eastAsia="Times New Roman"/>
          <w:szCs w:val="20"/>
          <w:lang w:eastAsia="hr-HR"/>
        </w:rPr>
        <w:t>Obrazloženje</w:t>
      </w:r>
    </w:p>
    <w:p w:rsidRDefault="00582156" w:rsidP="00582156" w:rsidR="00582156" w:rsidRPr="00582156">
      <w:pPr>
        <w:overflowPunct w:val="false"/>
        <w:autoSpaceDE w:val="false"/>
        <w:autoSpaceDN w:val="false"/>
        <w:adjustRightInd w:val="false"/>
        <w:spacing w:after="0"/>
        <w:jc w:val="center"/>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noProof/>
          <w:szCs w:val="20"/>
          <w:lang w:eastAsia="hr-HR"/>
        </w:rPr>
        <w:t>Financijska agencija je, na temelju čl.110. st.1. Stečajnog zakona ("Narodne novine" broj 71/15 i 104/17, dalje: SZ), 15. rujna 2016. Trgovačkom sudu u Varaždinu podnijela prijedlog za otvaranje stečajnog postupka nad dužnikom</w:t>
      </w:r>
      <w:r w:rsidRPr="00582156">
        <w:rPr>
          <w:rFonts w:cs="Times New Roman" w:eastAsia="Times New Roman"/>
          <w:szCs w:val="20"/>
          <w:lang w:eastAsia="hr-HR"/>
        </w:rPr>
        <w:t xml:space="preserve"> SERVIS BROD društvo s ograničenom odgovornošću za trgovinu i usluge, Vrhovac </w:t>
      </w:r>
      <w:proofErr w:type="spellStart"/>
      <w:r w:rsidRPr="00582156">
        <w:rPr>
          <w:rFonts w:cs="Times New Roman" w:eastAsia="Times New Roman"/>
          <w:szCs w:val="20"/>
          <w:lang w:eastAsia="hr-HR"/>
        </w:rPr>
        <w:t>Sokolovački</w:t>
      </w:r>
      <w:proofErr w:type="spellEnd"/>
      <w:r w:rsidRPr="00582156">
        <w:rPr>
          <w:rFonts w:cs="Times New Roman" w:eastAsia="Times New Roman"/>
          <w:szCs w:val="20"/>
          <w:lang w:eastAsia="hr-HR"/>
        </w:rPr>
        <w:t xml:space="preserve">, koji je zaprimljen pod brojem St-1020/2016 i sukladno rješenju predsjednika Visokog trgovačkog suda Republike Hrvatske poslovni broj Su-525/17-7 od 23. svibnja 2017. ustupljen je ovom sudu na daljnji postupak. </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 xml:space="preserve">Temeljem čl.115. st.1. SZ-a sud je 29. prosinca 2017. donio rješenje o pokretanju prethodnog postupka radi utvrđivanja pretpostavki za otvaranje stečajnog postupka.  </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582156">
        <w:rPr>
          <w:rFonts w:cs="Times New Roman" w:eastAsia="Times New Roman"/>
          <w:noProof/>
          <w:szCs w:val="20"/>
          <w:lang w:eastAsia="hr-HR"/>
        </w:rPr>
        <w:t xml:space="preserve">Zakonski zastupnik dužnika Ivica Krsnik nije došao na ročište zakazano za 1. ožujka 2018., radi izjašnjenja o prijedlogu i rasprave o uvjetima za otvaranje stečajnog postupka nad dužnikom, niti je podnio pisano izvješće o financijsko–gospodarskom stanju dužnika, što mu je naloženo rješenjem od 2. veljače 2018. </w:t>
      </w:r>
    </w:p>
    <w:p w:rsidRDefault="00582156" w:rsidP="00582156" w:rsidR="00582156" w:rsidRPr="00582156">
      <w:pPr>
        <w:overflowPunct w:val="false"/>
        <w:autoSpaceDE w:val="false"/>
        <w:autoSpaceDN w:val="false"/>
        <w:adjustRightInd w:val="false"/>
        <w:spacing w:after="0"/>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noProof/>
          <w:szCs w:val="20"/>
          <w:lang w:eastAsia="hr-HR"/>
        </w:rPr>
      </w:pPr>
      <w:r w:rsidRPr="00582156">
        <w:rPr>
          <w:rFonts w:cs="Times New Roman" w:eastAsia="Times New Roman"/>
          <w:szCs w:val="20"/>
          <w:lang w:eastAsia="hr-HR"/>
        </w:rPr>
        <w:t xml:space="preserve">Rješenjem od 13. travnja 2018. dužniku je temeljem čl.118. SZ-a postavljen privremeni stečajni upravitelj Daniel </w:t>
      </w:r>
      <w:proofErr w:type="spellStart"/>
      <w:r w:rsidRPr="00582156">
        <w:rPr>
          <w:rFonts w:cs="Times New Roman" w:eastAsia="Times New Roman"/>
          <w:szCs w:val="20"/>
          <w:lang w:eastAsia="hr-HR"/>
        </w:rPr>
        <w:t>Deković</w:t>
      </w:r>
      <w:proofErr w:type="spellEnd"/>
      <w:r w:rsidRPr="00582156">
        <w:rPr>
          <w:rFonts w:cs="Times New Roman" w:eastAsia="Times New Roman"/>
          <w:szCs w:val="20"/>
          <w:lang w:eastAsia="hr-HR"/>
        </w:rPr>
        <w:t xml:space="preserve"> iz Zagreba, kojem je naloženo </w:t>
      </w:r>
      <w:r w:rsidRPr="00582156">
        <w:rPr>
          <w:rFonts w:cs="Times New Roman" w:eastAsia="Times New Roman"/>
          <w:noProof/>
          <w:szCs w:val="20"/>
          <w:lang w:eastAsia="hr-HR"/>
        </w:rPr>
        <w:t>provesti potrebne radnje radi ispitivanja postoji li imovina dužnika i mogu li se tom imovinom pokriti troškovi postupka.</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i/>
          <w:szCs w:val="20"/>
          <w:u w:val="single"/>
          <w:lang w:eastAsia="hr-HR"/>
        </w:rPr>
      </w:pPr>
      <w:r w:rsidRPr="00582156">
        <w:rPr>
          <w:rFonts w:cs="Times New Roman" w:eastAsia="Times New Roman"/>
          <w:szCs w:val="20"/>
          <w:lang w:eastAsia="hr-HR"/>
        </w:rPr>
        <w:t xml:space="preserve">     </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noProof/>
          <w:szCs w:val="20"/>
          <w:lang w:eastAsia="hr-HR"/>
        </w:rPr>
      </w:pPr>
      <w:r w:rsidRPr="00582156">
        <w:rPr>
          <w:rFonts w:cs="Times New Roman" w:eastAsia="Times New Roman"/>
          <w:szCs w:val="20"/>
          <w:lang w:eastAsia="hr-HR"/>
        </w:rPr>
        <w:t xml:space="preserve">Iz izvješća privremenog stečajnog upravitelja od 30. travnja 2018. (list 38-40) te priloženih dokaza (list 41-48) </w:t>
      </w:r>
      <w:r w:rsidRPr="00582156">
        <w:rPr>
          <w:rFonts w:cs="Times New Roman" w:eastAsia="Times New Roman"/>
          <w:noProof/>
          <w:szCs w:val="20"/>
          <w:lang w:eastAsia="hr-HR"/>
        </w:rPr>
        <w:t>proizlazi da dužnik sada nema otvoren račun u banci. Imao je otvoren račun u Erste banci, koji je zatvoren 22. rujna 2017. Nadalje proizlazi da dužnik nema imovine iz koje bi se mogli namiriti troškovi stečajnog postupka, koji bi za prvih 6 mjeseci iznosili 17.926,50 kn</w:t>
      </w:r>
      <w:r w:rsidRPr="00582156">
        <w:rPr>
          <w:rFonts w:cs="Times New Roman" w:eastAsia="Times New Roman"/>
          <w:b/>
          <w:noProof/>
          <w:szCs w:val="20"/>
          <w:lang w:eastAsia="hr-HR"/>
        </w:rPr>
        <w:t>,</w:t>
      </w:r>
      <w:r w:rsidRPr="00582156">
        <w:rPr>
          <w:rFonts w:cs="Times New Roman" w:eastAsia="Times New Roman"/>
          <w:noProof/>
          <w:szCs w:val="20"/>
          <w:lang w:eastAsia="hr-HR"/>
        </w:rPr>
        <w:t xml:space="preserve"> a odnosili bi se na sastavljanje početne bilance (3.500,00 kn), trošak vođenja knjigovodstva (1.250,00 kn mjesečno), trošak izrade žiga (149,00 kn), trošak javne objave GFI (230,00 kn), trošak ovjere potpisa (47,50 kn), sastavljanje GFI (3.500,00 kn), arhiviranje knjigovodstvene dokumentacije (3.000,00 kn).</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 xml:space="preserve">Zakonski zastupnik dužnika Ivica Krsnik nije došao na ročište 23. svibnja 2018. i nije se izjasnio o prijedlogu za otvaranje stečajnog postupka. </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noProof/>
          <w:szCs w:val="20"/>
          <w:lang w:eastAsia="hr-HR"/>
        </w:rPr>
        <w:t xml:space="preserve">Imajući u vidu izvješće privremenog stečajnog upravitelja sud je utvrdio da </w:t>
      </w:r>
      <w:r w:rsidRPr="00582156">
        <w:rPr>
          <w:rFonts w:cs="Times New Roman" w:eastAsia="Times New Roman"/>
          <w:szCs w:val="20"/>
          <w:lang w:eastAsia="hr-HR"/>
        </w:rPr>
        <w:t xml:space="preserve">dužnik ne raspolaže imovinom koja bi bila dovoljna za namirenje troškova prethodnog i stečajnog postupka te je ispunjen uvjet za otvaranje i zaključenje stečajnog postupka. Stoga je sukladno odredbi čl.132. st.1. SZ-a, rješenjem od 31. kolovoza </w:t>
      </w:r>
      <w:r w:rsidRPr="00582156">
        <w:rPr>
          <w:rFonts w:cs="Times New Roman" w:eastAsia="Times New Roman"/>
          <w:noProof/>
          <w:szCs w:val="20"/>
          <w:lang w:eastAsia="hr-HR"/>
        </w:rPr>
        <w:t xml:space="preserve">2018. pozvao </w:t>
      </w:r>
      <w:r w:rsidRPr="00582156">
        <w:rPr>
          <w:rFonts w:cs="Times New Roman" w:eastAsia="Times New Roman"/>
          <w:szCs w:val="20"/>
          <w:lang w:eastAsia="hr-HR"/>
        </w:rPr>
        <w:t>osobe koje imaju interes za provedbom stečajnog postupka da u roku od 15 dana uplate predujam za namirenje troškova stečajnog postupka u iznosu od 15.000,00 kn, uz upozorenje da će, ukoliko predujam ne bude plaćen u roku, donijeti rješenje o otvaranju i zaključenju stečajnog postupka nad dužnikom.</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 xml:space="preserve">Kako je Financijska agencija u prijedlogu za otvaranje stečajnog postupka navela da je račun dužnika blokiran i tijekom prethodnog postupka ostala kod tog prijedloga, sud utvrđuje da je ispunjen stečajni razlog nesposobnosti za plaćanje iz čl.6. SZ-a. </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Objava rješenja na e-oglasnoj ploči suda određena je sukladno čl.132. st.3. SZ-a.</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r w:rsidRPr="00582156">
        <w:rPr>
          <w:rFonts w:cs="Times New Roman" w:eastAsia="Times New Roman"/>
          <w:szCs w:val="20"/>
          <w:lang w:eastAsia="hr-HR"/>
        </w:rPr>
        <w:t>Stečajni upravitelj imenovan je sukladno odredbi čl.85. st.2. SZ-a tako da je  privremeni stečajni upravitelj, imenovan rješenjem od 13. travnja 2018., imenovan stečajnim upraviteljem.</w:t>
      </w:r>
    </w:p>
    <w:p w:rsidRDefault="00582156" w:rsidP="00582156" w:rsidR="00582156" w:rsidRPr="00582156">
      <w:pPr>
        <w:overflowPunct w:val="false"/>
        <w:autoSpaceDE w:val="false"/>
        <w:autoSpaceDN w:val="false"/>
        <w:adjustRightInd w:val="false"/>
        <w:spacing w:after="0"/>
        <w:ind w:firstLine="851"/>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firstLine="851"/>
        <w:jc w:val="both"/>
        <w:rPr>
          <w:rFonts w:cs="Times New Roman" w:eastAsia="Calibri"/>
          <w:szCs w:val="20"/>
          <w:lang w:eastAsia="hr-HR"/>
        </w:rPr>
      </w:pPr>
      <w:r w:rsidRPr="0058215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582156" w:rsidP="00582156" w:rsidR="00582156" w:rsidRPr="00582156">
      <w:pPr>
        <w:overflowPunct w:val="false"/>
        <w:autoSpaceDE w:val="false"/>
        <w:autoSpaceDN w:val="false"/>
        <w:adjustRightInd w:val="false"/>
        <w:spacing w:after="0"/>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jc w:val="center"/>
        <w:rPr>
          <w:rFonts w:cs="Times New Roman" w:eastAsia="Times New Roman"/>
          <w:szCs w:val="20"/>
          <w:lang w:eastAsia="hr-HR"/>
        </w:rPr>
      </w:pPr>
      <w:r w:rsidRPr="00582156">
        <w:rPr>
          <w:rFonts w:cs="Times New Roman" w:eastAsia="Times New Roman"/>
          <w:szCs w:val="20"/>
          <w:lang w:eastAsia="hr-HR"/>
        </w:rPr>
        <w:t>U Bjelovaru 27. rujna 2018.</w:t>
      </w:r>
    </w:p>
    <w:p w:rsidRDefault="00582156" w:rsidP="00582156" w:rsidR="00582156" w:rsidRPr="00582156">
      <w:pPr>
        <w:overflowPunct w:val="false"/>
        <w:autoSpaceDE w:val="false"/>
        <w:autoSpaceDN w:val="false"/>
        <w:adjustRightInd w:val="false"/>
        <w:spacing w:after="0"/>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ind w:left="6096"/>
        <w:jc w:val="both"/>
        <w:rPr>
          <w:rFonts w:cs="Times New Roman" w:eastAsia="Times New Roman"/>
          <w:szCs w:val="20"/>
          <w:lang w:eastAsia="hr-HR"/>
        </w:rPr>
      </w:pPr>
      <w:r w:rsidRPr="00582156">
        <w:rPr>
          <w:rFonts w:cs="Times New Roman" w:eastAsia="Times New Roman"/>
          <w:szCs w:val="20"/>
          <w:lang w:eastAsia="hr-HR"/>
        </w:rPr>
        <w:t xml:space="preserve"> Sutkinja</w:t>
      </w:r>
    </w:p>
    <w:p w:rsidRDefault="00582156" w:rsidP="00582156" w:rsidR="00582156" w:rsidRPr="00582156">
      <w:pPr>
        <w:overflowPunct w:val="false"/>
        <w:autoSpaceDE w:val="false"/>
        <w:autoSpaceDN w:val="false"/>
        <w:adjustRightInd w:val="false"/>
        <w:spacing w:after="0"/>
        <w:ind w:left="5529"/>
        <w:jc w:val="both"/>
        <w:rPr>
          <w:rFonts w:cs="Times New Roman" w:eastAsia="Times New Roman"/>
          <w:szCs w:val="20"/>
          <w:lang w:eastAsia="hr-HR"/>
        </w:rPr>
      </w:pPr>
      <w:r w:rsidRPr="00582156">
        <w:rPr>
          <w:rFonts w:cs="Times New Roman" w:eastAsia="Times New Roman"/>
          <w:szCs w:val="20"/>
          <w:lang w:eastAsia="hr-HR"/>
        </w:rPr>
        <w:t>Marija Petrina Kubica v.r.</w:t>
      </w:r>
    </w:p>
    <w:p w:rsidRDefault="00582156" w:rsidP="00582156" w:rsidR="00582156" w:rsidRPr="00582156">
      <w:pPr>
        <w:overflowPunct w:val="false"/>
        <w:autoSpaceDE w:val="false"/>
        <w:autoSpaceDN w:val="false"/>
        <w:adjustRightInd w:val="false"/>
        <w:spacing w:after="0"/>
        <w:ind w:left="5529"/>
        <w:jc w:val="both"/>
        <w:rPr>
          <w:rFonts w:cs="Times New Roman" w:eastAsia="Times New Roman"/>
          <w:szCs w:val="20"/>
          <w:lang w:eastAsia="hr-HR"/>
        </w:rPr>
      </w:pPr>
    </w:p>
    <w:p w:rsidRDefault="00582156" w:rsidP="00582156" w:rsidR="00582156" w:rsidRPr="00582156">
      <w:pPr>
        <w:tabs>
          <w:tab w:pos="2676" w:val="left"/>
        </w:tabs>
        <w:overflowPunct w:val="false"/>
        <w:autoSpaceDE w:val="false"/>
        <w:autoSpaceDN w:val="false"/>
        <w:adjustRightInd w:val="false"/>
        <w:spacing w:after="0"/>
        <w:ind w:left="4820"/>
        <w:rPr>
          <w:rFonts w:cs="Times New Roman" w:eastAsia="Times New Roman"/>
          <w:noProof/>
          <w:szCs w:val="20"/>
        </w:rPr>
      </w:pPr>
      <w:r w:rsidRPr="00582156">
        <w:rPr>
          <w:rFonts w:cs="Times New Roman" w:eastAsia="Times New Roman"/>
          <w:noProof/>
          <w:szCs w:val="20"/>
        </w:rPr>
        <w:t>Za točnost otpravka - ovlašteni službenik</w:t>
      </w:r>
    </w:p>
    <w:p w:rsidRDefault="00582156" w:rsidP="00582156" w:rsidR="00582156" w:rsidRPr="00582156">
      <w:pPr>
        <w:tabs>
          <w:tab w:pos="2676" w:val="left"/>
        </w:tabs>
        <w:overflowPunct w:val="false"/>
        <w:autoSpaceDE w:val="false"/>
        <w:autoSpaceDN w:val="false"/>
        <w:adjustRightInd w:val="false"/>
        <w:spacing w:after="0"/>
        <w:ind w:left="4820"/>
        <w:rPr>
          <w:rFonts w:cs="Times New Roman" w:eastAsia="Times New Roman"/>
          <w:noProof/>
          <w:szCs w:val="20"/>
        </w:rPr>
      </w:pPr>
      <w:r w:rsidRPr="00582156">
        <w:rPr>
          <w:rFonts w:cs="Times New Roman" w:eastAsia="Times New Roman"/>
          <w:noProof/>
          <w:szCs w:val="20"/>
        </w:rPr>
        <w:t xml:space="preserve">                  Željka Vitez</w:t>
      </w:r>
    </w:p>
    <w:p w:rsidRDefault="00582156" w:rsidP="00582156" w:rsidR="00582156" w:rsidRPr="00582156">
      <w:pPr>
        <w:overflowPunct w:val="false"/>
        <w:autoSpaceDE w:val="false"/>
        <w:autoSpaceDN w:val="false"/>
        <w:adjustRightInd w:val="false"/>
        <w:spacing w:after="0"/>
        <w:ind w:left="5529"/>
        <w:jc w:val="both"/>
        <w:rPr>
          <w:rFonts w:cs="Times New Roman" w:eastAsia="Times New Roman"/>
          <w:szCs w:val="20"/>
          <w:lang w:eastAsia="hr-HR"/>
        </w:rPr>
      </w:pPr>
    </w:p>
    <w:p w:rsidRDefault="00582156" w:rsidP="00582156" w:rsidR="00582156" w:rsidRPr="00582156">
      <w:pPr>
        <w:overflowPunct w:val="false"/>
        <w:autoSpaceDE w:val="false"/>
        <w:autoSpaceDN w:val="false"/>
        <w:adjustRightInd w:val="false"/>
        <w:spacing w:after="0"/>
        <w:jc w:val="both"/>
        <w:rPr>
          <w:rFonts w:cs="Times New Roman" w:eastAsia="Times New Roman"/>
          <w:noProof/>
          <w:szCs w:val="20"/>
          <w:lang w:eastAsia="hr-HR"/>
        </w:rPr>
      </w:pPr>
    </w:p>
    <w:p w:rsidRDefault="00582156" w:rsidP="00582156" w:rsidR="00582156" w:rsidRPr="00582156">
      <w:pPr>
        <w:overflowPunct w:val="false"/>
        <w:autoSpaceDE w:val="false"/>
        <w:autoSpaceDN w:val="false"/>
        <w:adjustRightInd w:val="false"/>
        <w:spacing w:after="0"/>
        <w:jc w:val="both"/>
        <w:rPr>
          <w:rFonts w:cs="Times New Roman" w:eastAsia="Times New Roman"/>
          <w:noProof/>
          <w:szCs w:val="20"/>
          <w:lang w:eastAsia="hr-HR"/>
        </w:rPr>
      </w:pPr>
    </w:p>
    <w:p w:rsidRDefault="00582156" w:rsidP="00582156" w:rsidR="00AE649C" w:rsidRPr="00B76F3C">
      <w:pPr>
        <w:pStyle w:val="NormaleSPIS"/>
      </w:pPr>
      <w:r w:rsidRPr="00582156">
        <w:rPr>
          <w:rFonts w:cs="Times New Roman"/>
          <w:szCs w:val="20"/>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w:t>
      </w:r>
    </w:p>
    <w:sectPr w:rsidSect="0058215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9410510"/>
      <w:docPartObj>
        <w:docPartGallery w:val="Page Numbers (Top of Page)"/>
        <w:docPartUnique/>
      </w:docPartObj>
    </w:sdtPr>
    <w:sdtContent>
      <w:p w:rsidRDefault="00582156" w:rsidP="00582156" w:rsidR="00582156">
        <w:pPr>
          <w:pStyle w:val="Zaglavlje"/>
          <w:spacing w:after="0"/>
          <w:jc w:val="center"/>
        </w:pPr>
        <w:r>
          <w:fldChar w:fldCharType="begin"/>
        </w:r>
        <w:r>
          <w:instrText>PAGE   \* MERGEFORMAT</w:instrText>
        </w:r>
        <w:r>
          <w:fldChar w:fldCharType="separate"/>
        </w:r>
        <w:r>
          <w:t>3</w:t>
        </w:r>
        <w:r>
          <w:fldChar w:fldCharType="end"/>
        </w:r>
      </w:p>
    </w:sdtContent>
  </w:sdt>
  <w:p w:rsidRDefault="00582156" w:rsidP="00582156" w:rsidR="008333A9">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r w:rsidRPr="00582156">
      <w:rPr>
        <w:rFonts w:cs="Times New Roman" w:eastAsia="Times New Roman"/>
        <w:noProof/>
        <w:szCs w:val="20"/>
        <w:lang w:eastAsia="hr-HR"/>
      </w:rPr>
      <w:t>Poslovni broj: 5. St-337/2017-17</w:t>
    </w:r>
  </w:p>
  <w:p w:rsidRDefault="00582156" w:rsidP="00582156" w:rsidR="00582156" w:rsidRPr="00582156">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15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6724768">
      <w:bodyDiv w:val="true"/>
      <w:marLeft w:val="0"/>
      <w:marRight w:val="0"/>
      <w:marTop w:val="0"/>
      <w:marBottom w:val="0"/>
      <w:divBdr>
        <w:top w:space="0" w:sz="0" w:color="auto" w:val="none"/>
        <w:left w:space="0" w:sz="0" w:color="auto" w:val="none"/>
        <w:bottom w:space="0" w:sz="0" w:color="auto" w:val="none"/>
        <w:right w:space="0" w:sz="0" w:color="auto" w:val="none"/>
      </w:divBdr>
    </w:div>
    <w:div w:id="7787225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St-337/2017-17</izvorni_sadrzaj>
    <derivirana_varijabla naziv="DomainObject.Oznaka_1">St-337/2017-17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St-337/2017</izvorni_sadrzaj>
    <derivirana_varijabla naziv="DomainObject.Predmet.OznakaBroj_1">St-337/2017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SERVIS BROD društvo s ograničenom odgovornošću za trgovinu i usluge zastupanog po punomoćniku Danijel Gregurina; Ivica Krsnik</izvorni_sadrzaj>
    <derivirana_varijabla naziv="DomainObject.Predmet.ProtustrankaFormated_1">  SERVIS BROD društvo s ograničenom odgovornošću za trgovinu i usluge zastupanog po punomoćniku Danijel Gregurina; Ivica Krsnik</derivirana_varijabla>
  </DomainObject.Predmet.ProtustrankaFormated>
  <DomainObject.Predmet.ProtustrankaFormatedOIB>
    <izvorni_sadrzaj>  SERVIS BROD društvo s ograničenom odgovornošću za trgovinu i usluge, OIB 84750148582 zastupanog po punomoćniku Danijel Gregurina; Ivica Krsnik</izvorni_sadrzaj>
    <derivirana_varijabla naziv="DomainObject.Predmet.ProtustrankaFormatedOIB_1">  SERVIS BROD društvo s ograničenom odgovornošću za trgovinu i usluge, OIB 84750148582 zastupanog po punomoćniku Danijel Gregurina; Ivica Krsnik</derivirana_varijabla>
  </DomainObject.Predmet.ProtustrankaFormatedOIB>
  <DomainObject.Predmet.ProtustrankaFormatedWithAdress>
    <izvorni_sadrzaj> SERVIS BROD društvo s ograničenom odgovornošću za trgovinu i usluge, Vrhovac Sokolovački 7, 48306 Vrhovac Sokolovački zastupanog po punomoćniku Danijel Gregurina; Ivica Krsnik</izvorni_sadrzaj>
    <derivirana_varijabla naziv="DomainObject.Predmet.ProtustrankaFormatedWithAdress_1"> SERVIS BROD društvo s ograničenom odgovornošću za trgovinu i usluge, Vrhovac Sokolovački 7, 48306 Vrhovac Sokolovački zastupanog po punomoćniku Danijel Gregurina; Ivica Krsnik</derivirana_varijabla>
  </DomainObject.Predmet.ProtustrankaFormatedWithAdress>
  <DomainObject.Predmet.ProtustrankaFormatedWithAdressOIB>
    <izvorni_sadrzaj> SERVIS BROD društvo s ograničenom odgovornošću za trgovinu i usluge, OIB 84750148582, Vrhovac Sokolovački 7, 48306 Vrhovac Sokolovački zastupanog po punomoćniku Danijel Gregurina; Ivica Krsnik</izvorni_sadrzaj>
    <derivirana_varijabla naziv="DomainObject.Predmet.ProtustrankaFormatedWithAdressOIB_1"> SERVIS BROD društvo s ograničenom odgovornošću za trgovinu i usluge, OIB 84750148582, Vrhovac Sokolovački 7, 48306 Vrhovac Sokolovački zastupanog po punomoćniku Danijel Gregurina; Ivica Krsnik</derivirana_varijabla>
  </DomainObject.Predmet.ProtustrankaFormatedWithAdressOIB>
  <DomainObject.Predmet.ProtustrankaWithAdress>
    <izvorni_sadrzaj>SERVIS BROD društvo s ograničenom odgovornošću za trgovinu i usluge Vrhovac Sokolovački 7, 48306 Vrhovac Sokolovački</izvorni_sadrzaj>
    <derivirana_varijabla naziv="DomainObject.Predmet.ProtustrankaWithAdress_1">SERVIS BROD društvo s ograničenom odgovornošću za trgovinu i usluge Vrhovac Sokolovački 7, 48306 Vrhovac Sokolovački</derivirana_varijabla>
  </DomainObject.Predmet.ProtustrankaWithAdress>
  <DomainObject.Predmet.ProtustrankaWithAdressOIB>
    <izvorni_sadrzaj>SERVIS BROD društvo s ograničenom odgovornošću za trgovinu i usluge, OIB 84750148582, Vrhovac Sokolovački 7, 48306 Vrhovac Sokolovački</izvorni_sadrzaj>
    <derivirana_varijabla naziv="DomainObject.Predmet.ProtustrankaWithAdressOIB_1">SERVIS BROD društvo s ograničenom odgovornošću za trgovinu i usluge, OIB 84750148582, Vrhovac Sokolovački 7, 48306 Vrhovac Sokolovački</derivirana_varijabla>
  </DomainObject.Predmet.ProtustrankaWithAdressOIB>
  <DomainObject.Predmet.ProtustrankaNazivFormated>
    <izvorni_sadrzaj>SERVIS BROD društvo s ograničenom odgovornošću za trgovinu i usluge</izvorni_sadrzaj>
    <derivirana_varijabla naziv="DomainObject.Predmet.ProtustrankaNazivFormated_1">SERVIS BROD društvo s ograničenom odgovornošću za trgovinu i usluge</derivirana_varijabla>
  </DomainObject.Predmet.ProtustrankaNazivFormated>
  <DomainObject.Predmet.ProtustrankaNazivFormatedOIB>
    <izvorni_sadrzaj>SERVIS BROD društvo s ograničenom odgovornošću za trgovinu i usluge, OIB 84750148582</izvorni_sadrzaj>
    <derivirana_varijabla naziv="DomainObject.Predmet.ProtustrankaNazivFormatedOIB_1">SERVIS BROD društvo s ograničenom odgovornošću za trgovinu i usluge, OIB 84750148582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SERVIS BROD društvo s ograničenom odgovornošću za trgovinu i usluge zastupanog po punomoćniku Danijel Gregurina; Ivica Krsnik</item>
    </izvorni_sadrzaj>
    <derivirana_varijabla naziv="DomainObject.Predmet.ProtuStrankaListFormated_1">
      <item>SERVIS BROD društvo s ograničenom odgovornošću za trgovinu i usluge zastupanog po punomoćniku Danijel Gregurina; Ivica Krsnik</item>
    </derivirana_varijabla>
  </DomainObject.Predmet.ProtuStrankaListFormated>
  <DomainObject.Predmet.ProtuStrankaListFormatedOIB>
    <izvorni_sadrzaj>
      <item>SERVIS BROD društvo s ograničenom odgovornošću za trgovinu i usluge, OIB 84750148582 zastupanog po punomoćniku Danijel Gregurina; Ivica Krsnik</item>
    </izvorni_sadrzaj>
    <derivirana_varijabla naziv="DomainObject.Predmet.ProtuStrankaListFormatedOIB_1">
      <item>SERVIS BROD društvo s ograničenom odgovornošću za trgovinu i usluge, OIB 84750148582 zastupanog po punomoćniku Danijel Gregurina; Ivica Krsnik</item>
    </derivirana_varijabla>
  </DomainObject.Predmet.ProtuStrankaListFormatedOIB>
  <DomainObject.Predmet.ProtuStrankaListFormatedWithAdress>
    <izvorni_sadrzaj>
      <item>SERVIS BROD društvo s ograničenom odgovornošću za trgovinu i usluge, Vrhovac Sokolovački 7, 48306 Vrhovac Sokolovački zastupanog po punomoćniku Danijel Gregurina; Ivica Krsnik</item>
    </izvorni_sadrzaj>
    <derivirana_varijabla naziv="DomainObject.Predmet.ProtuStrankaListFormatedWithAdress_1">
      <item>SERVIS BROD društvo s ograničenom odgovornošću za trgovinu i usluge, Vrhovac Sokolovački 7, 48306 Vrhovac Sokolovački zastupanog po punomoćniku Danijel Gregurina; Ivica Krsnik</item>
    </derivirana_varijabla>
  </DomainObject.Predmet.ProtuStrankaListFormatedWithAdress>
  <DomainObject.Predmet.ProtuStrankaListFormatedWithAdressOIB>
    <izvorni_sadrzaj>
      <item>SERVIS BROD društvo s ograničenom odgovornošću za trgovinu i usluge, OIB 84750148582, Vrhovac Sokolovački 7, 48306 Vrhovac Sokolovački zastupanog po punomoćniku Danijel Gregurina; Ivica Krsnik</item>
    </izvorni_sadrzaj>
    <derivirana_varijabla naziv="DomainObject.Predmet.ProtuStrankaListFormatedWithAdressOIB_1">
      <item>SERVIS BROD društvo s ograničenom odgovornošću za trgovinu i usluge, OIB 84750148582, Vrhovac Sokolovački 7, 48306 Vrhovac Sokolovački zastupanog po punomoćniku Danijel Gregurina; Ivica Krsnik</item>
    </derivirana_varijabla>
  </DomainObject.Predmet.ProtuStrankaListFormatedWithAdressOIB>
  <DomainObject.Predmet.ProtuStrankaListNazivFormated>
    <izvorni_sadrzaj>
      <item>SERVIS BROD društvo s ograničenom odgovornošću za trgovinu i usluge</item>
    </izvorni_sadrzaj>
    <derivirana_varijabla naziv="DomainObject.Predmet.ProtuStrankaListNazivFormated_1">
      <item>SERVIS BROD društvo s ograničenom odgovornošću za trgovinu i usluge</item>
    </derivirana_varijabla>
  </DomainObject.Predmet.ProtuStrankaListNazivFormated>
  <DomainObject.Predmet.ProtuStrankaListNazivFormatedOIB>
    <izvorni_sadrzaj>
      <item>SERVIS BROD društvo s ograničenom odgovornošću za trgovinu i usluge, OIB 84750148582</item>
    </izvorni_sadrzaj>
    <derivirana_varijabla naziv="DomainObject.Predmet.ProtuStrankaListNazivFormatedOIB_1">
      <item>SERVIS BROD društvo s ograničenom odgovornošću za trgovinu i usluge, OIB 84750148582</item>
    </derivirana_varijabla>
  </DomainObject.Predmet.ProtuStrankaListNazivFormatedOIB>
  <DomainObject.Predmet.OstaliListFormated>
    <izvorni_sadrzaj>
      <item>e-oglasna ploča</item>
      <item>Sudski registar</item>
      <item>Danijel Gregurina punomoćnik sudionika u postupku SERVIS BROD društvo s ograničenom odgovornošću za trgovinu i usluge</item>
      <item>Ivica Krsnik punomoćnik sudionika u postupku SERVIS BROD društvo s ograničenom odgovornošću za trgovinu i usluge</item>
    </izvorni_sadrzaj>
    <derivirana_varijabla naziv="DomainObject.Predmet.OstaliListFormated_1">
      <item>e-oglasna ploča</item>
      <item>Sudski registar</item>
      <item>Danijel Gregurina punomoćnik sudionika u postupku SERVIS BROD društvo s ograničenom odgovornošću za trgovinu i usluge</item>
      <item>Ivica Krsnik punomoćnik sudionika u postupku SERVIS BROD društvo s ograničenom odgovornošću za trgovinu i usluge</item>
    </derivirana_varijabla>
  </DomainObject.Predmet.OstaliListFormated>
  <DomainObject.Predmet.OstaliListFormatedOIB>
    <izvorni_sadrzaj>
      <item>e-oglasna ploča</item>
      <item>Sudski registar</item>
      <item>Danijel Gregurina, OIB 41232798798 punomoćnik sudionika u postupku SERVIS BROD društvo s ograničenom odgovornošću za trgovinu i usluge</item>
      <item>Ivica Krsnik, OIB 66230800919 punomoćnik sudionika u postupku SERVIS BROD društvo s ograničenom odgovornošću za trgovinu i usluge</item>
    </izvorni_sadrzaj>
    <derivirana_varijabla naziv="DomainObject.Predmet.OstaliListFormatedOIB_1">
      <item>e-oglasna ploča</item>
      <item>Sudski registar</item>
      <item>Danijel Gregurina, OIB 41232798798 punomoćnik sudionika u postupku SERVIS BROD društvo s ograničenom odgovornošću za trgovinu i usluge</item>
      <item>Ivica Krsnik, OIB 66230800919 punomoćnik sudionika u postupku SERVIS BROD društvo s ograničenom odgovornošću za trgovinu i usluge</item>
    </derivirana_varijabla>
  </DomainObject.Predmet.OstaliListFormatedOIB>
  <DomainObject.Predmet.OstaliListFormatedWithAdress>
    <izvorni_sadrzaj>
      <item>e-oglasna ploča</item>
      <item>Sudski registar</item>
      <item>Danijel Gregurina, Vrhovac Sokolovački 7, 48306 Vrhovac Sokolovački punomoćnik sudionika u postupku SERVIS BROD društvo s ograničenom odgovornošću za trgovinu i usluge</item>
      <item>Ivica Krsnik, Ulica Zelenila 3, 44250 Petrinja punomoćnik sudionika u postupku SERVIS BROD društvo s ograničenom odgovornošću za trgovinu i usluge</item>
    </izvorni_sadrzaj>
    <derivirana_varijabla naziv="DomainObject.Predmet.OstaliListFormatedWithAdress_1">
      <item>e-oglasna ploča</item>
      <item>Sudski registar</item>
      <item>Danijel Gregurina, Vrhovac Sokolovački 7, 48306 Vrhovac Sokolovački punomoćnik sudionika u postupku SERVIS BROD društvo s ograničenom odgovornošću za trgovinu i usluge</item>
      <item>Ivica Krsnik, Ulica Zelenila 3, 44250 Petrinja punomoćnik sudionika u postupku SERVIS BROD društvo s ograničenom odgovornošću za trgovinu i usluge</item>
    </derivirana_varijabla>
  </DomainObject.Predmet.OstaliListFormatedWithAdress>
  <DomainObject.Predmet.OstaliListFormatedWithAdressOIB>
    <izvorni_sadrzaj>
      <item>e-oglasna ploča</item>
      <item>Sudski registar</item>
      <item>Danijel Gregurina, OIB 41232798798, Vrhovac Sokolovački 7, 48306 Vrhovac Sokolovački punomoćnik sudionika u postupku SERVIS BROD društvo s ograničenom odgovornošću za trgovinu i usluge</item>
      <item>Ivica Krsnik, OIB 66230800919, Ulica Zelenila 3, 44250 Petrinja punomoćnik sudionika u postupku SERVIS BROD društvo s ograničenom odgovornošću za trgovinu i usluge</item>
    </izvorni_sadrzaj>
    <derivirana_varijabla naziv="DomainObject.Predmet.OstaliListFormatedWithAdressOIB_1">
      <item>e-oglasna ploča</item>
      <item>Sudski registar</item>
      <item>Danijel Gregurina, OIB 41232798798, Vrhovac Sokolovački 7, 48306 Vrhovac Sokolovački punomoćnik sudionika u postupku SERVIS BROD društvo s ograničenom odgovornošću za trgovinu i usluge</item>
      <item>Ivica Krsnik, OIB 66230800919, Ulica Zelenila 3, 44250 Petrinja punomoćnik sudionika u postupku SERVIS BROD društvo s ograničenom odgovornošću za trgovinu i usluge</item>
    </derivirana_varijabla>
  </DomainObject.Predmet.OstaliListFormatedWithAdressOIB>
  <DomainObject.Predmet.OstaliListNazivFormated>
    <izvorni_sadrzaj>
      <item>e-oglasna ploča</item>
      <item>Sudski registar</item>
      <item>Danijel Gregurina</item>
      <item>Ivica Krsnik</item>
    </izvorni_sadrzaj>
    <derivirana_varijabla naziv="DomainObject.Predmet.OstaliListNazivFormated_1">
      <item>e-oglasna ploča</item>
      <item>Sudski registar</item>
      <item>Danijel Gregurina</item>
      <item>Ivica Krsnik</item>
    </derivirana_varijabla>
  </DomainObject.Predmet.OstaliListNazivFormated>
  <DomainObject.Predmet.OstaliListNazivFormatedOIB>
    <izvorni_sadrzaj>
      <item>e-oglasna ploča</item>
      <item>Sudski registar</item>
      <item>Danijel Gregurina, OIB 41232798798</item>
      <item>Ivica Krsnik, OIB 66230800919</item>
    </izvorni_sadrzaj>
    <derivirana_varijabla naziv="DomainObject.Predmet.OstaliListNazivFormatedOIB_1">
      <item>e-oglasna ploča</item>
      <item>Sudski registar</item>
      <item>Danijel Gregurina, OIB 41232798798</item>
      <item>Ivica Krsnik, OIB 66230800919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St-337/2017-17</izvorni_sadrzaj>
    <derivirana_varijabla naziv="DomainObject.PoslovniBrojDokumenta_1">St-337/2017-17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SERVIS BROD društvo s ograničenom odgovornošću za trgovinu i usluge</izvorni_sadrzaj>
    <derivirana_varijabla naziv="DomainObject.Predmet.ProtustrankaIDrugi_1">SERVIS BROD društvo s ograničenom odgovornošću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SERVIS BROD društvo s ograničenom odgovornošću za trgovinu i usluge, OIB 84750148582, Vrhovac Sokolovački 7, 48306 Vrhovac Sokolovački</izvorni_sadrzaj>
    <derivirana_varijabla naziv="DomainObject.Predmet.ProtustrankaIDrugiAdressOIB_1">SERVIS BROD društvo s ograničenom odgovornošću za trgovinu i usluge, OIB 84750148582, Vrhovac Sokolovački 7, 48306 Vrhovac Sokolovački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SERVIS BROD društvo s ograničenom odgovornošću za trgovinu i usluge</item>
      <item>e-oglasna ploča</item>
      <item>Sudski registar</item>
      <item>Danijel Gregurina</item>
      <item>Ivica Krsnik</item>
    </izvorni_sadrzaj>
    <derivirana_varijabla naziv="DomainObject.Predmet.SudioniciListNaziv_1">
      <item>Financijska agencija, RC ZAGREB, Podružnica VARAŽDIN</item>
      <item>SERVIS BROD društvo s ograničenom odgovornošću za trgovinu i usluge</item>
      <item>e-oglasna ploča</item>
      <item>Sudski registar</item>
      <item>Danijel Gregurina</item>
      <item>Ivica Krsnik</item>
    </derivirana_varijabla>
  </DomainObject.Predmet.SudioniciListNaziv>
  <DomainObject.Predmet.SudioniciListAdressOIB>
    <izvorni_sadrzaj>
      <item>Financijska agencija, RC ZAGREB, Podružnica VARAŽDIN, OIB 85821130368, A. Cesarca 2,42000 Varaždin</item>
      <item>SERVIS BROD društvo s ograničenom odgovornošću za trgovinu i usluge, OIB 84750148582, Vrhovac Sokolovački 7,48306 Vrhovac Sokolovački</item>
      <item>e-oglasna ploča</item>
      <item>Sudski registar</item>
      <item>Danijel Gregurina, OIB 41232798798, Vrhovac Sokolovački 7,48306 Vrhovac Sokolovački</item>
      <item>Ivica Krsnik, OIB 66230800919, Ulica Zelenila 3,44250 Petrinja</item>
    </izvorni_sadrzaj>
    <derivirana_varijabla naziv="DomainObject.Predmet.SudioniciListAdressOIB_1">
      <item>Financijska agencija, RC ZAGREB, Podružnica VARAŽDIN, OIB 85821130368, A. Cesarca 2,42000 Varaždin</item>
      <item>SERVIS BROD društvo s ograničenom odgovornošću za trgovinu i usluge, OIB 84750148582, Vrhovac Sokolovački 7,48306 Vrhovac Sokolovački</item>
      <item>e-oglasna ploča</item>
      <item>Sudski registar</item>
      <item>Danijel Gregurina, OIB 41232798798, Vrhovac Sokolovački 7,48306 Vrhovac Sokolovački</item>
      <item>Ivica Krsnik, OIB 66230800919, Ulica Zelenila 3,44250 Petrinja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02A33-256F-42B4-9F55-198AC01E8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5305</properties:Characters>
  <properties:Lines>124</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2018-09-27T12:17:00Z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St-337/2017-17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