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714c" w14:paraId="881714c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 </w:t>
      </w:r>
      <w:r w:rsidR="00B013D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56085C" w:rsidP="002B6635" w:rsidR="002B6635" w:rsidRPr="00F1439C">
      <w:pPr>
        <w:tabs>
          <w:tab w:pos="231" w:val="left"/>
        </w:tabs>
      </w:pPr>
      <w:r>
        <w:t xml:space="preserve"> 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56085C" w:rsidR="002B6635" w:rsidRPr="00F1439C">
      <w:pPr>
        <w:ind w:firstLine="708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</w:t>
      </w:r>
      <w:r w:rsidR="00C11DF7" w:rsidRPr="00C11DF7">
        <w:t xml:space="preserve">nad dužnikom </w:t>
      </w:r>
      <w:r w:rsidR="00AE5B4E" w:rsidRPr="00AE5B4E">
        <w:t>PROJEKT PAJCI d.o.o. u stečaju Poreč, Partizanska 13, OIB: 95190401106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AE5B4E" w:rsidP="00343E78" w:rsidR="00343E78" w:rsidRPr="00F1439C">
      <w:pPr>
        <w:jc w:val="center"/>
      </w:pPr>
      <w:r>
        <w:t>2</w:t>
      </w:r>
      <w:r w:rsidR="005B44F0" w:rsidRPr="00F1439C">
        <w:t xml:space="preserve">. </w:t>
      </w:r>
      <w:r>
        <w:t>listopada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 w:rsidR="00C11DF7">
        <w:t>9</w:t>
      </w:r>
      <w:r w:rsidR="0070590F">
        <w:t>:</w:t>
      </w:r>
      <w:r w:rsidR="00C11DF7">
        <w:t>00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</w:t>
      </w:r>
      <w:proofErr w:type="spellStart"/>
      <w:r w:rsidR="00792D5F">
        <w:t>Dršćevka</w:t>
      </w:r>
      <w:proofErr w:type="spellEnd"/>
      <w:r w:rsidR="00792D5F">
        <w:t xml:space="preserve">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847A62">
        <w:t>30</w:t>
      </w:r>
      <w:r w:rsidR="005B44F0" w:rsidRPr="00F1439C">
        <w:t xml:space="preserve">. </w:t>
      </w:r>
      <w:r w:rsidR="00847A62">
        <w:t>kolovoza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</w:t>
      </w:r>
      <w:r w:rsidRPr="00F1439C">
        <w:t xml:space="preserve"> Ivan Dujić</w:t>
      </w:r>
      <w:r w:rsidR="00B013D9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AE5B4E" w:rsidP="008A1C6E" w:rsidR="00AE5B4E">
      <w:pPr>
        <w:jc w:val="both"/>
      </w:pPr>
      <w:r w:rsidRPr="00AE5B4E">
        <w:t>- stečajnom upravitelju Gordanu Blagojeviću iz Rijeke, Markovići 21</w:t>
      </w:r>
    </w:p>
    <w:p w:rsidRDefault="00AE5B4E" w:rsidP="00AE5B4E" w:rsidR="00AE5B4E">
      <w:pPr>
        <w:jc w:val="both"/>
      </w:pPr>
      <w:r>
        <w:t>- Republika Hrvatska, po ŽDO Pula</w:t>
      </w:r>
    </w:p>
    <w:p w:rsidRDefault="00AE5B4E" w:rsidP="00AE5B4E" w:rsidR="00AE5B4E">
      <w:pPr>
        <w:jc w:val="both"/>
      </w:pPr>
      <w:r>
        <w:t xml:space="preserve">- </w:t>
      </w:r>
      <w:proofErr w:type="spellStart"/>
      <w:r>
        <w:t>Kermas</w:t>
      </w:r>
      <w:proofErr w:type="spellEnd"/>
      <w:r>
        <w:t xml:space="preserve"> ulaganja d.o.o. Pula, </w:t>
      </w:r>
      <w:proofErr w:type="spellStart"/>
      <w:r>
        <w:t>Dobrilina</w:t>
      </w:r>
      <w:proofErr w:type="spellEnd"/>
      <w:r>
        <w:t xml:space="preserve"> 9 </w:t>
      </w:r>
    </w:p>
    <w:p w:rsidRDefault="00AE5B4E" w:rsidP="00AE5B4E" w:rsidR="000B70C1">
      <w:pPr>
        <w:jc w:val="both"/>
      </w:pPr>
      <w:r>
        <w:t xml:space="preserve">- </w:t>
      </w:r>
      <w:proofErr w:type="spellStart"/>
      <w:r>
        <w:t>Kermas</w:t>
      </w:r>
      <w:proofErr w:type="spellEnd"/>
      <w:r>
        <w:t xml:space="preserve"> holding </w:t>
      </w:r>
      <w:proofErr w:type="spellStart"/>
      <w:r>
        <w:t>limited</w:t>
      </w:r>
      <w:proofErr w:type="spellEnd"/>
      <w:r>
        <w:t xml:space="preserve">, Malta, </w:t>
      </w:r>
      <w:proofErr w:type="spellStart"/>
      <w:r>
        <w:t>Floriana</w:t>
      </w:r>
      <w:proofErr w:type="spellEnd"/>
      <w:r>
        <w:t xml:space="preserve"> </w:t>
      </w:r>
      <w:proofErr w:type="spellStart"/>
      <w:r>
        <w:t>frn</w:t>
      </w:r>
      <w:proofErr w:type="spellEnd"/>
      <w:r>
        <w:t xml:space="preserve"> 1400, St. </w:t>
      </w:r>
      <w:proofErr w:type="spellStart"/>
      <w:r>
        <w:t>Anne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, Europe centre, 2nd </w:t>
      </w:r>
      <w:proofErr w:type="spellStart"/>
      <w:r>
        <w:t>floor</w:t>
      </w:r>
      <w:proofErr w:type="spellEnd"/>
    </w:p>
    <w:sectPr w:rsidSect="005B44F0" w:rsidR="000B70C1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3EC" w:rsidP="00C60648" w:rsidR="004F73EC">
      <w:r>
        <w:separator/>
      </w:r>
    </w:p>
  </w:endnote>
  <w:endnote w:id="0" w:type="continuationSeparator">
    <w:p w:rsidRDefault="004F73EC" w:rsidP="00C60648" w:rsidR="004F7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3EC" w:rsidP="00C60648" w:rsidR="004F73EC">
      <w:r>
        <w:separator/>
      </w:r>
    </w:p>
  </w:footnote>
  <w:footnote w:id="0" w:type="continuationSeparator">
    <w:p w:rsidRDefault="004F73EC" w:rsidP="00C60648" w:rsidR="004F7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AE5B4E">
      <w:t>10 St-60/2015-78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0B49B9"/>
    <w:rsid w:val="000B70C1"/>
    <w:rsid w:val="0018524D"/>
    <w:rsid w:val="001C65C4"/>
    <w:rsid w:val="001D7FEF"/>
    <w:rsid w:val="00200B5B"/>
    <w:rsid w:val="00202458"/>
    <w:rsid w:val="002640FE"/>
    <w:rsid w:val="0029744C"/>
    <w:rsid w:val="002B6635"/>
    <w:rsid w:val="002D5F7A"/>
    <w:rsid w:val="0032234E"/>
    <w:rsid w:val="00343E78"/>
    <w:rsid w:val="00355F8C"/>
    <w:rsid w:val="0037323A"/>
    <w:rsid w:val="003D135C"/>
    <w:rsid w:val="00455752"/>
    <w:rsid w:val="00455EB8"/>
    <w:rsid w:val="004F591B"/>
    <w:rsid w:val="004F73EC"/>
    <w:rsid w:val="0056085C"/>
    <w:rsid w:val="005B44F0"/>
    <w:rsid w:val="005C144C"/>
    <w:rsid w:val="005D274A"/>
    <w:rsid w:val="0065192B"/>
    <w:rsid w:val="00670253"/>
    <w:rsid w:val="00673420"/>
    <w:rsid w:val="0068268C"/>
    <w:rsid w:val="00692DF9"/>
    <w:rsid w:val="006A5E5B"/>
    <w:rsid w:val="0070590F"/>
    <w:rsid w:val="00792D5F"/>
    <w:rsid w:val="007E7D4F"/>
    <w:rsid w:val="0083177E"/>
    <w:rsid w:val="00847A62"/>
    <w:rsid w:val="0085204F"/>
    <w:rsid w:val="008A1C6E"/>
    <w:rsid w:val="008B0B74"/>
    <w:rsid w:val="008E602F"/>
    <w:rsid w:val="009B2A56"/>
    <w:rsid w:val="00A41892"/>
    <w:rsid w:val="00A53A24"/>
    <w:rsid w:val="00AE5B4E"/>
    <w:rsid w:val="00B013D9"/>
    <w:rsid w:val="00B65B07"/>
    <w:rsid w:val="00BB5BBB"/>
    <w:rsid w:val="00BD6347"/>
    <w:rsid w:val="00C11B58"/>
    <w:rsid w:val="00C11DF7"/>
    <w:rsid w:val="00C23C39"/>
    <w:rsid w:val="00C60648"/>
    <w:rsid w:val="00C60A39"/>
    <w:rsid w:val="00CF1206"/>
    <w:rsid w:val="00D2251A"/>
    <w:rsid w:val="00D9472D"/>
    <w:rsid w:val="00DE51E6"/>
    <w:rsid w:val="00E37E55"/>
    <w:rsid w:val="00EF1BB0"/>
    <w:rsid w:val="00F01606"/>
    <w:rsid w:val="00F1439C"/>
    <w:rsid w:val="00F23247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1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202</properties:Words>
  <properties:Characters>1036</properties:Characters>
  <properties:Lines>39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2018-08-30T12:29:00Z</dcterms:created>
  <dc:creator>drabar</dc:creator>
  <cp:lastModifiedBy>Sanja Lakošeljac</cp:lastModifiedBy>
  <cp:lastPrinted>2018-08-30T12:31:00Z</cp:lastPrinted>
  <dcterms:modified xmlns:xsi="http://www.w3.org/2001/XMLSchema-instance" xsi:type="dcterms:W3CDTF">2018-08-30T12:31:00Z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St-60-15.docx)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