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86ec" w14:paraId="de286e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B6371">
        <w:t>4638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E00">
        <w:t>26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B6371">
        <w:t xml:space="preserve">NACIONALNI SAVEZ MLADIH HRVATSKE, OIB:11956637553, </w:t>
      </w:r>
      <w:proofErr w:type="spellStart"/>
      <w:r w:rsidR="006B6371">
        <w:t>Hrastin</w:t>
      </w:r>
      <w:proofErr w:type="spellEnd"/>
      <w:r w:rsidR="006B6371">
        <w:t xml:space="preserve"> prilaz 2, 10 000 Zagreb</w:t>
      </w:r>
      <w:r w:rsidR="00EA2F6C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B6371">
        <w:t>2.188,24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6B6371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D0E00">
        <w:t>26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6F2D94">
      <w:pPr>
        <w:jc w:val="right"/>
      </w:pPr>
      <w:r>
        <w:t xml:space="preserve">          </w:t>
      </w:r>
      <w:r w:rsidR="000E3B58">
        <w:t>Ljiljana Tomić</w:t>
      </w:r>
      <w:r w:rsidR="006F2D94">
        <w:t>, v.r.</w:t>
      </w:r>
    </w:p>
    <w:p w:rsidRDefault="006F2D94" w:rsidP="001E4791" w:rsidR="006F2D94">
      <w:pPr>
        <w:jc w:val="right"/>
      </w:pPr>
    </w:p>
    <w:p w:rsidRDefault="006F2D94" w:rsidP="00111BF6" w:rsidR="006F2D9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F2D94" w:rsidP="00111BF6" w:rsidR="006F2D9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D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6B6371"/>
    <w:rsid w:val="006F2D94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4638</izvorni_sadrzaj>
    <derivirana_varijabla naziv="DomainObject.Predmet.Broj_1">4638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St-4638/2015</izvorni_sadrzaj>
    <derivirana_varijabla naziv="DomainObject.Predmet.OznakaBroj_1">St-4638/2015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NACIONALNI SAVEZ MLADIH HRVATSKE</izvorni_sadrzaj>
    <derivirana_varijabla naziv="DomainObject.Predmet.ProtustrankaFormated_1">  NACIONALNI SAVEZ MLADIH HRVATSKE</derivirana_varijabla>
  </DomainObject.Predmet.ProtustrankaFormated>
  <DomainObject.Predmet.ProtustrankaFormatedOIB>
    <izvorni_sadrzaj>  NACIONALNI SAVEZ MLADIH HRVATSKE, OIB 11956637553</izvorni_sadrzaj>
    <derivirana_varijabla naziv="DomainObject.Predmet.ProtustrankaFormatedOIB_1">  NACIONALNI SAVEZ MLADIH HRVATSKE, OIB 11956637553</derivirana_varijabla>
  </DomainObject.Predmet.ProtustrankaFormatedOIB>
  <DomainObject.Predmet.ProtustrankaFormatedWithAdress>
    <izvorni_sadrzaj> NACIONALNI SAVEZ MLADIH HRVATSKE, Hrastin prilaz 2, 10000 Zagreb</izvorni_sadrzaj>
    <derivirana_varijabla naziv="DomainObject.Predmet.ProtustrankaFormatedWithAdress_1"> NACIONALNI SAVEZ MLADIH HRVATSKE, Hrastin prilaz 2, 10000 Zagreb</derivirana_varijabla>
  </DomainObject.Predmet.ProtustrankaFormatedWithAdress>
  <DomainObject.Predmet.ProtustrankaFormatedWithAdressOIB>
    <izvorni_sadrzaj> NACIONALNI SAVEZ MLADIH HRVATSKE, OIB 11956637553, Hrastin prilaz 2, 10000 Zagreb</izvorni_sadrzaj>
    <derivirana_varijabla naziv="DomainObject.Predmet.ProtustrankaFormatedWithAdressOIB_1"> NACIONALNI SAVEZ MLADIH HRVATSKE, OIB 11956637553, Hrastin prilaz 2, 10000 Zagreb</derivirana_varijabla>
  </DomainObject.Predmet.ProtustrankaFormatedWithAdressOIB>
  <DomainObject.Predmet.ProtustrankaWithAdress>
    <izvorni_sadrzaj>NACIONALNI SAVEZ MLADIH HRVATSKE Hrastin prilaz 2, 10000 Zagreb</izvorni_sadrzaj>
    <derivirana_varijabla naziv="DomainObject.Predmet.ProtustrankaWithAdress_1">NACIONALNI SAVEZ MLADIH HRVATSKE Hrastin prilaz 2, 10000 Zagreb</derivirana_varijabla>
  </DomainObject.Predmet.ProtustrankaWithAdress>
  <DomainObject.Predmet.ProtustrankaWithAdressOIB>
    <izvorni_sadrzaj>NACIONALNI SAVEZ MLADIH HRVATSKE, OIB 11956637553, Hrastin prilaz 2, 10000 Zagreb</izvorni_sadrzaj>
    <derivirana_varijabla naziv="DomainObject.Predmet.ProtustrankaWithAdressOIB_1">NACIONALNI SAVEZ MLADIH HRVATSKE, OIB 11956637553, Hrastin prilaz 2, 10000 Zagreb</derivirana_varijabla>
  </DomainObject.Predmet.ProtustrankaWithAdressOIB>
  <DomainObject.Predmet.ProtustrankaNazivFormated>
    <izvorni_sadrzaj>NACIONALNI SAVEZ MLADIH HRVATSKE</izvorni_sadrzaj>
    <derivirana_varijabla naziv="DomainObject.Predmet.ProtustrankaNazivFormated_1">NACIONALNI SAVEZ MLADIH HRVATSKE</derivirana_varijabla>
  </DomainObject.Predmet.ProtustrankaNazivFormated>
  <DomainObject.Predmet.ProtustrankaNazivFormatedOIB>
    <izvorni_sadrzaj>NACIONALNI SAVEZ MLADIH HRVATSKE, OIB 11956637553</izvorni_sadrzaj>
    <derivirana_varijabla naziv="DomainObject.Predmet.ProtustrankaNazivFormatedOIB_1">NACIONALNI SAVEZ MLADIH HRVATSKE, OIB 11956637553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NACIONALNI SAVEZ MLADIH HRVATSKE</item>
    </izvorni_sadrzaj>
    <derivirana_varijabla naziv="DomainObject.Predmet.ProtuStrankaListFormated_1">
      <item>NACIONALNI SAVEZ MLADIH HRVATSKE</item>
    </derivirana_varijabla>
  </DomainObject.Predmet.ProtuStrankaListFormated>
  <DomainObject.Predmet.ProtuStrankaListFormatedOIB>
    <izvorni_sadrzaj>
      <item>NACIONALNI SAVEZ MLADIH HRVATSKE, OIB 11956637553</item>
    </izvorni_sadrzaj>
    <derivirana_varijabla naziv="DomainObject.Predmet.ProtuStrankaListFormatedOIB_1">
      <item>NACIONALNI SAVEZ MLADIH HRVATSKE, OIB 11956637553</item>
    </derivirana_varijabla>
  </DomainObject.Predmet.ProtuStrankaListFormatedOIB>
  <DomainObject.Predmet.ProtuStrankaListFormatedWithAdress>
    <izvorni_sadrzaj>
      <item>NACIONALNI SAVEZ MLADIH HRVATSKE, Hrastin prilaz 2, 10000 Zagreb</item>
    </izvorni_sadrzaj>
    <derivirana_varijabla naziv="DomainObject.Predmet.ProtuStrankaListFormatedWithAdress_1">
      <item>NACIONALNI SAVEZ MLADIH HRVATSKE, Hrastin prilaz 2, 10000 Zagreb</item>
    </derivirana_varijabla>
  </DomainObject.Predmet.ProtuStrankaListFormatedWithAdress>
  <DomainObject.Predmet.ProtuStrankaListFormatedWithAdressOIB>
    <izvorni_sadrzaj>
      <item>NACIONALNI SAVEZ MLADIH HRVATSKE, OIB 11956637553, Hrastin prilaz 2, 10000 Zagreb</item>
    </izvorni_sadrzaj>
    <derivirana_varijabla naziv="DomainObject.Predmet.ProtuStrankaListFormatedWithAdressOIB_1">
      <item>NACIONALNI SAVEZ MLADIH HRVATSKE, OIB 11956637553, Hrastin prilaz 2, 10000 Zagreb</item>
    </derivirana_varijabla>
  </DomainObject.Predmet.ProtuStrankaListFormatedWithAdressOIB>
  <DomainObject.Predmet.ProtuStrankaListNazivFormated>
    <izvorni_sadrzaj>
      <item>NACIONALNI SAVEZ MLADIH HRVATSKE</item>
    </izvorni_sadrzaj>
    <derivirana_varijabla naziv="DomainObject.Predmet.ProtuStrankaListNazivFormated_1">
      <item>NACIONALNI SAVEZ MLADIH HRVATSKE</item>
    </derivirana_varijabla>
  </DomainObject.Predmet.ProtuStrankaListNazivFormated>
  <DomainObject.Predmet.ProtuStrankaListNazivFormatedOIB>
    <izvorni_sadrzaj>
      <item>NACIONALNI SAVEZ MLADIH HRVATSKE, OIB 11956637553</item>
    </izvorni_sadrzaj>
    <derivirana_varijabla naziv="DomainObject.Predmet.ProtuStrankaListNazivFormatedOIB_1">
      <item>NACIONALNI SAVEZ MLADIH HRVATSKE, OIB 11956637553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NACIONALNI SAVEZ MLADIH HRVATSKE</izvorni_sadrzaj>
    <derivirana_varijabla naziv="DomainObject.Predmet.ProtustrankaIDrugi_1">NACIONALNI SAVEZ MLADIH HRVATSKE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NACIONALNI SAVEZ MLADIH HRVATSKE, OIB 11956637553, Hrastin prilaz 2, 10000 Zagreb</izvorni_sadrzaj>
    <derivirana_varijabla naziv="DomainObject.Predmet.ProtustrankaIDrugiAdressOIB_1">NACIONALNI SAVEZ MLADIH HRVATSKE, OIB 11956637553, Hrastin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NACIONALNI SAVEZ MLADIH HRVATSKE</item>
    </izvorni_sadrzaj>
    <derivirana_varijabla naziv="DomainObject.Predmet.SudioniciListNaziv_1">
      <item>FINA Regionalni centar Zagreb</item>
      <item>NACIONALNI SAVEZ MLADIH HRVATSKE</item>
    </derivirana_varijabla>
  </DomainObject.Predmet.SudioniciListNaziv>
  <DomainObject.Predmet.SudioniciListAdressOIB>
    <izvorni_sadrzaj>
      <item>FINA Regionalni centar Zagreb, OIB 85821130368, Trg svibanjskih žrtava 1995. br.1,10000 Zagreb</item>
      <item>NACIONALNI SAVEZ MLADIH HRVATSKE, OIB 11956637553, Hrastin prilaz 2,10000 Zagreb</item>
    </izvorni_sadrzaj>
    <derivirana_varijabla naziv="DomainObject.Predmet.SudioniciListAdressOIB_1">
      <item>FINA Regionalni centar Zagreb, OIB 85821130368, Trg svibanjskih žrtava 1995. br.1,10000 Zagreb</item>
      <item>NACIONALNI SAVEZ MLADIH HRVATSKE, OIB 11956637553, Hrastin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11956637553</item>
    </izvorni_sadrzaj>
    <derivirana_varijabla naziv="DomainObject.Predmet.SudioniciListNazivOIB_1">
      <item>, OIB 85821130368</item>
      <item>, OIB 11956637553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1353</properties:Characters>
  <properties:Lines>45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2015-11-26T13:20:00Z</cp:lastPrinted>
  <dcterms:modified xmlns:xsi="http://www.w3.org/2001/XMLSchema-instance" xsi:type="dcterms:W3CDTF">2015-11-26T13:21:00Z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