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94c2" w14:paraId="02e94c2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535438">
        <w:rPr>
          <w:sz w:val="22"/>
        </w:rPr>
        <w:t xml:space="preserve">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</w:t>
      </w:r>
      <w:r w:rsidR="00535438">
        <w:t xml:space="preserve">   </w:t>
      </w:r>
      <w:r>
        <w:t>REPUBLIKA HRVATSKA</w:t>
      </w:r>
    </w:p>
    <w:p w:rsidRDefault="0022279C" w:rsidP="0022279C" w:rsidR="0022279C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22279C" w:rsidP="0022279C" w:rsidR="0022279C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EA5B97" w:rsidP="00EB14CA" w:rsidR="00EA5B97">
      <w:pPr>
        <w:jc w:val="both"/>
        <w:rPr>
          <w:b/>
        </w:rPr>
      </w:pPr>
    </w:p>
    <w:p w:rsidRDefault="0079286C" w:rsidP="00EB14CA" w:rsidR="0079286C">
      <w:pPr>
        <w:jc w:val="both"/>
        <w:rPr>
          <w:b/>
        </w:rPr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 w:rsidR="0022279C" w:rsidRPr="0022279C">
        <w:t xml:space="preserve">Trgovački sud u Pazinu, po stečajnom sucu Damiru Rabaru, u stečajnom postupku nad dužnikom </w:t>
      </w:r>
      <w:proofErr w:type="spellStart"/>
      <w:r w:rsidR="005F3BF5">
        <w:t>FIORELA</w:t>
      </w:r>
      <w:proofErr w:type="spellEnd"/>
      <w:r w:rsidR="005F3BF5">
        <w:t xml:space="preserve"> d.o.o. Rovinj, Vladimira </w:t>
      </w:r>
      <w:proofErr w:type="spellStart"/>
      <w:r w:rsidR="005F3BF5">
        <w:t>Švalbe</w:t>
      </w:r>
      <w:proofErr w:type="spellEnd"/>
      <w:r w:rsidR="005F3BF5">
        <w:t xml:space="preserve"> </w:t>
      </w:r>
      <w:proofErr w:type="spellStart"/>
      <w:r w:rsidR="005F3BF5">
        <w:t>19</w:t>
      </w:r>
      <w:proofErr w:type="spellEnd"/>
      <w:r w:rsidR="005F3BF5">
        <w:t xml:space="preserve">, </w:t>
      </w:r>
      <w:proofErr w:type="spellStart"/>
      <w:r w:rsidR="005F3BF5">
        <w:t>OIB</w:t>
      </w:r>
      <w:proofErr w:type="spellEnd"/>
      <w:r w:rsidR="005F3BF5">
        <w:t xml:space="preserve">: </w:t>
      </w:r>
      <w:proofErr w:type="spellStart"/>
      <w:r w:rsidR="005F3BF5">
        <w:t>04337519316</w:t>
      </w:r>
      <w:proofErr w:type="spellEnd"/>
      <w:r w:rsidR="0022279C" w:rsidRPr="00577D1E">
        <w:t>,</w:t>
      </w:r>
      <w:r w:rsidR="0022279C">
        <w:t xml:space="preserve"> </w:t>
      </w:r>
      <w:proofErr w:type="spellStart"/>
      <w:r w:rsidR="005F3BF5">
        <w:t>2</w:t>
      </w:r>
      <w:r w:rsidR="001621C5">
        <w:t>8</w:t>
      </w:r>
      <w:proofErr w:type="spellEnd"/>
      <w:r w:rsidR="005F3BF5">
        <w:t>. lipnja</w:t>
      </w:r>
      <w:r w:rsidR="0022279C">
        <w:t xml:space="preserve"> </w:t>
      </w:r>
      <w:proofErr w:type="spellStart"/>
      <w:r w:rsidR="0022279C">
        <w:t>2018</w:t>
      </w:r>
      <w:proofErr w:type="spellEnd"/>
      <w:r>
        <w:t>. godine</w:t>
      </w:r>
      <w:r w:rsidR="00535438">
        <w:t>,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621C5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 dalje FINA )</w:t>
      </w:r>
      <w:r w:rsidR="006F374C">
        <w:t xml:space="preserve"> </w:t>
      </w:r>
      <w:r w:rsidR="001621C5">
        <w:t>da zastane</w:t>
      </w:r>
      <w:r w:rsidR="006F374C">
        <w:t xml:space="preserve">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>ahtjevu za prodaju nekretnina od</w:t>
      </w:r>
      <w:r w:rsidR="00531B9B">
        <w:t xml:space="preserve"> </w:t>
      </w:r>
      <w:proofErr w:type="spellStart"/>
      <w:r w:rsidR="00535438">
        <w:t>15</w:t>
      </w:r>
      <w:proofErr w:type="spellEnd"/>
      <w:r w:rsidR="00535438">
        <w:t xml:space="preserve">. svibnja </w:t>
      </w:r>
      <w:proofErr w:type="spellStart"/>
      <w:r w:rsidR="00535438">
        <w:t>2018</w:t>
      </w:r>
      <w:proofErr w:type="spellEnd"/>
      <w:r w:rsidR="002C06FE">
        <w:t>.</w:t>
      </w:r>
      <w:r w:rsidR="008E71AC">
        <w:t xml:space="preserve"> </w:t>
      </w:r>
      <w:r w:rsidR="002C06FE">
        <w:t>godin</w:t>
      </w:r>
      <w:r w:rsidR="0013488C">
        <w:t>e</w:t>
      </w:r>
      <w:r w:rsidR="002C06FE">
        <w:t xml:space="preserve">, </w:t>
      </w:r>
      <w:r w:rsidR="001621C5">
        <w:t xml:space="preserve">do odluke skupštine </w:t>
      </w:r>
      <w:r w:rsidR="00841002">
        <w:t xml:space="preserve">vjerovnika </w:t>
      </w:r>
      <w:r w:rsidR="001621C5">
        <w:t>o prihvaćanju predloženog stečajnog plana koj</w:t>
      </w:r>
      <w:r w:rsidR="00841002">
        <w:t>a</w:t>
      </w:r>
      <w:r w:rsidR="001621C5">
        <w:t xml:space="preserve"> se ima održati dana </w:t>
      </w:r>
      <w:proofErr w:type="spellStart"/>
      <w:r w:rsidR="001621C5">
        <w:t>12</w:t>
      </w:r>
      <w:proofErr w:type="spellEnd"/>
      <w:r w:rsidR="001621C5">
        <w:t xml:space="preserve">. srpnja </w:t>
      </w:r>
      <w:proofErr w:type="spellStart"/>
      <w:r w:rsidR="001621C5">
        <w:t>2018</w:t>
      </w:r>
      <w:proofErr w:type="spellEnd"/>
      <w:r w:rsidR="001621C5">
        <w:t>.</w:t>
      </w:r>
    </w:p>
    <w:p w:rsidRDefault="001621C5" w:rsidP="00EB14CA" w:rsidR="0022279C">
      <w:pPr>
        <w:jc w:val="both"/>
      </w:pPr>
      <w:r>
        <w:t xml:space="preserve"> </w:t>
      </w: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577D1E" w:rsidP="0013488C" w:rsidR="0013488C" w:rsidRPr="00841002">
      <w:pPr>
        <w:jc w:val="both"/>
      </w:pPr>
      <w:r>
        <w:t xml:space="preserve"> </w:t>
      </w:r>
      <w:r>
        <w:tab/>
      </w:r>
      <w:r w:rsidR="00841002">
        <w:t xml:space="preserve">Zaključkom od </w:t>
      </w:r>
      <w:proofErr w:type="spellStart"/>
      <w:r w:rsidR="00841002">
        <w:t>15</w:t>
      </w:r>
      <w:proofErr w:type="spellEnd"/>
      <w:r w:rsidR="00841002">
        <w:t xml:space="preserve">. svibnja </w:t>
      </w:r>
      <w:proofErr w:type="spellStart"/>
      <w:r w:rsidR="00841002">
        <w:t>2018</w:t>
      </w:r>
      <w:proofErr w:type="spellEnd"/>
      <w:r w:rsidR="00841002">
        <w:t xml:space="preserve">. godine utvrđena je vrijednost nekretnina u vlasništvu stečajnog dužnika i određeno da će prodaju iste </w:t>
      </w:r>
      <w:r w:rsidR="00841002" w:rsidRPr="00841002">
        <w:t>provesti  Financijska agencija elektroničkom javnom dražbom uz odgovarajuću primjenu pravila ovršnoga postupka o ovrsi na nekretnini.</w:t>
      </w:r>
    </w:p>
    <w:p w:rsidRDefault="00841002" w:rsidP="0013488C" w:rsidR="00841002" w:rsidRPr="00841002">
      <w:pPr>
        <w:jc w:val="both"/>
      </w:pPr>
      <w:r w:rsidRPr="00841002">
        <w:tab/>
        <w:t xml:space="preserve">Stečajni upravitelj sačinio je prijedlog stečajnog plana te je zaključkom ovog suda od </w:t>
      </w:r>
      <w:proofErr w:type="spellStart"/>
      <w:r>
        <w:t>20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</w:t>
      </w:r>
      <w:r w:rsidRPr="00841002">
        <w:t xml:space="preserve">određeno ročište za raspravljanje i glasovanje o </w:t>
      </w:r>
      <w:r>
        <w:t>s</w:t>
      </w:r>
      <w:r w:rsidRPr="00841002">
        <w:t xml:space="preserve">tečajnom planu te sazvana skupština vjerovnika stečajnog dužnika za </w:t>
      </w:r>
      <w:proofErr w:type="spellStart"/>
      <w:r w:rsidRPr="00841002">
        <w:t>12</w:t>
      </w:r>
      <w:proofErr w:type="spellEnd"/>
      <w:r w:rsidRPr="00841002">
        <w:t xml:space="preserve">. srpnja </w:t>
      </w:r>
      <w:proofErr w:type="spellStart"/>
      <w:r w:rsidRPr="00841002">
        <w:t>2018</w:t>
      </w:r>
      <w:proofErr w:type="spellEnd"/>
      <w:r w:rsidRPr="00841002">
        <w:t xml:space="preserve">. godine. </w:t>
      </w:r>
    </w:p>
    <w:p w:rsidRDefault="00841002" w:rsidP="0013488C" w:rsidR="00841002">
      <w:pPr>
        <w:jc w:val="both"/>
      </w:pPr>
      <w:r w:rsidRPr="00841002">
        <w:tab/>
        <w:t>S obzirom da je predloženim stečajnim planom obuhvaćena i nekretnina koja je predmet prodaje, naloženo je Fini da zastane sa postupkom prodaje nekretnina</w:t>
      </w:r>
      <w:r>
        <w:t xml:space="preserve"> u ovom stečajnom postupku sukladno Zahtjevu za prodaju nekretnina od </w:t>
      </w:r>
      <w:proofErr w:type="spellStart"/>
      <w:r>
        <w:t>15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>. godine do odluke skupštine o prihvaćanju predloženog stečajnog plana.</w:t>
      </w:r>
    </w:p>
    <w:p w:rsidRDefault="00841002" w:rsidP="0013488C" w:rsidR="00841002">
      <w:pPr>
        <w:jc w:val="both"/>
      </w:pPr>
      <w:r>
        <w:tab/>
        <w:t>O tome da li je stečajni plan prihvaćen te da li će se nastaviti sa ovom prodajom Finu će se obavijestiti odmah po održanoj skupštini vjerovnika.</w:t>
      </w:r>
    </w:p>
    <w:p w:rsidRDefault="00841002" w:rsidP="00EB14CA" w:rsidR="00841002">
      <w:pPr>
        <w:jc w:val="center"/>
      </w:pP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proofErr w:type="spellStart"/>
      <w:r w:rsidR="001621C5">
        <w:t>28</w:t>
      </w:r>
      <w:proofErr w:type="spellEnd"/>
      <w:r w:rsidR="005F3BF5">
        <w:t>. lipnja</w:t>
      </w:r>
      <w:r w:rsidR="0022279C">
        <w:t xml:space="preserve"> </w:t>
      </w:r>
      <w:proofErr w:type="spellStart"/>
      <w:r w:rsidR="0022279C">
        <w:t>2018</w:t>
      </w:r>
      <w:proofErr w:type="spellEnd"/>
      <w:r w:rsidR="00555279">
        <w:t xml:space="preserve">. 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</w:t>
      </w:r>
      <w:r w:rsidR="0022279C">
        <w:t>ajni sudac</w:t>
      </w: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  </w:t>
      </w:r>
      <w:r w:rsidR="005F3BF5">
        <w:t xml:space="preserve"> </w:t>
      </w:r>
      <w:r w:rsidR="0022279C">
        <w:t>Damir Rabar</w:t>
      </w:r>
      <w:r w:rsidR="000D5A0F">
        <w:t>, v.r.</w:t>
      </w:r>
    </w:p>
    <w:p w:rsidRDefault="0022279C" w:rsidP="00B869D3" w:rsidR="0022279C">
      <w:pPr>
        <w:jc w:val="both"/>
      </w:pPr>
    </w:p>
    <w:p w:rsidRDefault="0022279C" w:rsidP="00B869D3" w:rsidR="0022279C">
      <w:pPr>
        <w:jc w:val="both"/>
      </w:pPr>
    </w:p>
    <w:p w:rsidRDefault="0079286C" w:rsidP="00B869D3" w:rsidR="0079286C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 w:rsidRPr="0022279C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EA5B97" w:rsidP="00C32604" w:rsidR="00DB052E" w:rsidRPr="00EB14CA">
      <w:pPr>
        <w:jc w:val="both"/>
      </w:pPr>
      <w:r>
        <w:t xml:space="preserve">- FINA, </w:t>
      </w:r>
      <w:proofErr w:type="spellStart"/>
      <w:r>
        <w:t>RC</w:t>
      </w:r>
      <w:proofErr w:type="spellEnd"/>
      <w:r>
        <w:t xml:space="preserve"> Rijeka, F. Kurelca 8.</w:t>
      </w:r>
    </w:p>
    <w:sectPr w:rsidSect="0022279C" w:rsidR="00DB052E" w:rsidRPr="00EB1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9C" w:rsidP="0022279C" w:rsidR="0022279C">
      <w:r>
        <w:separator/>
      </w:r>
    </w:p>
  </w:endnote>
  <w:endnote w:id="0" w:type="continuationSeparator">
    <w:p w:rsidRDefault="0022279C" w:rsidP="0022279C" w:rsidR="002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9C" w:rsidP="0022279C" w:rsidR="0022279C">
      <w:r>
        <w:separator/>
      </w:r>
    </w:p>
  </w:footnote>
  <w:footnote w:id="0" w:type="continuationSeparator">
    <w:p w:rsidRDefault="0022279C" w:rsidP="0022279C" w:rsidR="002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5F3BF5" w:rsidR="005F3BF5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604">
          <w:rPr>
            <w:noProof/>
          </w:rPr>
          <w:t>2</w:t>
        </w:r>
        <w:r>
          <w:fldChar w:fldCharType="end"/>
        </w:r>
        <w:r w:rsidR="00577D1E">
          <w:tab/>
        </w:r>
        <w:r w:rsidR="005F3BF5">
          <w:t>1 St-</w:t>
        </w:r>
        <w:proofErr w:type="spellStart"/>
        <w:r w:rsidR="005F3BF5">
          <w:t>1080</w:t>
        </w:r>
        <w:proofErr w:type="spellEnd"/>
        <w:r w:rsidR="005F3BF5">
          <w:t>/</w:t>
        </w:r>
        <w:proofErr w:type="spellStart"/>
        <w:r w:rsidR="005F3BF5">
          <w:t>16</w:t>
        </w:r>
        <w:proofErr w:type="spellEnd"/>
        <w:r w:rsidR="005F3BF5">
          <w:t>-</w:t>
        </w:r>
        <w:proofErr w:type="spellStart"/>
        <w:r w:rsidR="005F3BF5">
          <w:t>81</w:t>
        </w:r>
        <w:proofErr w:type="spellEnd"/>
      </w:p>
      <w:p w:rsidRDefault="00973DDB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</w:t>
    </w:r>
    <w:proofErr w:type="spellStart"/>
    <w:r w:rsidR="005F3BF5">
      <w:t>1080</w:t>
    </w:r>
    <w:proofErr w:type="spellEnd"/>
    <w:r w:rsidR="005F3BF5">
      <w:t>/</w:t>
    </w:r>
    <w:proofErr w:type="spellStart"/>
    <w:r w:rsidR="005F3BF5">
      <w:t>16</w:t>
    </w:r>
    <w:proofErr w:type="spellEnd"/>
    <w:r w:rsidR="005F3BF5">
      <w:t>-</w:t>
    </w:r>
    <w:proofErr w:type="spellStart"/>
    <w:r w:rsidR="005F3BF5">
      <w:t>81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0D5A0F"/>
    <w:rsid w:val="00105326"/>
    <w:rsid w:val="001063B4"/>
    <w:rsid w:val="0013488C"/>
    <w:rsid w:val="001621C5"/>
    <w:rsid w:val="001D737D"/>
    <w:rsid w:val="0022279C"/>
    <w:rsid w:val="00234F10"/>
    <w:rsid w:val="002C06FE"/>
    <w:rsid w:val="003141D4"/>
    <w:rsid w:val="0049317C"/>
    <w:rsid w:val="004C648E"/>
    <w:rsid w:val="00531B9B"/>
    <w:rsid w:val="00535438"/>
    <w:rsid w:val="00555279"/>
    <w:rsid w:val="00577D1E"/>
    <w:rsid w:val="005A4222"/>
    <w:rsid w:val="005B4459"/>
    <w:rsid w:val="005E3CED"/>
    <w:rsid w:val="005E7B01"/>
    <w:rsid w:val="005F3BF5"/>
    <w:rsid w:val="006F374C"/>
    <w:rsid w:val="0079286C"/>
    <w:rsid w:val="007B0052"/>
    <w:rsid w:val="00801953"/>
    <w:rsid w:val="00841002"/>
    <w:rsid w:val="00884A17"/>
    <w:rsid w:val="008C13D8"/>
    <w:rsid w:val="008E71AC"/>
    <w:rsid w:val="00973DDB"/>
    <w:rsid w:val="0099583E"/>
    <w:rsid w:val="009A29DC"/>
    <w:rsid w:val="00A63D4D"/>
    <w:rsid w:val="00AB25F3"/>
    <w:rsid w:val="00B45159"/>
    <w:rsid w:val="00B869D3"/>
    <w:rsid w:val="00C32604"/>
    <w:rsid w:val="00C34B2A"/>
    <w:rsid w:val="00CB72B2"/>
    <w:rsid w:val="00DB052E"/>
    <w:rsid w:val="00DE0D8C"/>
    <w:rsid w:val="00E455D7"/>
    <w:rsid w:val="00EA5B97"/>
    <w:rsid w:val="00EB14CA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1535</properties:Characters>
  <properties:Lines>47</properties:Lines>
  <properties:Paragraphs>20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2018-06-27T08:05:00Z</dcterms:created>
  <dc:creator>wsadmin</dc:creator>
  <cp:lastModifiedBy>Lorena Paris Aničić</cp:lastModifiedBy>
  <cp:lastPrinted>2018-06-28T06:31:00Z</cp:lastPrinted>
  <dcterms:modified xmlns:xsi="http://www.w3.org/2001/XMLSchema-instance" xsi:type="dcterms:W3CDTF">2018-06-28T06:33:00Z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St-1080-16.docx)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