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733d" w14:paraId="0c5733d" w:rsidRDefault="006F2643" w:rsidP="006F2643" w:rsidR="006F2643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6F2643" w:rsidP="006F2643" w:rsidR="006F2643" w:rsidRPr="0032093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2 St-193/2</w:t>
      </w:r>
      <w:r w:rsidRPr="00320939">
        <w:t>01</w:t>
      </w:r>
      <w:r>
        <w:t>5</w:t>
      </w:r>
      <w:r w:rsidRPr="00320939">
        <w:t>-</w:t>
      </w:r>
      <w:r w:rsidR="00C460D6">
        <w:t>244</w:t>
      </w:r>
    </w:p>
    <w:p w:rsidRDefault="006F2643" w:rsidP="006F2643" w:rsidR="006F2643" w:rsidRPr="00320939">
      <w:r w:rsidRPr="00320939">
        <w:t xml:space="preserve"> TRGOVAČKI SUD U PAZINU</w:t>
      </w:r>
    </w:p>
    <w:p w:rsidRDefault="006F2643" w:rsidP="006F2643" w:rsidR="00C460D6">
      <w:r w:rsidRPr="00320939">
        <w:t xml:space="preserve">     52000 PAZIN, Dršćevka 1</w:t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</w:t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</w:p>
    <w:p w:rsidRDefault="006F2643" w:rsidP="006F2643" w:rsidR="006F2643" w:rsidRPr="00320939">
      <w:r w:rsidRPr="00320939">
        <w:tab/>
        <w:t xml:space="preserve">           </w:t>
      </w:r>
    </w:p>
    <w:p w:rsidRDefault="006F2643" w:rsidP="006F2643" w:rsidR="006F2643" w:rsidRPr="00320939">
      <w:pPr>
        <w:ind w:firstLine="708"/>
        <w:jc w:val="both"/>
      </w:pPr>
      <w:r w:rsidRPr="00320939">
        <w:t xml:space="preserve">Trgovački sud u Pazinu, po stečajnom sucu Adrijani Labinjan Skok, u stečajnom postupku nad stečajnim dužnikom </w:t>
      </w:r>
      <w:r w:rsidR="00C460D6" w:rsidRPr="00B741F9">
        <w:t>BUP d.o.o. u stečaju, Buzet, Sveti Ivan 6, OIB: 52397973635</w:t>
      </w:r>
      <w:r>
        <w:t xml:space="preserve">, </w:t>
      </w:r>
      <w:r w:rsidR="00C460D6">
        <w:t>26. lipnja</w:t>
      </w:r>
      <w:r w:rsidRPr="00320939">
        <w:t xml:space="preserve"> 2018. donio je sljedeći</w:t>
      </w:r>
    </w:p>
    <w:p w:rsidRDefault="006F2643" w:rsidP="006F2643" w:rsidR="006F2643">
      <w:pPr>
        <w:jc w:val="both"/>
      </w:pPr>
    </w:p>
    <w:p w:rsidRDefault="00C460D6" w:rsidP="006F2643" w:rsidR="00C460D6" w:rsidRPr="00320939">
      <w:pPr>
        <w:jc w:val="both"/>
      </w:pPr>
    </w:p>
    <w:p w:rsidRDefault="006F2643" w:rsidP="006F2643" w:rsidR="006F2643" w:rsidRPr="00320939">
      <w:pPr>
        <w:jc w:val="center"/>
      </w:pPr>
      <w:r w:rsidRPr="00320939">
        <w:t xml:space="preserve">Z A K LJ U Č A K </w:t>
      </w:r>
    </w:p>
    <w:p w:rsidRDefault="006F2643" w:rsidP="006F2643" w:rsidR="006F2643">
      <w:pPr>
        <w:jc w:val="center"/>
      </w:pPr>
    </w:p>
    <w:p w:rsidRDefault="00C460D6" w:rsidP="006F2643" w:rsidR="00C460D6" w:rsidRPr="00320939">
      <w:pPr>
        <w:jc w:val="center"/>
      </w:pPr>
    </w:p>
    <w:p w:rsidRDefault="00C460D6" w:rsidP="00C460D6" w:rsidR="00C460D6">
      <w:pPr>
        <w:jc w:val="both"/>
      </w:pPr>
      <w:r>
        <w:tab/>
        <w:t>I.</w:t>
      </w:r>
      <w:r>
        <w:tab/>
        <w:t>Dopunjuje se točka I. ovosudnog rješenja 2 St-193/2015-231 od 23. svibnja 2018. u trećem retku tako da se iza "k.o. Pula," dodaje "identifikatora predmeta prodaje 1978", pa tako dopunjena točka I. sada glasi:</w:t>
      </w:r>
    </w:p>
    <w:p w:rsidRDefault="00C460D6" w:rsidP="00C460D6" w:rsidR="00C460D6">
      <w:pPr>
        <w:jc w:val="both"/>
      </w:pPr>
      <w:r>
        <w:tab/>
        <w:t>"</w:t>
      </w:r>
      <w:r w:rsidRPr="00C460D6">
        <w:t xml:space="preserve"> </w:t>
      </w:r>
      <w:r w:rsidRPr="003B3CF6">
        <w:t>I.</w:t>
      </w:r>
      <w:r w:rsidRPr="003B3CF6">
        <w:tab/>
        <w:t xml:space="preserve">Iz iznosa kupovnine od </w:t>
      </w:r>
      <w:r w:rsidRPr="003B3CF6">
        <w:rPr>
          <w:bCs/>
        </w:rPr>
        <w:t>45.001,00 kn</w:t>
      </w:r>
      <w:r w:rsidRPr="003B3CF6">
        <w:t>, ostvarenog prodajom nekretnina stečajnog dužnika</w:t>
      </w:r>
      <w:r>
        <w:t xml:space="preserve"> i to</w:t>
      </w:r>
      <w:r w:rsidRPr="003B3CF6">
        <w:t xml:space="preserve"> suvlasničk</w:t>
      </w:r>
      <w:r>
        <w:t>og</w:t>
      </w:r>
      <w:r w:rsidRPr="003B3CF6">
        <w:t xml:space="preserve"> di</w:t>
      </w:r>
      <w:r>
        <w:t>jela</w:t>
      </w:r>
      <w:r w:rsidRPr="003B3CF6">
        <w:t xml:space="preserve"> od 3539/3629 k.č.br. 1685/1 upisane u zk.ul. 19965 k.o. Pula,</w:t>
      </w:r>
      <w:r w:rsidRPr="00C460D6">
        <w:t xml:space="preserve"> </w:t>
      </w:r>
      <w:r>
        <w:t>identifikatora predmeta prodaje 1978,</w:t>
      </w:r>
      <w:r w:rsidRPr="003B3CF6">
        <w:t xml:space="preserve"> namirit će se:</w:t>
      </w:r>
      <w:r>
        <w:t>".</w:t>
      </w:r>
    </w:p>
    <w:p w:rsidRDefault="00C460D6" w:rsidP="00C460D6" w:rsidR="00C460D6">
      <w:pPr>
        <w:jc w:val="both"/>
      </w:pPr>
    </w:p>
    <w:p w:rsidRDefault="00C460D6" w:rsidP="00C460D6" w:rsidR="00C460D6" w:rsidRPr="007D0794">
      <w:pPr>
        <w:jc w:val="both"/>
      </w:pPr>
      <w:r>
        <w:tab/>
        <w:t>II.</w:t>
      </w:r>
      <w:r>
        <w:tab/>
        <w:t>U preostalom dijelu ovosudno rješenje 2 St-193/2015-231 od 23. svibnja 2018. ostaje neizmijenjeno.</w:t>
      </w:r>
    </w:p>
    <w:p w:rsidRDefault="006F2643" w:rsidP="006F2643" w:rsidR="006F2643">
      <w:pPr>
        <w:jc w:val="both"/>
      </w:pPr>
    </w:p>
    <w:p w:rsidRDefault="006F2643" w:rsidP="006F2643" w:rsidR="006F2643">
      <w:pPr>
        <w:jc w:val="center"/>
      </w:pPr>
      <w:r>
        <w:t>Obrazloženje</w:t>
      </w:r>
    </w:p>
    <w:p w:rsidRDefault="006F2643" w:rsidP="006F2643" w:rsidR="006F2643">
      <w:pPr>
        <w:jc w:val="center"/>
      </w:pPr>
    </w:p>
    <w:p w:rsidRDefault="006F2643" w:rsidP="006F2643" w:rsidR="006F2643" w:rsidRPr="00320939">
      <w:pPr>
        <w:jc w:val="both"/>
      </w:pPr>
      <w:r>
        <w:tab/>
        <w:t xml:space="preserve">U </w:t>
      </w:r>
      <w:r w:rsidR="00C460D6">
        <w:t>ovosudnom rješenju</w:t>
      </w:r>
      <w:r>
        <w:t xml:space="preserve"> </w:t>
      </w:r>
      <w:r w:rsidR="00C460D6">
        <w:t>2 St-193/2015-231 od 23. svibnja 2018.</w:t>
      </w:r>
      <w:r>
        <w:t xml:space="preserve"> omaškom </w:t>
      </w:r>
      <w:r w:rsidR="00C460D6">
        <w:t>ni</w:t>
      </w:r>
      <w:r>
        <w:t>je naveden</w:t>
      </w:r>
      <w:r w:rsidR="00C460D6">
        <w:t xml:space="preserve"> identifikator predmeta prodaje, pa je radi postupanja u skladu s čl. 28. st. 2. Pravilnika o načinu i postupku provedbe prodaje nekretnina i pokretnina u ovršnom postupku (Narodne novine 156/2014) </w:t>
      </w:r>
      <w:r>
        <w:t>donesena odluka kao u izreci.</w:t>
      </w:r>
    </w:p>
    <w:p w:rsidRDefault="006F2643" w:rsidP="006F2643" w:rsidR="006F2643">
      <w:pPr>
        <w:jc w:val="center"/>
      </w:pPr>
    </w:p>
    <w:p w:rsidRDefault="00C460D6" w:rsidP="006F2643" w:rsidR="00C460D6" w:rsidRPr="00320939">
      <w:pPr>
        <w:jc w:val="center"/>
      </w:pPr>
    </w:p>
    <w:p w:rsidRDefault="006F2643" w:rsidP="006F2643" w:rsidR="006F2643">
      <w:pPr>
        <w:jc w:val="center"/>
      </w:pPr>
      <w:r>
        <w:t xml:space="preserve">U Pazinu </w:t>
      </w:r>
      <w:r w:rsidR="00C460D6">
        <w:t>26. lipnja</w:t>
      </w:r>
      <w:r w:rsidRPr="00320939">
        <w:t xml:space="preserve"> 2018.</w:t>
      </w:r>
    </w:p>
    <w:p w:rsidRDefault="006F2643" w:rsidP="006F2643" w:rsidR="006F2643" w:rsidRPr="00320939">
      <w:pPr>
        <w:jc w:val="center"/>
      </w:pPr>
    </w:p>
    <w:p w:rsidRDefault="006F2643" w:rsidP="006F2643" w:rsidR="006F2643" w:rsidRPr="00320939">
      <w:pPr>
        <w:jc w:val="both"/>
      </w:pP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</w:t>
      </w:r>
      <w:r w:rsidRPr="00320939">
        <w:tab/>
        <w:t xml:space="preserve">                     </w:t>
      </w:r>
      <w:r w:rsidRPr="00320939">
        <w:tab/>
      </w:r>
      <w:r w:rsidRPr="00320939">
        <w:tab/>
        <w:t xml:space="preserve"> Sutkinja</w:t>
      </w:r>
    </w:p>
    <w:p w:rsidRDefault="006F2643" w:rsidP="006F2643" w:rsidR="006F2643" w:rsidRPr="00320939">
      <w:pPr>
        <w:jc w:val="both"/>
      </w:pP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   </w:t>
      </w:r>
      <w:r w:rsidRPr="00320939">
        <w:tab/>
        <w:t xml:space="preserve">        Adrijana Labinjan Skok, v.r.</w:t>
      </w:r>
    </w:p>
    <w:p w:rsidRDefault="006F2643" w:rsidP="006F2643" w:rsidR="006F2643">
      <w:pPr>
        <w:ind w:firstLine="708"/>
        <w:jc w:val="both"/>
      </w:pPr>
    </w:p>
    <w:p w:rsidRDefault="00C460D6" w:rsidP="006F2643" w:rsidR="00C460D6" w:rsidRPr="00320939">
      <w:pPr>
        <w:ind w:firstLine="708"/>
        <w:jc w:val="both"/>
      </w:pPr>
    </w:p>
    <w:p w:rsidRDefault="006F2643" w:rsidP="006F2643" w:rsidR="006F2643" w:rsidRPr="00320939">
      <w:pPr>
        <w:jc w:val="both"/>
      </w:pPr>
      <w:r w:rsidRPr="00320939">
        <w:t>UPUTA O PRAVNOM LIJEKU:</w:t>
      </w:r>
    </w:p>
    <w:p w:rsidRDefault="006F2643" w:rsidP="006F2643" w:rsidR="006F2643" w:rsidRPr="00320939">
      <w:pPr>
        <w:jc w:val="both"/>
      </w:pPr>
      <w:r w:rsidRPr="00320939">
        <w:t>Protiv zaključka nije dopušten pravni lijek (čl. 19. st. 7. Stečajnog zakona).</w:t>
      </w:r>
    </w:p>
    <w:p w:rsidRDefault="006F2643" w:rsidP="006F2643" w:rsidR="006F2643" w:rsidRPr="00320939">
      <w:pPr>
        <w:jc w:val="both"/>
      </w:pPr>
    </w:p>
    <w:p w:rsidRDefault="00C460D6" w:rsidP="00C460D6" w:rsidR="00C460D6" w:rsidRPr="00826E01">
      <w:r w:rsidRPr="00826E01">
        <w:t xml:space="preserve">DNA: </w:t>
      </w:r>
    </w:p>
    <w:p w:rsidRDefault="00C460D6" w:rsidP="00C460D6" w:rsidR="00C460D6" w:rsidRPr="00826E01">
      <w:pPr>
        <w:jc w:val="both"/>
      </w:pPr>
      <w:r w:rsidRPr="00826E01">
        <w:t>- Stečajni upravitelj Zdravko Kuzmić iz Zagreba, Zelenjak 78</w:t>
      </w:r>
    </w:p>
    <w:p w:rsidRDefault="00C460D6" w:rsidP="00C460D6" w:rsidR="00C460D6" w:rsidRPr="00826E01">
      <w:pPr>
        <w:jc w:val="both"/>
      </w:pPr>
      <w:r w:rsidRPr="00826E01">
        <w:t>- H-ABDUCO d.o.o., Zagreb, Slavonska avenija 6a</w:t>
      </w:r>
    </w:p>
    <w:p w:rsidRDefault="00C460D6" w:rsidP="00C460D6" w:rsidR="00C460D6" w:rsidRPr="00826E01">
      <w:pPr>
        <w:rPr>
          <w:b/>
        </w:rPr>
      </w:pPr>
      <w:r w:rsidRPr="00826E01">
        <w:t>- ADDIKO BANK d.d., Zagreb, Slavonska avenija 6</w:t>
      </w:r>
    </w:p>
    <w:p w:rsidRDefault="00C460D6" w:rsidP="00C460D6" w:rsidR="00C460D6">
      <w:r w:rsidRPr="00826E01">
        <w:t>- Republika Hrvatska po ŽDO Pula, Pula, Rovinjska ul. 2</w:t>
      </w:r>
    </w:p>
    <w:p w:rsidRDefault="00C460D6" w:rsidP="00C460D6" w:rsidR="00C460D6" w:rsidRPr="00826E01">
      <w:r w:rsidRPr="00826E01">
        <w:t>- FINA, F. Kurelca 8, Rijeka</w:t>
      </w:r>
      <w:r>
        <w:t xml:space="preserve"> uz pravomoćno rješenje 2 St-193/2015-231 od 23.5.2018.</w:t>
      </w:r>
    </w:p>
    <w:p w:rsidRDefault="00C460D6" w:rsidR="00500701">
      <w:r w:rsidRPr="00826E01">
        <w:t>- e-oglasna ploča suda (8 dana)</w:t>
      </w:r>
    </w:p>
    <w:sectPr w:rsidSect="008E44EC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5803" w:rsidR="00000000">
      <w:r>
        <w:separator/>
      </w:r>
    </w:p>
  </w:endnote>
  <w:endnote w:id="0" w:type="continuationSeparator">
    <w:p w:rsidRDefault="0087580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60D6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5803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803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875803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5803" w:rsidR="00000000">
      <w:r>
        <w:separator/>
      </w:r>
    </w:p>
  </w:footnote>
  <w:footnote w:id="0" w:type="continuationSeparator">
    <w:p w:rsidRDefault="0087580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60D6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5803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803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2643"/>
    <w:rsid w:val="00554328"/>
    <w:rsid w:val="006F2643"/>
    <w:rsid w:val="00875803"/>
    <w:rsid w:val="00985388"/>
    <w:rsid w:val="00C4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264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F26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F264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F2643"/>
  </w:style>
  <w:style w:styleId="Zaglavlje" w:type="paragraph">
    <w:name w:val="header"/>
    <w:basedOn w:val="Normal"/>
    <w:link w:val="ZaglavljeChar"/>
    <w:rsid w:val="006F26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F26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26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264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5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80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80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80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80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264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F26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264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F2643"/>
  </w:style>
  <w:style w:styleId="Zaglavlje" w:type="paragraph">
    <w:name w:val="header"/>
    <w:basedOn w:val="Normal"/>
    <w:link w:val="ZaglavljeChar"/>
    <w:rsid w:val="006F26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F26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26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26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5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80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80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80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80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1415</properties:Characters>
  <properties:Lines>48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2018-06-26T07:31:00Z</dcterms:created>
  <dc:creator>Jasmina Matika</dc:creator>
  <cp:lastModifiedBy>Jasmina Matika</cp:lastModifiedBy>
  <dcterms:modified xmlns:xsi="http://www.w3.org/2001/XMLSchema-instance" xsi:type="dcterms:W3CDTF">2018-06-26T08:32:00Z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(St-193-15 - ZAKLJUČAK - DOPUNJUJE SE 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