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38ce" w14:paraId="9e738ce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7D5C26">
        <w:t>3</w:t>
      </w:r>
      <w:r w:rsidR="007E5AB4">
        <w:t>944</w:t>
      </w:r>
      <w:r w:rsidR="00DE27FD">
        <w:t>/2016</w:t>
      </w:r>
      <w:r w:rsidR="00937CCF">
        <w:t>-5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7E5AB4" w:rsidP="007E5AB4" w:rsidR="007E5AB4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7E5AB4" w:rsidP="007E5AB4" w:rsidR="007E5AB4" w:rsidRPr="006E7B5F">
      <w:pPr>
        <w:jc w:val="both"/>
        <w:rPr>
          <w:color w:val="FF0000"/>
        </w:rPr>
      </w:pPr>
      <w:r w:rsidRPr="00AF30A4">
        <w:rPr>
          <w:color w:val="FF0000"/>
        </w:rPr>
        <w:t>INTERIJERI DUMNICA j.d.o.o.</w:t>
      </w:r>
      <w:r w:rsidRPr="006E7B5F">
        <w:rPr>
          <w:color w:val="FF0000"/>
        </w:rPr>
        <w:t xml:space="preserve">, </w:t>
      </w:r>
      <w:r w:rsidRPr="00AF30A4">
        <w:rPr>
          <w:color w:val="FF0000"/>
        </w:rPr>
        <w:t>Zagreb (Grad Zagreb)</w:t>
      </w:r>
      <w:r>
        <w:rPr>
          <w:color w:val="FF0000"/>
        </w:rPr>
        <w:t xml:space="preserve">, </w:t>
      </w:r>
      <w:r w:rsidRPr="00AF30A4">
        <w:rPr>
          <w:color w:val="FF0000"/>
        </w:rPr>
        <w:t xml:space="preserve">Savudrijska 5 A </w:t>
      </w:r>
      <w:r>
        <w:rPr>
          <w:color w:val="FF0000"/>
        </w:rPr>
        <w:t>, OIB: 36699855744,</w:t>
      </w:r>
      <w:r w:rsidRPr="006E7B5F">
        <w:rPr>
          <w:color w:val="FF0000"/>
        </w:rPr>
        <w:t xml:space="preserve"> dana 20. srpnja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7E5AB4" w:rsidRPr="00AF30A4">
        <w:rPr>
          <w:color w:val="FF0000"/>
        </w:rPr>
        <w:t>INTERIJERI DUMNICA j.d.o.o.</w:t>
      </w:r>
      <w:r w:rsidR="007E5AB4" w:rsidRPr="006E7B5F">
        <w:rPr>
          <w:color w:val="FF0000"/>
        </w:rPr>
        <w:t xml:space="preserve">, </w:t>
      </w:r>
      <w:r w:rsidR="007E5AB4" w:rsidRPr="00AF30A4">
        <w:rPr>
          <w:color w:val="FF0000"/>
        </w:rPr>
        <w:t>Zagreb (Grad Zagreb)</w:t>
      </w:r>
      <w:r w:rsidR="007E5AB4">
        <w:rPr>
          <w:color w:val="FF0000"/>
        </w:rPr>
        <w:t xml:space="preserve">, </w:t>
      </w:r>
      <w:r w:rsidR="007E5AB4" w:rsidRPr="00AF30A4">
        <w:rPr>
          <w:color w:val="FF0000"/>
        </w:rPr>
        <w:t xml:space="preserve">Savudrijska 5 A </w:t>
      </w:r>
      <w:r w:rsidR="007E5AB4">
        <w:rPr>
          <w:color w:val="FF0000"/>
        </w:rPr>
        <w:t>, OIB: 36699855744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7E5AB4" w:rsidP="007E5AB4" w:rsidR="007E5AB4" w:rsidRPr="007E5AB4">
      <w:pPr>
        <w:ind w:firstLine="555"/>
        <w:jc w:val="both"/>
        <w:rPr>
          <w:color w:val="FF0000"/>
        </w:rPr>
      </w:pPr>
      <w:r w:rsidRPr="007E5AB4">
        <w:rPr>
          <w:color w:val="FF0000"/>
        </w:rPr>
        <w:t>FINA-e Regionalni centar Zagreb, podnijela je ovom sudu prijedlog za otvaranje stečajnog postupka nad dužnikom.</w:t>
      </w:r>
    </w:p>
    <w:p w:rsidRDefault="007E5AB4" w:rsidP="007E5AB4" w:rsidR="007E5AB4" w:rsidRPr="007E5AB4">
      <w:pPr>
        <w:ind w:firstLine="555"/>
        <w:jc w:val="both"/>
        <w:rPr>
          <w:color w:val="FF0000"/>
        </w:rPr>
      </w:pPr>
    </w:p>
    <w:p w:rsidRDefault="007E5AB4" w:rsidP="007E5AB4" w:rsidR="007E5AB4" w:rsidRPr="007E5AB4">
      <w:pPr>
        <w:ind w:firstLine="709"/>
        <w:jc w:val="both"/>
        <w:rPr>
          <w:color w:val="FF0000"/>
        </w:rPr>
      </w:pPr>
      <w:r w:rsidRPr="007E5AB4">
        <w:rPr>
          <w:color w:val="FF0000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E5AB4" w:rsidP="007E5AB4" w:rsidR="007E5AB4" w:rsidRPr="007E5AB4">
      <w:pPr>
        <w:ind w:firstLine="709"/>
        <w:jc w:val="both"/>
        <w:rPr>
          <w:color w:val="FF0000"/>
        </w:rPr>
      </w:pPr>
    </w:p>
    <w:p w:rsidRDefault="007E5AB4" w:rsidP="007E5AB4" w:rsidR="007E5AB4" w:rsidRPr="007E5AB4">
      <w:pPr>
        <w:ind w:firstLine="709"/>
        <w:jc w:val="both"/>
        <w:rPr>
          <w:color w:val="FF0000"/>
          <w:lang w:val="en-GB"/>
        </w:rPr>
      </w:pPr>
      <w:r w:rsidRPr="007E5AB4">
        <w:rPr>
          <w:color w:val="FF0000"/>
        </w:rPr>
        <w:t xml:space="preserve">Financijska agencija, kao predlagatelj, navela je u prijedlogu za otvaranje stečajnog postupka kako dužnik na dan 20.4.2016. u Očevidniku redoslijeda osnova za plaćanje ima evidentirane neizvršene osnove za plaćanje u neprekinutom razdoblju od 120 dana, u ukupnom iznosu od 18.067,54 kuna, kao i da dužnik ima 1 zaposlenog. </w:t>
      </w:r>
      <w:r w:rsidRPr="007E5AB4">
        <w:rPr>
          <w:color w:val="FF0000"/>
          <w:lang w:val="en-GB"/>
        </w:rPr>
        <w:t xml:space="preserve">S </w:t>
      </w:r>
      <w:proofErr w:type="spellStart"/>
      <w:r w:rsidRPr="007E5AB4">
        <w:rPr>
          <w:color w:val="FF0000"/>
          <w:lang w:val="en-GB"/>
        </w:rPr>
        <w:t>obzirom</w:t>
      </w:r>
      <w:proofErr w:type="spell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na</w:t>
      </w:r>
      <w:proofErr w:type="spellEnd"/>
      <w:r w:rsidRPr="007E5AB4">
        <w:rPr>
          <w:color w:val="FF0000"/>
          <w:lang w:val="en-GB"/>
        </w:rPr>
        <w:t xml:space="preserve"> to da </w:t>
      </w:r>
      <w:proofErr w:type="spellStart"/>
      <w:r w:rsidRPr="007E5AB4">
        <w:rPr>
          <w:color w:val="FF0000"/>
          <w:lang w:val="en-GB"/>
        </w:rPr>
        <w:t>predlagatelj</w:t>
      </w:r>
      <w:proofErr w:type="spell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vodi</w:t>
      </w:r>
      <w:proofErr w:type="spell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Očevidnik</w:t>
      </w:r>
      <w:proofErr w:type="spell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redoslijeda</w:t>
      </w:r>
      <w:proofErr w:type="spell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osnova</w:t>
      </w:r>
      <w:proofErr w:type="spell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za</w:t>
      </w:r>
      <w:proofErr w:type="spell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plaćanje</w:t>
      </w:r>
      <w:proofErr w:type="spellEnd"/>
      <w:r w:rsidRPr="007E5AB4">
        <w:rPr>
          <w:color w:val="FF0000"/>
          <w:lang w:val="en-GB"/>
        </w:rPr>
        <w:t xml:space="preserve">, sud je </w:t>
      </w:r>
      <w:proofErr w:type="spellStart"/>
      <w:r w:rsidRPr="007E5AB4">
        <w:rPr>
          <w:color w:val="FF0000"/>
          <w:lang w:val="en-GB"/>
        </w:rPr>
        <w:t>prihvatio</w:t>
      </w:r>
      <w:proofErr w:type="spell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predlagateljeve</w:t>
      </w:r>
      <w:proofErr w:type="spell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tvrdnje</w:t>
      </w:r>
      <w:proofErr w:type="spellEnd"/>
      <w:r w:rsidRPr="007E5AB4">
        <w:rPr>
          <w:color w:val="FF0000"/>
          <w:lang w:val="en-GB"/>
        </w:rPr>
        <w:t xml:space="preserve"> o </w:t>
      </w:r>
      <w:proofErr w:type="spellStart"/>
      <w:r w:rsidRPr="007E5AB4">
        <w:rPr>
          <w:color w:val="FF0000"/>
          <w:lang w:val="en-GB"/>
        </w:rPr>
        <w:t>neprekinutom</w:t>
      </w:r>
      <w:proofErr w:type="spell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razdoblju</w:t>
      </w:r>
      <w:proofErr w:type="spell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evidentiranih</w:t>
      </w:r>
      <w:proofErr w:type="spell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neizvršenih</w:t>
      </w:r>
      <w:proofErr w:type="spell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osnova</w:t>
      </w:r>
      <w:proofErr w:type="spell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za</w:t>
      </w:r>
      <w:proofErr w:type="spell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plaćanje</w:t>
      </w:r>
      <w:proofErr w:type="spell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koji</w:t>
      </w:r>
      <w:proofErr w:type="spell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su</w:t>
      </w:r>
      <w:proofErr w:type="spell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zavedeni</w:t>
      </w:r>
      <w:proofErr w:type="spellEnd"/>
      <w:r w:rsidRPr="007E5AB4">
        <w:rPr>
          <w:color w:val="FF0000"/>
          <w:lang w:val="en-GB"/>
        </w:rPr>
        <w:t xml:space="preserve"> u </w:t>
      </w:r>
      <w:proofErr w:type="spellStart"/>
      <w:proofErr w:type="gramStart"/>
      <w:r w:rsidRPr="007E5AB4">
        <w:rPr>
          <w:color w:val="FF0000"/>
          <w:lang w:val="en-GB"/>
        </w:rPr>
        <w:t>Očevidniku</w:t>
      </w:r>
      <w:proofErr w:type="spellEnd"/>
      <w:r w:rsidRPr="007E5AB4">
        <w:rPr>
          <w:color w:val="FF0000"/>
          <w:lang w:val="en-GB"/>
        </w:rPr>
        <w:t xml:space="preserve">  </w:t>
      </w:r>
      <w:proofErr w:type="spellStart"/>
      <w:r w:rsidRPr="007E5AB4">
        <w:rPr>
          <w:color w:val="FF0000"/>
          <w:lang w:val="en-GB"/>
        </w:rPr>
        <w:t>redoslijeda</w:t>
      </w:r>
      <w:proofErr w:type="spellEnd"/>
      <w:proofErr w:type="gram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osnova</w:t>
      </w:r>
      <w:proofErr w:type="spell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za</w:t>
      </w:r>
      <w:proofErr w:type="spellEnd"/>
      <w:r w:rsidRPr="007E5AB4">
        <w:rPr>
          <w:color w:val="FF0000"/>
          <w:lang w:val="en-GB"/>
        </w:rPr>
        <w:t xml:space="preserve"> </w:t>
      </w:r>
      <w:proofErr w:type="spellStart"/>
      <w:r w:rsidRPr="007E5AB4">
        <w:rPr>
          <w:color w:val="FF0000"/>
          <w:lang w:val="en-GB"/>
        </w:rPr>
        <w:t>plaćanje</w:t>
      </w:r>
      <w:proofErr w:type="spellEnd"/>
      <w:r w:rsidRPr="007E5AB4">
        <w:rPr>
          <w:color w:val="FF0000"/>
          <w:lang w:val="en-GB"/>
        </w:rPr>
        <w:t xml:space="preserve">. </w:t>
      </w:r>
    </w:p>
    <w:p w:rsidRDefault="002B3E70" w:rsidP="001D2C3F" w:rsidR="002B3E70" w:rsidRPr="00E974B3">
      <w:pPr>
        <w:ind w:firstLine="555"/>
        <w:jc w:val="both"/>
      </w:pPr>
    </w:p>
    <w:p w:rsidRDefault="001313C3" w:rsidP="001313C3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 xml:space="preserve">ud po službenoj dužnosti utvrđuje sve činjenice koje su važne za </w:t>
      </w:r>
      <w:proofErr w:type="spellStart"/>
      <w:r w:rsidRPr="001313C3">
        <w:t>predstečajni</w:t>
      </w:r>
      <w:proofErr w:type="spellEnd"/>
      <w:r w:rsidRPr="001313C3">
        <w:t xml:space="preserve">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20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937CCF" w:rsidR="00937CCF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937CC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37CCF" w:rsidP="00E91121" w:rsidR="00937CC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37CCF" w:rsidP="00E91121" w:rsidR="00937CC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37CCF" w:rsidP="00E91121" w:rsidR="00937CC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937CCF" w:rsidP="00E91121" w:rsidR="00937CC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937CCF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p w:rsidRDefault="00937CCF" w:rsidP="002873FF" w:rsidR="00937CCF"/>
    <w:sectPr w:rsidR="00937C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332C09"/>
    <w:rsid w:val="0033451E"/>
    <w:rsid w:val="00352B7A"/>
    <w:rsid w:val="004A5DAA"/>
    <w:rsid w:val="004F307A"/>
    <w:rsid w:val="005B29F1"/>
    <w:rsid w:val="0061395A"/>
    <w:rsid w:val="00674394"/>
    <w:rsid w:val="006B2FDB"/>
    <w:rsid w:val="007D5C26"/>
    <w:rsid w:val="007E5AB4"/>
    <w:rsid w:val="009110DF"/>
    <w:rsid w:val="0093632C"/>
    <w:rsid w:val="00937CCF"/>
    <w:rsid w:val="00982611"/>
    <w:rsid w:val="00B35B6D"/>
    <w:rsid w:val="00BB093B"/>
    <w:rsid w:val="00C92780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2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7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7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7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7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2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7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7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7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7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3944</izvorni_sadrzaj>
    <derivirana_varijabla naziv="DomainObject.Predmet.Broj_1">3944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St-3944/2016</izvorni_sadrzaj>
    <derivirana_varijabla naziv="DomainObject.Predmet.OznakaBroj_1">St-3944/2016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INTERIJERI DUMNICA j.d.o.o.</izvorni_sadrzaj>
    <derivirana_varijabla naziv="DomainObject.Predmet.ProtustrankaFormated_1">  INTERIJERI DUMNICA j.d.o.o.</derivirana_varijabla>
  </DomainObject.Predmet.ProtustrankaFormated>
  <DomainObject.Predmet.ProtustrankaFormatedOIB>
    <izvorni_sadrzaj>  INTERIJERI DUMNICA j.d.o.o., OIB 36699855744</izvorni_sadrzaj>
    <derivirana_varijabla naziv="DomainObject.Predmet.ProtustrankaFormatedOIB_1">  INTERIJERI DUMNICA j.d.o.o., OIB 36699855744</derivirana_varijabla>
  </DomainObject.Predmet.ProtustrankaFormatedOIB>
  <DomainObject.Predmet.ProtustrankaFormatedWithAdress>
    <izvorni_sadrzaj> INTERIJERI DUMNICA j.d.o.o., Savudrijska 5 A, 10000 Zagreb</izvorni_sadrzaj>
    <derivirana_varijabla naziv="DomainObject.Predmet.ProtustrankaFormatedWithAdress_1"> INTERIJERI DUMNICA j.d.o.o., Savudrijska 5 A, 10000 Zagreb</derivirana_varijabla>
  </DomainObject.Predmet.ProtustrankaFormatedWithAdress>
  <DomainObject.Predmet.ProtustrankaFormatedWithAdressOIB>
    <izvorni_sadrzaj> INTERIJERI DUMNICA j.d.o.o., OIB 36699855744, Savudrijska 5 A, 10000 Zagreb</izvorni_sadrzaj>
    <derivirana_varijabla naziv="DomainObject.Predmet.ProtustrankaFormatedWithAdressOIB_1"> INTERIJERI DUMNICA j.d.o.o., OIB 36699855744, Savudrijska 5 A, 10000 Zagreb</derivirana_varijabla>
  </DomainObject.Predmet.ProtustrankaFormatedWithAdressOIB>
  <DomainObject.Predmet.ProtustrankaWithAdress>
    <izvorni_sadrzaj>INTERIJERI DUMNICA j.d.o.o. Savudrijska 5 A, 10000 Zagreb</izvorni_sadrzaj>
    <derivirana_varijabla naziv="DomainObject.Predmet.ProtustrankaWithAdress_1">INTERIJERI DUMNICA j.d.o.o. Savudrijska 5 A, 10000 Zagreb</derivirana_varijabla>
  </DomainObject.Predmet.ProtustrankaWithAdress>
  <DomainObject.Predmet.ProtustrankaWithAdressOIB>
    <izvorni_sadrzaj>INTERIJERI DUMNICA j.d.o.o., OIB 36699855744, Savudrijska 5 A, 10000 Zagreb</izvorni_sadrzaj>
    <derivirana_varijabla naziv="DomainObject.Predmet.ProtustrankaWithAdressOIB_1">INTERIJERI DUMNICA j.d.o.o., OIB 36699855744, Savudrijska 5 A, 10000 Zagreb</derivirana_varijabla>
  </DomainObject.Predmet.ProtustrankaWithAdressOIB>
  <DomainObject.Predmet.ProtustrankaNazivFormated>
    <izvorni_sadrzaj>INTERIJERI DUMNICA j.d.o.o.</izvorni_sadrzaj>
    <derivirana_varijabla naziv="DomainObject.Predmet.ProtustrankaNazivFormated_1">INTERIJERI DUMNICA j.d.o.o.</derivirana_varijabla>
  </DomainObject.Predmet.ProtustrankaNazivFormated>
  <DomainObject.Predmet.ProtustrankaNazivFormatedOIB>
    <izvorni_sadrzaj>INTERIJERI DUMNICA j.d.o.o., OIB 36699855744</izvorni_sadrzaj>
    <derivirana_varijabla naziv="DomainObject.Predmet.ProtustrankaNazivFormatedOIB_1">INTERIJERI DUMNICA j.d.o.o., OIB 36699855744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DUMNICA j.d.o.o.</item>
    </izvorni_sadrzaj>
    <derivirana_varijabla naziv="DomainObject.Predmet.ProtuStrankaListFormated_1">
      <item>INTERIJERI DUMNICA j.d.o.o.</item>
    </derivirana_varijabla>
  </DomainObject.Predmet.ProtuStrankaListFormated>
  <DomainObject.Predmet.ProtuStrankaListFormatedOIB>
    <izvorni_sadrzaj>
      <item>INTERIJERI DUMNICA j.d.o.o., OIB 36699855744</item>
    </izvorni_sadrzaj>
    <derivirana_varijabla naziv="DomainObject.Predmet.ProtuStrankaListFormatedOIB_1">
      <item>INTERIJERI DUMNICA j.d.o.o., OIB 36699855744</item>
    </derivirana_varijabla>
  </DomainObject.Predmet.ProtuStrankaListFormatedOIB>
  <DomainObject.Predmet.ProtuStrankaListFormatedWithAdress>
    <izvorni_sadrzaj>
      <item>INTERIJERI DUMNICA j.d.o.o., Savudrijska 5 A, 10000 Zagreb</item>
    </izvorni_sadrzaj>
    <derivirana_varijabla naziv="DomainObject.Predmet.ProtuStrankaListFormatedWithAdress_1">
      <item>INTERIJERI DUMNICA j.d.o.o., Savudrijska 5 A, 10000 Zagreb</item>
    </derivirana_varijabla>
  </DomainObject.Predmet.ProtuStrankaListFormatedWithAdress>
  <DomainObject.Predmet.ProtuStrankaListFormatedWithAdressOIB>
    <izvorni_sadrzaj>
      <item>INTERIJERI DUMNICA j.d.o.o., OIB 36699855744, Savudrijska 5 A, 10000 Zagreb</item>
    </izvorni_sadrzaj>
    <derivirana_varijabla naziv="DomainObject.Predmet.ProtuStrankaListFormatedWithAdressOIB_1">
      <item>INTERIJERI DUMNICA j.d.o.o., OIB 36699855744, Savudrijska 5 A, 10000 Zagreb</item>
    </derivirana_varijabla>
  </DomainObject.Predmet.ProtuStrankaListFormatedWithAdressOIB>
  <DomainObject.Predmet.ProtuStrankaListNazivFormated>
    <izvorni_sadrzaj>
      <item>INTERIJERI DUMNICA j.d.o.o.</item>
    </izvorni_sadrzaj>
    <derivirana_varijabla naziv="DomainObject.Predmet.ProtuStrankaListNazivFormated_1">
      <item>INTERIJERI DUMNICA j.d.o.o.</item>
    </derivirana_varijabla>
  </DomainObject.Predmet.ProtuStrankaListNazivFormated>
  <DomainObject.Predmet.ProtuStrankaListNazivFormatedOIB>
    <izvorni_sadrzaj>
      <item>INTERIJERI DUMNICA j.d.o.o., OIB 36699855744</item>
    </izvorni_sadrzaj>
    <derivirana_varijabla naziv="DomainObject.Predmet.ProtuStrankaListNazivFormatedOIB_1">
      <item>INTERIJERI DUMNICA j.d.o.o., OIB 36699855744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DUMNICA j.d.o.o.</izvorni_sadrzaj>
    <derivirana_varijabla naziv="DomainObject.Predmet.ProtustrankaIDrugi_1">INTERIJERI DUMNICA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INTERIJERI DUMNICA j.d.o.o., OIB 36699855744, Savudrijska 5 A, 10000 Zagreb</izvorni_sadrzaj>
    <derivirana_varijabla naziv="DomainObject.Predmet.ProtustrankaIDrugiAdressOIB_1">INTERIJERI DUMNICA j.d.o.o., OIB 36699855744, Savudrijska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DUMNICA j.d.o.o.</item>
    </izvorni_sadrzaj>
    <derivirana_varijabla naziv="DomainObject.Predmet.SudioniciListNaziv_1">
      <item>FINA Regionalni centar Zagreb</item>
      <item>INTERIJERI DUMNICA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INTERIJERI DUMNICA j.d.o.o., OIB 36699855744, Savudrijska 5 A,10000 Zagreb</item>
    </izvorni_sadrzaj>
    <derivirana_varijabla naziv="DomainObject.Predmet.SudioniciListAdressOIB_1">
      <item>FINA Regionalni centar Zagreb, OIB 85821130368, Trg svibanjskih žrtava 1995. 1,10000 Zagreb</item>
      <item>INTERIJERI DUMNICA j.d.o.o., OIB 36699855744, Savudrijska 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36699855744</item>
    </izvorni_sadrzaj>
    <derivirana_varijabla naziv="DomainObject.Predmet.SudioniciListNazivOIB_1">
      <item>, OIB 85821130368</item>
      <item>, OIB 36699855744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383</properties:Words>
  <properties:Characters>2100</properties:Characters>
  <properties:Lines>102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2017-07-20T08:16:00Z</dcterms:created>
  <dc:creator>nribaric</dc:creator>
  <cp:lastModifiedBy>Jadranka Zelić</cp:lastModifiedBy>
  <cp:lastPrinted>2017-07-21T12:12:00Z</cp:lastPrinted>
  <dcterms:modified xmlns:xsi="http://www.w3.org/2001/XMLSchema-instance" xsi:type="dcterms:W3CDTF">2017-07-21T12:15:00Z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