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5738" w14:paraId="7585738" w:rsidRDefault="00AF5D81" w:rsidP="001940FB" w:rsidR="00AF5D81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961294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61294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F5D81" w:rsidP="00AA6BCF" w:rsidR="00AF5D8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F5D81" w:rsidP="00AF5D81" w:rsidR="00AF5D8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F5D81" w:rsidP="00AF5D8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F5D8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F5D8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C7260">
        <w:rPr>
          <w:rFonts w:cs="Calibri" w:eastAsia="Arial Unicode MS" w:hAnsi="Calibri" w:ascii="Calibri"/>
          <w:kern w:val="1"/>
          <w:lang w:eastAsia="ar-SA" w:val="hr-HR"/>
        </w:rPr>
        <w:t>DAMIR UJEVIĆ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F5D81">
        <w:rPr>
          <w:rFonts w:cs="Calibri" w:eastAsia="Arial Unicode MS" w:hAnsi="Calibri" w:ascii="Calibri"/>
          <w:kern w:val="1"/>
          <w:lang w:eastAsia="ar-SA" w:val="hr-HR"/>
        </w:rPr>
        <w:t xml:space="preserve"> prijavu tražbine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 iznosu od </w:t>
      </w:r>
      <w:r w:rsidR="008C7260">
        <w:rPr>
          <w:rFonts w:cs="Calibri" w:hAnsi="Calibri" w:ascii="Calibri"/>
        </w:rPr>
        <w:t>108,515,10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C7260">
        <w:rPr>
          <w:rFonts w:cs="Calibri" w:hAnsi="Calibri" w:ascii="Calibri"/>
        </w:rPr>
        <w:t>99,415,10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C7260">
        <w:rPr>
          <w:rFonts w:cs="Calibri" w:hAnsi="Calibri" w:ascii="Calibri"/>
        </w:rPr>
        <w:t>9.100,00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AF5D8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F5D8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F5D81" w:rsidRPr="00AF5D8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AF5D81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F5D8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D3C79" w:rsidP="00AA6BCF" w:rsidR="008D3C79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8C726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C7260">
              <w:rPr>
                <w:rFonts w:cs="Calibri" w:hAnsi="Calibri" w:ascii="Calibri"/>
              </w:rPr>
              <w:t>UJEVIĆ DAMIR</w:t>
            </w:r>
            <w:r>
              <w:rPr>
                <w:rFonts w:cs="Calibri"/>
              </w:rPr>
              <w:t xml:space="preserve">, </w:t>
            </w:r>
            <w:r w:rsidRPr="008C7260">
              <w:rPr>
                <w:rFonts w:cs="Calibri"/>
              </w:rPr>
              <w:t xml:space="preserve"> </w:t>
            </w:r>
            <w:r w:rsidRPr="008C7260">
              <w:rPr>
                <w:rFonts w:cs="Calibri" w:hAnsi="Calibri" w:ascii="Calibri"/>
              </w:rPr>
              <w:t>Donji Ujevići 8, Krivodol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8C7260">
              <w:rPr>
                <w:rFonts w:cs="Calibri" w:hAnsi="Calibri" w:ascii="Calibri"/>
              </w:rPr>
              <w:t>83253289159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C726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C7260">
              <w:rPr>
                <w:rFonts w:cs="Calibri" w:hAnsi="Calibri" w:ascii="Calibri"/>
              </w:rPr>
              <w:t>Konto kartica članskih udjela, izvod otvorenih stavki,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C726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C7260">
              <w:rPr>
                <w:rFonts w:cs="Calibri" w:hAnsi="Calibri" w:ascii="Calibri"/>
              </w:rPr>
              <w:t>108.515,10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8C726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C7260">
              <w:rPr>
                <w:rFonts w:cs="Calibri" w:hAnsi="Calibri" w:ascii="Calibri"/>
              </w:rPr>
              <w:t>99.415,10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8C726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C7260">
              <w:rPr>
                <w:rFonts w:cs="Calibri" w:hAnsi="Calibri" w:ascii="Calibri"/>
              </w:rPr>
              <w:t>9.100,00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F5D81" w:rsidP="00AF5D81" w:rsidR="00AF5D8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C5E0B" w:rsidP="00163B7A" w:rsidR="00163B7A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B7A" w:rsidP="00163B7A" w:rsidR="00163B7A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63B7A" w:rsidP="00163B7A" w:rsidR="00163B7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63B7A" w:rsidP="00163B7A" w:rsidR="00163B7A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3D4" w:rsidR="008A23D4">
      <w:pPr>
        <w:spacing w:after="0"/>
      </w:pPr>
      <w:r>
        <w:separator/>
      </w:r>
    </w:p>
  </w:endnote>
  <w:endnote w:id="0" w:type="continuationSeparator">
    <w:p w:rsidRDefault="008A23D4" w:rsidR="008A23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7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3D4" w:rsidR="008A23D4">
      <w:pPr>
        <w:spacing w:after="0"/>
      </w:pPr>
      <w:r>
        <w:separator/>
      </w:r>
    </w:p>
  </w:footnote>
  <w:footnote w:id="0" w:type="continuationSeparator">
    <w:p w:rsidRDefault="008A23D4" w:rsidR="008A23D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75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032FF8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3B7A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1826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33E1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47F0B"/>
    <w:rsid w:val="00650E7D"/>
    <w:rsid w:val="006579E3"/>
    <w:rsid w:val="006625B7"/>
    <w:rsid w:val="00663783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23D4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7260"/>
    <w:rsid w:val="008D0424"/>
    <w:rsid w:val="008D1A56"/>
    <w:rsid w:val="008D1E28"/>
    <w:rsid w:val="008D21FB"/>
    <w:rsid w:val="008D3C79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1294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5E0B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5D81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602"/>
    <w:rsid w:val="00B55BCB"/>
    <w:rsid w:val="00B56B28"/>
    <w:rsid w:val="00B61757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447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61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75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757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757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757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61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75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757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757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757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F811B-3B65-41C7-857D-2FAD837C7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255</properties:Words>
  <properties:Characters>1401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St-651/2017-324 / Podnesak - Podnesak (-324.docx)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