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f960" w14:paraId="35af960" w:rsidRDefault="006253D2" w:rsidP="00AE5B31" w:rsidR="00AE5B31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D554DA" w:rsidP="00D554DA" w:rsidR="00D554DA">
      <w:pPr>
        <w:pStyle w:val="Tijeloteksta"/>
        <w:ind w:firstLine="708"/>
      </w:pPr>
      <w:r>
        <w:t xml:space="preserve">Trgovački sud u Osijeku, po sucu Dubravki Kuveždić, povodom prijedloga FINANCIJSKE AGENCIJE, Regionalni centar Zagreb, Podružnica Zagreb, Trg svibanjskih žrtava 1995. 1, OIB 85821130368 za otvaranje stečajnog postupka nad dužnikom </w:t>
      </w:r>
      <w:r w:rsidR="008430DD">
        <w:t>SWIFT-DYNAMIC jednostavno društvo s ograničenom odgovornošću za trgovinu i usluge Zagreb, Novoselska 53 A, OIB 29469922369, MBS 080967125,</w:t>
      </w:r>
      <w:r>
        <w:t xml:space="preserve"> dana </w:t>
      </w:r>
      <w:r w:rsidR="008430DD">
        <w:t>4</w:t>
      </w:r>
      <w:r>
        <w:t xml:space="preserve">. srpnja 2018.,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952429" w:rsidR="00AE5B31" w:rsidRPr="00AD0D25">
      <w:pPr>
        <w:pStyle w:val="Bezproreda"/>
        <w:numPr>
          <w:ilvl w:val="0"/>
          <w:numId w:val="19"/>
        </w:numPr>
        <w:jc w:val="both"/>
      </w:pPr>
      <w:r w:rsidRPr="00626C0B">
        <w:rPr>
          <w:bCs/>
        </w:rPr>
        <w:t xml:space="preserve">Privremenoj stečajnoj upraviteljici </w:t>
      </w:r>
      <w:r w:rsidR="008430DD">
        <w:t xml:space="preserve">Živki Posavac iz Osijeka, Vijenac Paje Kolarića 9, OIB 99335812289 </w:t>
      </w:r>
      <w:r w:rsidR="0022783F">
        <w:t xml:space="preserve">određuje se nagrada </w:t>
      </w:r>
      <w:r w:rsidR="00CE665D">
        <w:t xml:space="preserve">u bruto iznosu od </w:t>
      </w:r>
      <w:r w:rsidR="00D554DA">
        <w:t>4</w:t>
      </w:r>
      <w:r w:rsidR="00CE665D">
        <w:t>.000,00 kn</w:t>
      </w:r>
      <w:r w:rsidR="00AE5B31">
        <w:t xml:space="preserve"> za obnašanje dužnosti privremenog stečajnog upravitelja</w:t>
      </w:r>
      <w:r w:rsidR="00AD0D25">
        <w:t>.</w:t>
      </w:r>
      <w:r w:rsidR="00CE665D">
        <w:t xml:space="preserve"> </w:t>
      </w:r>
      <w:r w:rsidR="00AE5B31" w:rsidRPr="00626C0B">
        <w:rPr>
          <w:color w:val="000000"/>
        </w:rPr>
        <w:t xml:space="preserve"> </w:t>
      </w:r>
    </w:p>
    <w:p w:rsidRDefault="00AE5B31" w:rsidP="00952429" w:rsidR="00AD0D25">
      <w:pPr>
        <w:pStyle w:val="Bezproreda"/>
        <w:numPr>
          <w:ilvl w:val="0"/>
          <w:numId w:val="19"/>
        </w:numPr>
        <w:jc w:val="both"/>
      </w:pPr>
      <w:r>
        <w:t>Nalaže se računovodstvu ovog suda</w:t>
      </w:r>
      <w:r w:rsidR="00CE665D">
        <w:t xml:space="preserve"> da</w:t>
      </w:r>
      <w:r w:rsidR="00817FFE">
        <w:t xml:space="preserve"> </w:t>
      </w:r>
      <w:r w:rsidR="0006259D">
        <w:t>po pravomoćnosti ovog rješenja</w:t>
      </w:r>
      <w:r w:rsidR="00817FFE">
        <w:t>,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 xml:space="preserve">privremenoj stečajnoj upraviteljici </w:t>
      </w:r>
      <w:r w:rsidR="008430DD">
        <w:t>Živki Posavac iz Osijeka, Vijenac Paje Kolarića 9, OIB 99335812289</w:t>
      </w:r>
      <w:r w:rsidR="00CE665D">
        <w:t xml:space="preserve"> putem </w:t>
      </w:r>
      <w:r w:rsidR="00BE6406">
        <w:t xml:space="preserve">žiro računa broj </w:t>
      </w:r>
      <w:r w:rsidR="00817FFE">
        <w:t>HR</w:t>
      </w:r>
      <w:r w:rsidR="008430DD">
        <w:t xml:space="preserve">51 </w:t>
      </w:r>
      <w:r w:rsidR="00E10C89">
        <w:t>2485 0033 1000 6844 5</w:t>
      </w:r>
      <w:r w:rsidR="00817FFE">
        <w:t xml:space="preserve">  kod </w:t>
      </w:r>
      <w:r w:rsidR="00E10C89">
        <w:t>Croatia banke</w:t>
      </w:r>
      <w:r w:rsidR="00817FFE">
        <w:t xml:space="preserve">  d.d. Zagreb,</w:t>
      </w:r>
      <w:r w:rsidR="00E10C89">
        <w:t xml:space="preserve"> a</w:t>
      </w:r>
      <w:r w:rsidR="00AD0D25">
        <w:t xml:space="preserve"> poreze i doprinose na odgovarajuće žiro račune, sa kontovnika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952429" w:rsidR="000E5EFB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C62EC5" w:rsidP="00AE5B31" w:rsidR="00C62EC5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940306">
        <w:rPr>
          <w:bCs/>
        </w:rPr>
        <w:t>7</w:t>
      </w:r>
      <w:r w:rsidR="00E10C89">
        <w:rPr>
          <w:bCs/>
        </w:rPr>
        <w:t>2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C62EC5">
        <w:rPr>
          <w:bCs/>
        </w:rPr>
        <w:t>4</w:t>
      </w:r>
      <w:r w:rsidR="00BE6406">
        <w:rPr>
          <w:bCs/>
        </w:rPr>
        <w:t>. travnja 2018.</w:t>
      </w:r>
      <w:r w:rsidR="00C62EC5"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E10C89">
        <w:t>dužnikom SWIFT-DYNAMIC jednostavno društvo s ograničenom odgovornošću za trgovinu i usluge Zagreb, Novoselska 53 A, OIB 29469922369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E10C89">
        <w:t xml:space="preserve">Živka Posavac iz Osijeka, Vijenac Paje Kolarića 9, OIB 99335812289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>a upraviteljica je</w:t>
      </w:r>
      <w:r w:rsidR="00E10C89">
        <w:rPr>
          <w:bCs/>
        </w:rPr>
        <w:t xml:space="preserve"> 7</w:t>
      </w:r>
      <w:r w:rsidR="00C62EC5">
        <w:rPr>
          <w:bCs/>
        </w:rPr>
        <w:t>. svibnja 2018.</w:t>
      </w:r>
      <w:r w:rsidR="00952429">
        <w:rPr>
          <w:bCs/>
        </w:rPr>
        <w:t xml:space="preserve"> </w:t>
      </w:r>
      <w:r w:rsidR="006346E4">
        <w:rPr>
          <w:bCs/>
        </w:rPr>
        <w:t xml:space="preserve">dostavila sudu izviješće </w:t>
      </w:r>
      <w:r w:rsidR="00955B1C">
        <w:rPr>
          <w:bCs/>
        </w:rPr>
        <w:t>o financijskom stanju dužnika</w:t>
      </w:r>
      <w:r w:rsidR="00C62EC5">
        <w:rPr>
          <w:bCs/>
        </w:rPr>
        <w:t>,</w:t>
      </w:r>
      <w:r w:rsidR="00955B1C">
        <w:rPr>
          <w:bCs/>
        </w:rPr>
        <w:t xml:space="preserve"> te je zatražila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</w:pPr>
      <w:r>
        <w:t xml:space="preserve">Vodeći računa o složenosti poslova  privremen stečajne upraviteljice iz izviješća od </w:t>
      </w:r>
      <w:r w:rsidR="006D3C49">
        <w:t xml:space="preserve">3. </w:t>
      </w:r>
      <w:r>
        <w:t xml:space="preserve">svibnja 2018.  sud smatra primjerenom nagradu u iznosu od </w:t>
      </w:r>
      <w:r w:rsidR="006D3C49">
        <w:t>4</w:t>
      </w:r>
      <w:r>
        <w:t xml:space="preserve">.000,00 kn, te je u skladu s  odredbom članka </w:t>
      </w:r>
      <w:r w:rsidR="00AE5B31">
        <w:t>94. Stečajnog zakona (Na</w:t>
      </w:r>
      <w:r>
        <w:t>rodne novine 71/15) i članka</w:t>
      </w:r>
      <w:r w:rsidR="00AE5B31">
        <w:t xml:space="preserve"> 4. i 15. Uredbe </w:t>
      </w:r>
      <w:r>
        <w:t xml:space="preserve">riješio kao u izreci. 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pisano izvješće - zahtjev stečajnog upravitelja je obrazložen i dokumentiran, odlučeno je kao u toč</w:t>
      </w:r>
      <w:r w:rsidR="00363CDF">
        <w:rPr>
          <w:bCs/>
        </w:rPr>
        <w:t>k</w:t>
      </w:r>
      <w:r>
        <w:rPr>
          <w:bCs/>
        </w:rPr>
        <w:t xml:space="preserve">i 2. izreke rješenja, temeljem članka 94. Stečajnog zakona. </w:t>
      </w: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E10C89">
        <w:t>4</w:t>
      </w:r>
      <w:r w:rsidR="006D3C49">
        <w:t xml:space="preserve">. srpnja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106345" w:rsidR="005E7829">
      <w:pPr>
        <w:ind w:firstLine="708" w:left="4956"/>
        <w:jc w:val="both"/>
      </w:pPr>
      <w:r>
        <w:t xml:space="preserve">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>Za točnost otpravka</w:t>
      </w:r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E8E" w:rsidP="00864F4A" w:rsidR="00C54E8E">
      <w:r>
        <w:separator/>
      </w:r>
    </w:p>
  </w:endnote>
  <w:endnote w:id="0" w:type="continuationSeparator">
    <w:p w:rsidRDefault="00C54E8E" w:rsidP="00864F4A" w:rsidR="00C54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E8E" w:rsidP="00864F4A" w:rsidR="00C54E8E">
      <w:r>
        <w:separator/>
      </w:r>
    </w:p>
  </w:footnote>
  <w:footnote w:id="0" w:type="continuationSeparator">
    <w:p w:rsidRDefault="00C54E8E" w:rsidP="00864F4A" w:rsidR="00C54E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940306">
      <w:t>7</w:t>
    </w:r>
    <w:r w:rsidR="008430DD">
      <w:t>2</w:t>
    </w:r>
    <w:r>
      <w:t>/17-</w:t>
    </w:r>
    <w:r w:rsidR="00817FFE">
      <w:t>1</w:t>
    </w:r>
    <w:r w:rsidR="008430DD">
      <w:t>7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8F2851"/>
    <w:multiLevelType w:val="hybridMultilevel"/>
    <w:tmpl w:val="CA48A8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5"/>
  </w:num>
  <w:num w:numId="7">
    <w:abstractNumId w:val="6"/>
  </w:num>
  <w:num w:numId="8">
    <w:abstractNumId w:val="14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2"/>
  </w:num>
  <w:num w:numId="14">
    <w:abstractNumId w:val="5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8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FCE"/>
    <w:rsid w:val="002062C0"/>
    <w:rsid w:val="0022783F"/>
    <w:rsid w:val="002927CB"/>
    <w:rsid w:val="002969B7"/>
    <w:rsid w:val="002A4DA0"/>
    <w:rsid w:val="002A6416"/>
    <w:rsid w:val="002C7D0C"/>
    <w:rsid w:val="002F05BC"/>
    <w:rsid w:val="002F5770"/>
    <w:rsid w:val="00337861"/>
    <w:rsid w:val="00343B1C"/>
    <w:rsid w:val="00352DAF"/>
    <w:rsid w:val="00363CDF"/>
    <w:rsid w:val="00374214"/>
    <w:rsid w:val="00374B01"/>
    <w:rsid w:val="003947E6"/>
    <w:rsid w:val="003C24E6"/>
    <w:rsid w:val="00452675"/>
    <w:rsid w:val="00467912"/>
    <w:rsid w:val="00484B3F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D145B"/>
    <w:rsid w:val="005E7829"/>
    <w:rsid w:val="006253D2"/>
    <w:rsid w:val="00626C0B"/>
    <w:rsid w:val="006346E4"/>
    <w:rsid w:val="0064567C"/>
    <w:rsid w:val="00645A02"/>
    <w:rsid w:val="00673593"/>
    <w:rsid w:val="006925F2"/>
    <w:rsid w:val="006C41DA"/>
    <w:rsid w:val="006D3C49"/>
    <w:rsid w:val="006E04D2"/>
    <w:rsid w:val="006E1FC5"/>
    <w:rsid w:val="006F4B7A"/>
    <w:rsid w:val="00701DE4"/>
    <w:rsid w:val="00702F70"/>
    <w:rsid w:val="00717715"/>
    <w:rsid w:val="0074057D"/>
    <w:rsid w:val="00771403"/>
    <w:rsid w:val="00795B53"/>
    <w:rsid w:val="007D645D"/>
    <w:rsid w:val="007F2994"/>
    <w:rsid w:val="00806899"/>
    <w:rsid w:val="00814A7C"/>
    <w:rsid w:val="00817FFE"/>
    <w:rsid w:val="00823E71"/>
    <w:rsid w:val="008430DD"/>
    <w:rsid w:val="00864F4A"/>
    <w:rsid w:val="008904EA"/>
    <w:rsid w:val="008D7E28"/>
    <w:rsid w:val="009136EE"/>
    <w:rsid w:val="00914DBC"/>
    <w:rsid w:val="00933062"/>
    <w:rsid w:val="00940306"/>
    <w:rsid w:val="00952429"/>
    <w:rsid w:val="00953B56"/>
    <w:rsid w:val="00955B1C"/>
    <w:rsid w:val="00972093"/>
    <w:rsid w:val="00974208"/>
    <w:rsid w:val="00991CEC"/>
    <w:rsid w:val="009A270E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2204"/>
    <w:rsid w:val="00BE6406"/>
    <w:rsid w:val="00BF3639"/>
    <w:rsid w:val="00C03483"/>
    <w:rsid w:val="00C332C6"/>
    <w:rsid w:val="00C368D1"/>
    <w:rsid w:val="00C50542"/>
    <w:rsid w:val="00C54E8E"/>
    <w:rsid w:val="00C62EC5"/>
    <w:rsid w:val="00C8182B"/>
    <w:rsid w:val="00CC57C4"/>
    <w:rsid w:val="00CE665D"/>
    <w:rsid w:val="00D10ECE"/>
    <w:rsid w:val="00D554DA"/>
    <w:rsid w:val="00D60EB0"/>
    <w:rsid w:val="00DA556D"/>
    <w:rsid w:val="00DC2C62"/>
    <w:rsid w:val="00DC56DD"/>
    <w:rsid w:val="00DF6832"/>
    <w:rsid w:val="00E10C89"/>
    <w:rsid w:val="00E31905"/>
    <w:rsid w:val="00E33005"/>
    <w:rsid w:val="00E46F24"/>
    <w:rsid w:val="00E6731A"/>
    <w:rsid w:val="00E7308D"/>
    <w:rsid w:val="00E81C29"/>
    <w:rsid w:val="00E9212A"/>
    <w:rsid w:val="00EF20AC"/>
    <w:rsid w:val="00EF49B6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5242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524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537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St-1272/2017-17</izvorni_sadrzaj>
    <derivirana_varijabla naziv="DomainObject.Oznaka_1">St-1272/2017-17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2018.</izvorni_sadrzaj>
    <derivirana_varijabla naziv="DomainObject.Predmet.DatumRjesavanja_1">2.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St-1272/2017</izvorni_sadrzaj>
    <derivirana_varijabla naziv="DomainObject.Predmet.OznakaBroj_1">St-1272/2017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SWIFT-DYNAMIC jednostavno društvo s ograničenom odgovornošću za trgovinu i usluge zastupanog po punomoćniku Nensi Čolakić</izvorni_sadrzaj>
    <derivirana_varijabla naziv="DomainObject.Predmet.ProtustrankaFormated_1">  SWIFT-DYNAMIC jednostavno društvo s ograničenom odgovornošću za trgovinu i usluge zastupanog po punomoćniku Nensi Čolakić</derivirana_varijabla>
  </DomainObject.Predmet.ProtustrankaFormated>
  <DomainObject.Predmet.ProtustrankaFormatedOIB>
    <izvorni_sadrzaj>  SWIFT-DYNAMIC jednostavno društvo s ograničenom odgovornošću za trgovinu i usluge, OIB 29469922369 zastupanog po punomoćniku Nensi Čolakić</izvorni_sadrzaj>
    <derivirana_varijabla naziv="DomainObject.Predmet.ProtustrankaFormatedOIB_1">  SWIFT-DYNAMIC jednostavno društvo s ograničenom odgovornošću za trgovinu i usluge, OIB 29469922369 zastupanog po punomoćniku Nensi Čolakić</derivirana_varijabla>
  </DomainObject.Predmet.ProtustrankaFormatedOIB>
  <DomainObject.Predmet.ProtustrankaFormatedWithAdress>
    <izvorni_sadrzaj> SWIFT-DYNAMIC jednostavno društvo s ograničenom odgovornošću za trgovinu i usluge, Novoselska 53 A , 10000 Zagreb zastupanog po punomoćniku Nensi Čolakić</izvorni_sadrzaj>
    <derivirana_varijabla naziv="DomainObject.Predmet.ProtustrankaFormatedWithAdress_1"> SWIFT-DYNAMIC jednostavno društvo s ograničenom odgovornošću za trgovinu i usluge, Novoselska 53 A , 10000 Zagreb zastupanog po punomoćniku Nensi Čolakić</derivirana_varijabla>
  </DomainObject.Predmet.ProtustrankaFormatedWithAdress>
  <DomainObject.Predmet.ProtustrankaFormatedWithAdressOIB>
    <izvorni_sadrzaj> SWIFT-DYNAMIC jednostavno društvo s ograničenom odgovornošću za trgovinu i usluge, OIB 29469922369, Novoselska 53 A , 10000 Zagreb zastupanog po punomoćniku Nensi Čolakić</izvorni_sadrzaj>
    <derivirana_varijabla naziv="DomainObject.Predmet.ProtustrankaFormatedWithAdressOIB_1"> SWIFT-DYNAMIC jednostavno društvo s ograničenom odgovornošću za trgovinu i usluge, OIB 29469922369, Novoselska 53 A , 10000 Zagreb zastupanog po punomoćniku Nensi Čolakić</derivirana_varijabla>
  </DomainObject.Predmet.ProtustrankaFormatedWithAdressOIB>
  <DomainObject.Predmet.ProtustrankaWithAdress>
    <izvorni_sadrzaj>SWIFT-DYNAMIC jednostavno društvo s ograničenom odgovornošću za trgovinu i usluge Novoselska 53 A , 10000 Zagreb</izvorni_sadrzaj>
    <derivirana_varijabla naziv="DomainObject.Predmet.ProtustrankaWithAdress_1">SWIFT-DYNAMIC jednostavno društvo s ograničenom odgovornošću za trgovinu i usluge Novoselska 53 A , 10000 Zagreb</derivirana_varijabla>
  </DomainObject.Predmet.ProtustrankaWithAdress>
  <DomainObject.Predmet.ProtustrankaWithAdressOIB>
    <izvorni_sadrzaj>SWIFT-DYNAMIC jednostavno društvo s ograničenom odgovornošću za trgovinu i usluge, OIB 29469922369, Novoselska 53 A , 10000 Zagreb</izvorni_sadrzaj>
    <derivirana_varijabla naziv="DomainObject.Predmet.ProtustrankaWithAdressOIB_1">SWIFT-DYNAMIC jednostavno društvo s ograničenom odgovornošću za trgovinu i usluge, OIB 29469922369, Novoselska 53 A , 10000 Zagreb</derivirana_varijabla>
  </DomainObject.Predmet.ProtustrankaWithAdressOIB>
  <DomainObject.Predmet.ProtustrankaNazivFormated>
    <izvorni_sadrzaj>SWIFT-DYNAMIC jednostavno društvo s ograničenom odgovornošću za trgovinu i usluge</izvorni_sadrzaj>
    <derivirana_varijabla naziv="DomainObject.Predmet.ProtustrankaNazivFormated_1">SWIFT-DYNAMIC jednostavno društvo s ograničenom odgovornošću za trgovinu i usluge</derivirana_varijabla>
  </DomainObject.Predmet.ProtustrankaNazivFormated>
  <DomainObject.Predmet.ProtustrankaNazivFormatedOIB>
    <izvorni_sadrzaj>SWIFT-DYNAMIC jednostavno društvo s ograničenom odgovornošću za trgovinu i usluge, OIB 29469922369</izvorni_sadrzaj>
    <derivirana_varijabla naziv="DomainObject.Predmet.ProtustrankaNazivFormatedOIB_1">SWIFT-DYNAMIC jednostavno društvo s ograničenom odgovornošću za trgovinu i usluge, OIB 29469922369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SWIFT-DYNAMIC jednostavno društvo s ograničenom odgovornošću za trgovinu i usluge zastupanog po punomoćniku Nensi Čolakić</item>
    </izvorni_sadrzaj>
    <derivirana_varijabla naziv="DomainObject.Predmet.ProtuStrankaListFormated_1">
      <item>SWIFT-DYNAMIC jednostavno društvo s ograničenom odgovornošću za trgovinu i usluge zastupanog po punomoćniku Nensi Čolakić</item>
    </derivirana_varijabla>
  </DomainObject.Predmet.ProtuStrankaListFormated>
  <DomainObject.Predmet.ProtuStrankaListFormatedOIB>
    <izvorni_sadrzaj>
      <item>SWIFT-DYNAMIC jednostavno društvo s ograničenom odgovornošću za trgovinu i usluge, OIB 29469922369 zastupanog po punomoćniku Nensi Čolakić</item>
    </izvorni_sadrzaj>
    <derivirana_varijabla naziv="DomainObject.Predmet.ProtuStrankaListFormatedOIB_1">
      <item>SWIFT-DYNAMIC jednostavno društvo s ograničenom odgovornošću za trgovinu i usluge, OIB 29469922369 zastupanog po punomoćniku Nensi Čolakić</item>
    </derivirana_varijabla>
  </DomainObject.Predmet.ProtuStrankaListFormatedOIB>
  <DomainObject.Predmet.ProtuStrankaListFormatedWithAdress>
    <izvorni_sadrzaj>
      <item>SWIFT-DYNAMIC jednostavno društvo s ograničenom odgovornošću za trgovinu i usluge, Novoselska 53 A , 10000 Zagreb zastupanog po punomoćniku Nensi Čolakić</item>
    </izvorni_sadrzaj>
    <derivirana_varijabla naziv="DomainObject.Predmet.ProtuStrankaListFormatedWithAdress_1">
      <item>SWIFT-DYNAMIC jednostavno društvo s ograničenom odgovornošću za trgovinu i usluge, Novoselska 53 A , 10000 Zagreb zastupanog po punomoćniku Nensi Čolakić</item>
    </derivirana_varijabla>
  </DomainObject.Predmet.ProtuStrankaListFormatedWithAdress>
  <DomainObject.Predmet.ProtuStrankaListFormatedWithAdressOIB>
    <izvorni_sadrzaj>
      <item>SWIFT-DYNAMIC jednostavno društvo s ograničenom odgovornošću za trgovinu i usluge, OIB 29469922369, Novoselska 53 A , 10000 Zagreb zastupanog po punomoćniku Nensi Čolakić</item>
    </izvorni_sadrzaj>
    <derivirana_varijabla naziv="DomainObject.Predmet.ProtuStrankaListFormatedWithAdressOIB_1">
      <item>SWIFT-DYNAMIC jednostavno društvo s ograničenom odgovornošću za trgovinu i usluge, OIB 29469922369, Novoselska 53 A , 10000 Zagreb zastupanog po punomoćniku Nensi Čolakić</item>
    </derivirana_varijabla>
  </DomainObject.Predmet.ProtuStrankaListFormatedWithAdressOIB>
  <DomainObject.Predmet.ProtuStrankaListNazivFormated>
    <izvorni_sadrzaj>
      <item>SWIFT-DYNAMIC jednostavno društvo s ograničenom odgovornošću za trgovinu i usluge</item>
    </izvorni_sadrzaj>
    <derivirana_varijabla naziv="DomainObject.Predmet.ProtuStrankaListNazivFormated_1">
      <item>SWIFT-DYNAMIC jednostavno društvo s ograničenom odgovornošću za trgovinu i usluge</item>
    </derivirana_varijabla>
  </DomainObject.Predmet.ProtuStrankaListNazivFormated>
  <DomainObject.Predmet.ProtuStrankaListNazivFormatedOIB>
    <izvorni_sadrzaj>
      <item>SWIFT-DYNAMIC jednostavno društvo s ograničenom odgovornošću za trgovinu i usluge, OIB 29469922369</item>
    </izvorni_sadrzaj>
    <derivirana_varijabla naziv="DomainObject.Predmet.ProtuStrankaListNazivFormatedOIB_1">
      <item>SWIFT-DYNAMIC jednostavno društvo s ograničenom odgovornošću za trgovinu i usluge, OIB 29469922369</item>
    </derivirana_varijabla>
  </DomainObject.Predmet.ProtuStrankaListNazivFormatedOIB>
  <DomainObject.Predmet.OstaliListFormated>
    <izvorni_sadrzaj>
      <item>Nensi Čolakić punomoćnica sudionika u postupku SWIFT-DYNAMIC jednostavno društvo s ograničenom odgovornošću za trgovinu i usluge</item>
    </izvorni_sadrzaj>
    <derivirana_varijabla naziv="DomainObject.Predmet.OstaliListFormated_1">
      <item>Nensi Čolakić punomoćnica sudionika u postupku SWIFT-DYNAMIC jednostavno društvo s ograničenom odgovornošću za trgovinu i usluge</item>
    </derivirana_varijabla>
  </DomainObject.Predmet.OstaliListFormated>
  <DomainObject.Predmet.OstaliListFormatedOIB>
    <izvorni_sadrzaj>
      <item>Nensi Čolakić, OIB 69574159662 punomoćnica sudionika u postupku SWIFT-DYNAMIC jednostavno društvo s ograničenom odgovornošću za trgovinu i usluge</item>
    </izvorni_sadrzaj>
    <derivirana_varijabla naziv="DomainObject.Predmet.OstaliListFormatedOIB_1">
      <item>Nensi Čolakić, OIB 69574159662 punomoćnica sudionika u postupku SWIFT-DYNAMIC jednostavno društvo s ograničenom odgovornošću za trgovinu i usluge</item>
    </derivirana_varijabla>
  </DomainObject.Predmet.OstaliListFormatedOIB>
  <DomainObject.Predmet.OstaliListFormatedWithAdress>
    <izvorni_sadrzaj>
      <item>Nensi Čolakić, Novoselska 53a, 10000 Zagreb punomoćnica sudionika u postupku SWIFT-DYNAMIC jednostavno društvo s ograničenom odgovornošću za trgovinu i usluge</item>
    </izvorni_sadrzaj>
    <derivirana_varijabla naziv="DomainObject.Predmet.OstaliListFormatedWithAdress_1">
      <item>Nensi Čolakić, Novoselska 53a, 10000 Zagreb punomoćnica sudionika u postupku SWIFT-DYNAMIC jednostavno društvo s ograničenom odgovornošću za trgovinu i usluge</item>
    </derivirana_varijabla>
  </DomainObject.Predmet.OstaliListFormatedWithAdress>
  <DomainObject.Predmet.OstaliListFormatedWithAdressOIB>
    <izvorni_sadrzaj>
      <item>Nensi Čolakić, OIB 69574159662, Novoselska 53a, 10000 Zagreb punomoćnica sudionika u postupku SWIFT-DYNAMIC jednostavno društvo s ograničenom odgovornošću za trgovinu i usluge</item>
    </izvorni_sadrzaj>
    <derivirana_varijabla naziv="DomainObject.Predmet.OstaliListFormatedWithAdressOIB_1">
      <item>Nensi Čolakić, OIB 69574159662, Novoselska 53a, 10000 Zagreb punomoćnica sudionika u postupku SWIFT-DYNAMIC jednostavno društvo s ograničenom odgovornošću za trgovinu i usluge</item>
    </derivirana_varijabla>
  </DomainObject.Predmet.OstaliListFormatedWithAdressOIB>
  <DomainObject.Predmet.OstaliListNazivFormated>
    <izvorni_sadrzaj>
      <item>Nensi Čolakić</item>
    </izvorni_sadrzaj>
    <derivirana_varijabla naziv="DomainObject.Predmet.OstaliListNazivFormated_1">
      <item>Nensi Čolakić</item>
    </derivirana_varijabla>
  </DomainObject.Predmet.OstaliListNazivFormated>
  <DomainObject.Predmet.OstaliListNazivFormatedOIB>
    <izvorni_sadrzaj>
      <item>Nensi Čolakić, OIB 69574159662</item>
    </izvorni_sadrzaj>
    <derivirana_varijabla naziv="DomainObject.Predmet.OstaliListNazivFormatedOIB_1">
      <item>Nensi Čolakić, OIB 69574159662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St-1272/2017-17</izvorni_sadrzaj>
    <derivirana_varijabla naziv="DomainObject.PoslovniBrojDokumenta_1">St-1272/2017-17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SWIFT-DYNAMIC jednostavno društvo s ograničenom odgovornošću za trgovinu i usluge</izvorni_sadrzaj>
    <derivirana_varijabla naziv="DomainObject.Predmet.ProtustrankaIDrugi_1">SWIFT-DYNAMIC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SWIFT-DYNAMIC jednostavno društvo s ograničenom odgovornošću za trgovinu i usluge, OIB 29469922369, Novoselska 53 A , 10000 Zagreb</izvorni_sadrzaj>
    <derivirana_varijabla naziv="DomainObject.Predmet.ProtustrankaIDrugiAdressOIB_1">SWIFT-DYNAMIC jednostavno društvo s ograničenom odgovornošću za trgovinu i usluge, OIB 29469922369, Novoselska 53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2018.</izvorni_sadrzaj>
    <derivirana_varijabla naziv="DomainObject.Predmet.OdlukaRjesenje.DatumDonosenjaOdluke_1">2.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St-1272/2017-16</izvorni_sadrzaj>
    <derivirana_varijabla naziv="DomainObject.Predmet.OdlukaRjesenje.Oznaka_1">St-1272/2017-16</derivirana_varijabla>
  </DomainObject.Predmet.OdlukaRjesenje.Oznaka>
  <DomainObject.Predmet.SudioniciListNaziv>
    <izvorni_sadrzaj>
      <item>SWIFT-DYNAMIC jednostavno društvo s ograničenom odgovornošću za trgovinu i usluge</item>
      <item>FINA Regionalni centar Zagreb</item>
      <item>Nensi Čolakić</item>
    </izvorni_sadrzaj>
    <derivirana_varijabla naziv="DomainObject.Predmet.SudioniciListNaziv_1">
      <item>SWIFT-DYNAMIC jednostavno društvo s ograničenom odgovornošću za trgovinu i usluge</item>
      <item>FINA Regionalni centar Zagreb</item>
      <item>Nensi Čolakić</item>
    </derivirana_varijabla>
  </DomainObject.Predmet.SudioniciListNaziv>
  <DomainObject.Predmet.SudioniciListAdressOIB>
    <izvorni_sadrzaj>
      <item>SWIFT-DYNAMIC jednostavno društvo s ograničenom odgovornošću za trgovinu i usluge, OIB 29469922369, Novoselska 53 A ,10000 Zagreb</item>
      <item>FINA Regionalni centar Zagreb, OIB 85821130368, Trg svibanjskih žrtava 1995. br. 1,10000 Zagreb</item>
      <item>Nensi Čolakić, OIB 69574159662, Novoselska 53a,10000 Zagreb</item>
    </izvorni_sadrzaj>
    <derivirana_varijabla naziv="DomainObject.Predmet.SudioniciListAdressOIB_1">
      <item>SWIFT-DYNAMIC jednostavno društvo s ograničenom odgovornošću za trgovinu i usluge, OIB 29469922369, Novoselska 53 A ,10000 Zagreb</item>
      <item>FINA Regionalni centar Zagreb, OIB 85821130368, Trg svibanjskih žrtava 1995. br. 1,10000 Zagreb</item>
      <item>Nensi Čolakić, OIB 69574159662, Novoselska 53a,10000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29469922369</item>
      <item>, OIB 85821130368</item>
      <item>, OIB 69574159662</item>
    </izvorni_sadrzaj>
    <derivirana_varijabla naziv="DomainObject.Predmet.SudioniciListNazivOIB_1">
      <item>, OIB 29469922369</item>
      <item>, OIB 85821130368</item>
      <item>, OIB 69574159662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0C919D-1AD7-4D4E-9678-F103A3FF1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2740</properties:Characters>
  <properties:Lines>79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2018-07-02T09:55:00Z</dcterms:created>
  <dc:creator>Korisnik</dc:creator>
  <cp:lastModifiedBy>Darija Miličević</cp:lastModifiedBy>
  <cp:lastPrinted>2018-07-04T06:46:00Z</cp:lastPrinted>
  <dcterms:modified xmlns:xsi="http://www.w3.org/2001/XMLSchema-instance" xsi:type="dcterms:W3CDTF">2018-07-04T06:48:00Z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St-1272/2017-17 / Odluka - Rješenje - određivanje nagrade stečajnom upravitelju (Nagrada - POSAVAC.docx)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