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26c13" w14:paraId="8426c1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AF3AC1">
        <w:t>6</w:t>
      </w:r>
      <w:r w:rsidR="0020278B">
        <w:t>836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D3E5D">
        <w:t>1</w:t>
      </w:r>
      <w:r w:rsidR="00AA591E">
        <w:t>9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CA4C33" w:rsidR="0020278B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0278B">
        <w:rPr>
          <w:szCs w:val="20"/>
        </w:rPr>
        <w:t>SLIGOR</w:t>
      </w:r>
      <w:r w:rsidR="00B77FDC">
        <w:rPr>
          <w:szCs w:val="20"/>
        </w:rPr>
        <w:t xml:space="preserve"> </w:t>
      </w:r>
      <w:r w:rsidR="00CA4C33">
        <w:rPr>
          <w:szCs w:val="20"/>
        </w:rPr>
        <w:t xml:space="preserve">d.o.o., Zagreb, </w:t>
      </w:r>
      <w:r w:rsidR="0020278B">
        <w:rPr>
          <w:szCs w:val="20"/>
        </w:rPr>
        <w:t>Ulica grada Vukovara 249</w:t>
      </w:r>
      <w:r w:rsidR="00CA4C33">
        <w:rPr>
          <w:szCs w:val="20"/>
        </w:rPr>
        <w:t>, MBS: 080</w:t>
      </w:r>
      <w:r w:rsidR="0020278B">
        <w:rPr>
          <w:szCs w:val="20"/>
        </w:rPr>
        <w:t>402030</w:t>
      </w:r>
      <w:r w:rsidR="00CA4C33">
        <w:rPr>
          <w:szCs w:val="20"/>
        </w:rPr>
        <w:t>,</w:t>
      </w:r>
      <w:r w:rsidR="00B77FDC">
        <w:rPr>
          <w:szCs w:val="20"/>
        </w:rPr>
        <w:t xml:space="preserve"> </w:t>
      </w:r>
    </w:p>
    <w:p w:rsidRDefault="0020278B" w:rsidP="00CA4C33" w:rsidR="00CA4C33">
      <w:pPr>
        <w:ind w:firstLine="708"/>
        <w:jc w:val="both"/>
        <w:rPr>
          <w:szCs w:val="20"/>
        </w:rPr>
      </w:pPr>
      <w:r>
        <w:rPr>
          <w:szCs w:val="20"/>
        </w:rPr>
        <w:t xml:space="preserve">  </w:t>
      </w:r>
      <w:r w:rsidR="00B77FDC">
        <w:rPr>
          <w:szCs w:val="20"/>
        </w:rPr>
        <w:t xml:space="preserve">OIB: </w:t>
      </w:r>
      <w:r w:rsidR="00CA4C33">
        <w:rPr>
          <w:szCs w:val="20"/>
        </w:rPr>
        <w:t xml:space="preserve"> </w:t>
      </w:r>
      <w:r>
        <w:rPr>
          <w:szCs w:val="20"/>
        </w:rPr>
        <w:t>37298200417</w:t>
      </w:r>
    </w:p>
    <w:p w:rsidRDefault="00E17DBA" w:rsidP="00E17DBA" w:rsidR="00E17DBA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B77FDC">
        <w:t>10.938,19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CA4C33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5A562E">
        <w:t>19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21920"/>
    <w:rsid w:val="00147C91"/>
    <w:rsid w:val="00151C7C"/>
    <w:rsid w:val="001540B4"/>
    <w:rsid w:val="00185571"/>
    <w:rsid w:val="001B2ED3"/>
    <w:rsid w:val="001D29BB"/>
    <w:rsid w:val="001E50FB"/>
    <w:rsid w:val="001F6933"/>
    <w:rsid w:val="0020278B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01B3F"/>
    <w:rsid w:val="00413F4C"/>
    <w:rsid w:val="00467B46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A562E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E4B20"/>
    <w:rsid w:val="006F1038"/>
    <w:rsid w:val="00706107"/>
    <w:rsid w:val="00725D13"/>
    <w:rsid w:val="00762616"/>
    <w:rsid w:val="007B5AFD"/>
    <w:rsid w:val="007C34F2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668B7"/>
    <w:rsid w:val="00A71431"/>
    <w:rsid w:val="00A85F69"/>
    <w:rsid w:val="00AA591E"/>
    <w:rsid w:val="00AB09A7"/>
    <w:rsid w:val="00AB60FD"/>
    <w:rsid w:val="00AC233E"/>
    <w:rsid w:val="00AC4528"/>
    <w:rsid w:val="00AD027A"/>
    <w:rsid w:val="00AF3AC1"/>
    <w:rsid w:val="00B15445"/>
    <w:rsid w:val="00B42B46"/>
    <w:rsid w:val="00B719DB"/>
    <w:rsid w:val="00B77FDC"/>
    <w:rsid w:val="00B82F18"/>
    <w:rsid w:val="00B95AE6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A4C33"/>
    <w:rsid w:val="00CB0446"/>
    <w:rsid w:val="00CE7362"/>
    <w:rsid w:val="00D01B78"/>
    <w:rsid w:val="00D147D5"/>
    <w:rsid w:val="00D66226"/>
    <w:rsid w:val="00DB51B1"/>
    <w:rsid w:val="00E04B7F"/>
    <w:rsid w:val="00E05BED"/>
    <w:rsid w:val="00E16E7E"/>
    <w:rsid w:val="00E17954"/>
    <w:rsid w:val="00E17DBA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09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9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9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9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9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09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9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9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9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9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6836</izvorni_sadrzaj>
    <derivirana_varijabla naziv="DomainObject.Predmet.Broj_1">6836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St-6836/2015</izvorni_sadrzaj>
    <derivirana_varijabla naziv="DomainObject.Predmet.OznakaBroj_1">St-6836/2015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SLIGOR d.o.o. zastupanog po punomoćniku Čedomir Šimpraga</izvorni_sadrzaj>
    <derivirana_varijabla naziv="DomainObject.Predmet.ProtustrankaFormated_1">  SLIGOR d.o.o. zastupanog po punomoćniku Čedomir Šimpraga</derivirana_varijabla>
  </DomainObject.Predmet.ProtustrankaFormated>
  <DomainObject.Predmet.ProtustrankaFormatedOIB>
    <izvorni_sadrzaj>  SLIGOR d.o.o., OIB 37298200417 zastupanog po punomoćniku Čedomir Šimpraga</izvorni_sadrzaj>
    <derivirana_varijabla naziv="DomainObject.Predmet.ProtustrankaFormatedOIB_1">  SLIGOR d.o.o., OIB 37298200417 zastupanog po punomoćniku Čedomir Šimpraga</derivirana_varijabla>
  </DomainObject.Predmet.ProtustrankaFormatedOIB>
  <DomainObject.Predmet.ProtustrankaFormatedWithAdress>
    <izvorni_sadrzaj> SLIGOR d.o.o., Ul.grada Vukovara 249, 10000 Zagreb zastupanog po punomoćniku Čedomir Šimpraga</izvorni_sadrzaj>
    <derivirana_varijabla naziv="DomainObject.Predmet.ProtustrankaFormatedWithAdress_1"> SLIGOR d.o.o., Ul.grada Vukovara 249, 10000 Zagreb zastupanog po punomoćniku Čedomir Šimpraga</derivirana_varijabla>
  </DomainObject.Predmet.ProtustrankaFormatedWithAdress>
  <DomainObject.Predmet.ProtustrankaFormatedWithAdressOIB>
    <izvorni_sadrzaj> SLIGOR d.o.o., OIB 37298200417, Ul.grada Vukovara 249, 10000 Zagreb zastupanog po punomoćniku Čedomir Šimpraga</izvorni_sadrzaj>
    <derivirana_varijabla naziv="DomainObject.Predmet.ProtustrankaFormatedWithAdressOIB_1"> SLIGOR d.o.o., OIB 37298200417, Ul.grada Vukovara 249, 10000 Zagreb zastupanog po punomoćniku Čedomir Šimpraga</derivirana_varijabla>
  </DomainObject.Predmet.ProtustrankaFormatedWithAdressOIB>
  <DomainObject.Predmet.ProtustrankaWithAdress>
    <izvorni_sadrzaj>SLIGOR d.o.o. Ul.grada Vukovara 249, 10000 Zagreb</izvorni_sadrzaj>
    <derivirana_varijabla naziv="DomainObject.Predmet.ProtustrankaWithAdress_1">SLIGOR d.o.o. Ul.grada Vukovara 249, 10000 Zagreb</derivirana_varijabla>
  </DomainObject.Predmet.ProtustrankaWithAdress>
  <DomainObject.Predmet.ProtustrankaWithAdressOIB>
    <izvorni_sadrzaj>SLIGOR d.o.o., OIB 37298200417, Ul.grada Vukovara 249, 10000 Zagreb</izvorni_sadrzaj>
    <derivirana_varijabla naziv="DomainObject.Predmet.ProtustrankaWithAdressOIB_1">SLIGOR d.o.o., OIB 37298200417, Ul.grada Vukovara 249, 10000 Zagreb</derivirana_varijabla>
  </DomainObject.Predmet.ProtustrankaWithAdressOIB>
  <DomainObject.Predmet.ProtustrankaNazivFormated>
    <izvorni_sadrzaj>SLIGOR d.o.o.</izvorni_sadrzaj>
    <derivirana_varijabla naziv="DomainObject.Predmet.ProtustrankaNazivFormated_1">SLIGOR d.o.o.</derivirana_varijabla>
  </DomainObject.Predmet.ProtustrankaNazivFormated>
  <DomainObject.Predmet.ProtustrankaNazivFormatedOIB>
    <izvorni_sadrzaj>SLIGOR d.o.o., OIB 37298200417</izvorni_sadrzaj>
    <derivirana_varijabla naziv="DomainObject.Predmet.ProtustrankaNazivFormatedOIB_1">SLIGOR d.o.o., OIB 37298200417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SLIGOR d.o.o. zastupanog po punomoćniku Čedomir Šimpraga</item>
    </izvorni_sadrzaj>
    <derivirana_varijabla naziv="DomainObject.Predmet.ProtuStrankaListFormated_1">
      <item>SLIGOR d.o.o. zastupanog po punomoćniku Čedomir Šimpraga</item>
    </derivirana_varijabla>
  </DomainObject.Predmet.ProtuStrankaListFormated>
  <DomainObject.Predmet.ProtuStrankaListFormatedOIB>
    <izvorni_sadrzaj>
      <item>SLIGOR d.o.o., OIB 37298200417 zastupanog po punomoćniku Čedomir Šimpraga</item>
    </izvorni_sadrzaj>
    <derivirana_varijabla naziv="DomainObject.Predmet.ProtuStrankaListFormatedOIB_1">
      <item>SLIGOR d.o.o., OIB 37298200417 zastupanog po punomoćniku Čedomir Šimpraga</item>
    </derivirana_varijabla>
  </DomainObject.Predmet.ProtuStrankaListFormatedOIB>
  <DomainObject.Predmet.ProtuStrankaListFormatedWithAdress>
    <izvorni_sadrzaj>
      <item>SLIGOR d.o.o., Ul.grada Vukovara 249, 10000 Zagreb zastupanog po punomoćniku Čedomir Šimpraga</item>
    </izvorni_sadrzaj>
    <derivirana_varijabla naziv="DomainObject.Predmet.ProtuStrankaListFormatedWithAdress_1">
      <item>SLIGOR d.o.o., Ul.grada Vukovara 249, 10000 Zagreb zastupanog po punomoćniku Čedomir Šimpraga</item>
    </derivirana_varijabla>
  </DomainObject.Predmet.ProtuStrankaListFormatedWithAdress>
  <DomainObject.Predmet.ProtuStrankaListFormatedWithAdressOIB>
    <izvorni_sadrzaj>
      <item>SLIGOR d.o.o., OIB 37298200417, Ul.grada Vukovara 249, 10000 Zagreb zastupanog po punomoćniku Čedomir Šimpraga</item>
    </izvorni_sadrzaj>
    <derivirana_varijabla naziv="DomainObject.Predmet.ProtuStrankaListFormatedWithAdressOIB_1">
      <item>SLIGOR d.o.o., OIB 37298200417, Ul.grada Vukovara 249, 10000 Zagreb zastupanog po punomoćniku Čedomir Šimpraga</item>
    </derivirana_varijabla>
  </DomainObject.Predmet.ProtuStrankaListFormatedWithAdressOIB>
  <DomainObject.Predmet.ProtuStrankaListNazivFormated>
    <izvorni_sadrzaj>
      <item>SLIGOR d.o.o.</item>
    </izvorni_sadrzaj>
    <derivirana_varijabla naziv="DomainObject.Predmet.ProtuStrankaListNazivFormated_1">
      <item>SLIGOR d.o.o.</item>
    </derivirana_varijabla>
  </DomainObject.Predmet.ProtuStrankaListNazivFormated>
  <DomainObject.Predmet.ProtuStrankaListNazivFormatedOIB>
    <izvorni_sadrzaj>
      <item>SLIGOR d.o.o., OIB 37298200417</item>
    </izvorni_sadrzaj>
    <derivirana_varijabla naziv="DomainObject.Predmet.ProtuStrankaListNazivFormatedOIB_1">
      <item>SLIGOR d.o.o., OIB 37298200417</item>
    </derivirana_varijabla>
  </DomainObject.Predmet.ProtuStrankaListNazivFormatedOIB>
  <DomainObject.Predmet.OstaliListFormated>
    <izvorni_sadrzaj>
      <item>Čedomir Šimpraga punomoćnik sudionika u postupku SLIGOR d.o.o.</item>
    </izvorni_sadrzaj>
    <derivirana_varijabla naziv="DomainObject.Predmet.OstaliListFormated_1">
      <item>Čedomir Šimpraga punomoćnik sudionika u postupku SLIGOR d.o.o.</item>
    </derivirana_varijabla>
  </DomainObject.Predmet.OstaliListFormated>
  <DomainObject.Predmet.OstaliListFormatedOIB>
    <izvorni_sadrzaj>
      <item>Čedomir Šimpraga, OIB 79730775993 punomoćnik sudionika u postupku SLIGOR d.o.o.</item>
    </izvorni_sadrzaj>
    <derivirana_varijabla naziv="DomainObject.Predmet.OstaliListFormatedOIB_1">
      <item>Čedomir Šimpraga, OIB 79730775993 punomoćnik sudionika u postupku SLIGOR d.o.o.</item>
    </derivirana_varijabla>
  </DomainObject.Predmet.OstaliListFormatedOIB>
  <DomainObject.Predmet.OstaliListFormatedWithAdress>
    <izvorni_sadrzaj>
      <item>Čedomir Šimpraga, Svetonedjeljska Ulica 7, 10430 Samobor punomoćnik sudionika u postupku SLIGOR d.o.o.</item>
    </izvorni_sadrzaj>
    <derivirana_varijabla naziv="DomainObject.Predmet.OstaliListFormatedWithAdress_1">
      <item>Čedomir Šimpraga, Svetonedjeljska Ulica 7, 10430 Samobor punomoćnik sudionika u postupku SLIGOR d.o.o.</item>
    </derivirana_varijabla>
  </DomainObject.Predmet.OstaliListFormatedWithAdress>
  <DomainObject.Predmet.OstaliListFormatedWithAdressOIB>
    <izvorni_sadrzaj>
      <item>Čedomir Šimpraga, OIB 79730775993, Svetonedjeljska Ulica 7, 10430 Samobor punomoćnik sudionika u postupku SLIGOR d.o.o.</item>
    </izvorni_sadrzaj>
    <derivirana_varijabla naziv="DomainObject.Predmet.OstaliListFormatedWithAdressOIB_1">
      <item>Čedomir Šimpraga, OIB 79730775993, Svetonedjeljska Ulica 7, 10430 Samobor punomoćnik sudionika u postupku SLIGOR d.o.o.</item>
    </derivirana_varijabla>
  </DomainObject.Predmet.OstaliListFormatedWithAdressOIB>
  <DomainObject.Predmet.OstaliListNazivFormated>
    <izvorni_sadrzaj>
      <item>Čedomir Šimpraga</item>
    </izvorni_sadrzaj>
    <derivirana_varijabla naziv="DomainObject.Predmet.OstaliListNazivFormated_1">
      <item>Čedomir Šimpraga</item>
    </derivirana_varijabla>
  </DomainObject.Predmet.OstaliListNazivFormated>
  <DomainObject.Predmet.OstaliListNazivFormatedOIB>
    <izvorni_sadrzaj>
      <item>Čedomir Šimpraga, OIB 79730775993</item>
    </izvorni_sadrzaj>
    <derivirana_varijabla naziv="DomainObject.Predmet.OstaliListNazivFormatedOIB_1">
      <item>Čedomir Šimpraga, OIB 79730775993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SLIGOR d.o.o.</izvorni_sadrzaj>
    <derivirana_varijabla naziv="DomainObject.Predmet.ProtustrankaIDrugi_1">SLIGOR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SLIGOR d.o.o., OIB 37298200417, Ul.grada Vukovara 249, 10000 Zagreb</izvorni_sadrzaj>
    <derivirana_varijabla naziv="DomainObject.Predmet.ProtustrankaIDrugiAdressOIB_1">SLIGOR d.o.o., OIB 37298200417, Ul.grada Vukovara 249,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SLIGOR d.o.o.</item>
      <item>Čedomir Šimpraga</item>
    </izvorni_sadrzaj>
    <derivirana_varijabla naziv="DomainObject.Predmet.SudioniciListNaziv_1">
      <item>FINA Regionalni centar Zagreb</item>
      <item>SLIGOR d.o.o.</item>
      <item>Čedomir Šimpraga</item>
    </derivirana_varijabla>
  </DomainObject.Predmet.SudioniciListNaziv>
  <DomainObject.Predmet.SudioniciListAdressOIB>
    <izvorni_sadrzaj>
      <item>FINA Regionalni centar Zagreb, OIB 85821130368, Trg svibanjskih žrtava 1995.1,10000 Zagreb</item>
      <item>SLIGOR d.o.o., OIB 37298200417, Ul.grada Vukovara 249,10000 Zagreb</item>
      <item>Čedomir Šimpraga, OIB 79730775993, Svetonedjeljska Ulica 7,10430 Samobor</item>
    </izvorni_sadrzaj>
    <derivirana_varijabla naziv="DomainObject.Predmet.SudioniciListAdressOIB_1">
      <item>FINA Regionalni centar Zagreb, OIB 85821130368, Trg svibanjskih žrtava 1995.1,10000 Zagreb</item>
      <item>SLIGOR d.o.o., OIB 37298200417, Ul.grada Vukovara 249,10000 Zagreb</item>
      <item>Čedomir Šimpraga, OIB 79730775993, Svetonedjeljska Ulica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37298200417</item>
      <item>, OIB 79730775993</item>
    </izvorni_sadrzaj>
    <derivirana_varijabla naziv="DomainObject.Predmet.SudioniciListNazivOIB_1">
      <item>, OIB 85821130368</item>
      <item>, OIB 37298200417</item>
      <item>, OIB 79730775993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1302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2016-02-19T14:13:00Z</dcterms:created>
  <dc:creator>ilukac</dc:creator>
  <cp:lastModifiedBy>Ksenija Nol</cp:lastModifiedBy>
  <cp:lastPrinted>2016-02-19T14:13:00Z</cp:lastPrinted>
  <dcterms:modified xmlns:xsi="http://www.w3.org/2001/XMLSchema-instance" xsi:type="dcterms:W3CDTF">2016-02-19T14:13:00Z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