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4252" w14:paraId="8244252" w:rsidRDefault="00E01AB8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55622">
        <w:rPr>
          <w:b/>
          <w:lang w:val="hr-HR"/>
        </w:rPr>
        <w:t>181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55622">
        <w:rPr>
          <w:lang w:val="hr-HR"/>
        </w:rPr>
        <w:t xml:space="preserve">SAT JAHTE d.o.o. Split, Rendićeva 24, OIB: 39880863216,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E01AB8">
        <w:rPr>
          <w:lang w:val="hr-HR"/>
        </w:rPr>
        <w:t xml:space="preserve">8. svibnja </w:t>
      </w:r>
      <w:r w:rsidR="008C1DFE" w:rsidRPr="008C1DFE">
        <w:rPr>
          <w:lang w:val="hr-HR"/>
        </w:rPr>
        <w:t>2018.</w:t>
      </w:r>
    </w:p>
    <w:p w:rsidRDefault="00383B92" w:rsidP="00634348" w:rsidR="00383B92" w:rsidRPr="00E01AB8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55622">
        <w:rPr>
          <w:lang w:val="hr-HR"/>
        </w:rPr>
        <w:t>SAT JAHTE d.o.o. Split, Rendićeva 24, OIB: 39880863216, MBS: 060252949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E01AB8">
        <w:rPr>
          <w:lang w:val="hr-HR"/>
        </w:rPr>
        <w:t xml:space="preserve">8. svibnja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E01AB8">
        <w:rPr>
          <w:lang w:val="hr-HR"/>
        </w:rPr>
        <w:t>13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9476A0">
        <w:t>Daniela Kovač,</w:t>
      </w:r>
      <w:r w:rsidR="009476A0" w:rsidRPr="00552217">
        <w:rPr>
          <w:rFonts w:cs="ArialMT" w:hAnsi="ArialMT" w:ascii="ArialMT"/>
          <w:sz w:val="14"/>
          <w:szCs w:val="14"/>
        </w:rPr>
        <w:t xml:space="preserve"> </w:t>
      </w:r>
      <w:r w:rsidR="009476A0">
        <w:t>dipl.</w:t>
      </w:r>
      <w:r w:rsidR="009476A0">
        <w:rPr>
          <w:rFonts w:cs="ArialMT" w:hAnsi="ArialMT" w:ascii="ArialMT"/>
          <w:sz w:val="14"/>
          <w:szCs w:val="14"/>
        </w:rPr>
        <w:t xml:space="preserve"> </w:t>
      </w:r>
      <w:r w:rsidR="009476A0" w:rsidRPr="00552217">
        <w:t>pravnica</w:t>
      </w:r>
      <w:r w:rsidR="009476A0">
        <w:t xml:space="preserve"> iz Kaštel Sućurca, Cesta dr. Franje Tuđmana 238A, OIB: 73917202839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55622">
        <w:rPr>
          <w:lang w:val="hr-HR"/>
        </w:rPr>
        <w:t>SAT JAHTE d.o.o. Split, Rendićeva 24, OIB: 39880863216, MBS: 060252949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55622">
        <w:rPr>
          <w:lang w:val="hr-HR"/>
        </w:rPr>
        <w:t>26</w:t>
      </w:r>
      <w:r w:rsidR="00667ED7">
        <w:rPr>
          <w:lang w:val="hr-HR"/>
        </w:rPr>
        <w:t xml:space="preserve">. </w:t>
      </w:r>
      <w:r w:rsidR="00A74AF8">
        <w:rPr>
          <w:lang w:val="hr-HR"/>
        </w:rPr>
        <w:t>veljače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55622">
        <w:rPr>
          <w:lang w:val="hr-HR"/>
        </w:rPr>
        <w:t>SAT JAHTE d.o.o. Split</w:t>
      </w:r>
      <w:r w:rsidR="00FC5175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055622">
        <w:rPr>
          <w:lang w:val="hr-HR"/>
        </w:rPr>
        <w:t>20</w:t>
      </w:r>
      <w:r w:rsidR="00A74AF8">
        <w:rPr>
          <w:lang w:val="hr-HR"/>
        </w:rPr>
        <w:t>.02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55622">
        <w:rPr>
          <w:lang w:val="hr-HR"/>
        </w:rPr>
        <w:t>16.800,65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</w:t>
      </w:r>
      <w:r w:rsidR="00E01AB8">
        <w:rPr>
          <w:lang w:val="hr-HR"/>
        </w:rPr>
        <w:t>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4A33DC">
        <w:rPr>
          <w:lang w:val="hr-HR"/>
        </w:rPr>
        <w:t xml:space="preserve">5. ožujka </w:t>
      </w:r>
      <w:r w:rsidR="00045FDD" w:rsidRPr="004A33DC">
        <w:rPr>
          <w:lang w:val="hr-HR"/>
        </w:rPr>
        <w:t>201</w:t>
      </w:r>
      <w:r w:rsidR="00667ED7" w:rsidRPr="004A33DC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</w:t>
      </w:r>
      <w:r w:rsidR="00193F49">
        <w:rPr>
          <w:lang w:val="hr-HR"/>
        </w:rPr>
        <w:lastRenderedPageBreak/>
        <w:t>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01AB8">
        <w:rPr>
          <w:lang w:val="hr-HR"/>
        </w:rPr>
        <w:t>8. svibnja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E01AB8" w:rsidP="00403F01" w:rsidR="00E01AB8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0580F" w:rsidRPr="00B0580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55622">
      <w:t>181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5622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33DC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4951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6A0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0580F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01AB8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C5175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8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580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58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58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8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580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58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58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SAT JAHTE  d.o.o. za trgovinu i usluge, turistička agencija</izvorni_sadrzaj>
    <derivirana_varijabla naziv="DomainObject.Predmet.ProtustrankaFormated_1">  SAT JAHTE  d.o.o. za trgovinu i usluge, turistička agencija</derivirana_varijabla>
  </DomainObject.Predmet.ProtustrankaFormated>
  <DomainObject.Predmet.ProtustrankaFormatedOIB>
    <izvorni_sadrzaj>  SAT JAHTE  d.o.o. za trgovinu i usluge, turistička agencija, OIB 39880863216</izvorni_sadrzaj>
    <derivirana_varijabla naziv="DomainObject.Predmet.ProtustrankaFormatedOIB_1">  SAT JAHTE  d.o.o. za trgovinu i usluge, turistička agencija, OIB 39880863216</derivirana_varijabla>
  </DomainObject.Predmet.ProtustrankaFormatedOIB>
  <DomainObject.Predmet.ProtustrankaFormatedWithAdress>
    <izvorni_sadrzaj> SAT JAHTE  d.o.o. za trgovinu i usluge, turistička agencija, Rendićeva 24, 21000 Split</izvorni_sadrzaj>
    <derivirana_varijabla naziv="DomainObject.Predmet.ProtustrankaFormatedWithAdress_1"> SAT JAHTE  d.o.o. za trgovinu i usluge, turistička agencija, Rendićeva 24, 21000 Split</derivirana_varijabla>
  </DomainObject.Predmet.ProtustrankaFormatedWithAdress>
  <DomainObject.Predmet.ProtustrankaFormatedWithAdressOIB>
    <izvorni_sadrzaj> SAT JAHTE  d.o.o. za trgovinu i usluge, turistička agencija, OIB 39880863216, Rendićeva 24, 21000 Split</izvorni_sadrzaj>
    <derivirana_varijabla naziv="DomainObject.Predmet.ProtustrankaFormatedWithAdressOIB_1"> SAT JAHTE  d.o.o. za trgovinu i usluge, turistička agencija, OIB 39880863216, Rendićeva 24, 21000 Split</derivirana_varijabla>
  </DomainObject.Predmet.ProtustrankaFormatedWithAdressOIB>
  <DomainObject.Predmet.ProtustrankaWithAdress>
    <izvorni_sadrzaj>SAT JAHTE  d.o.o. za trgovinu i usluge, turistička agencija Rendićeva 24, 21000 Split</izvorni_sadrzaj>
    <derivirana_varijabla naziv="DomainObject.Predmet.ProtustrankaWithAdress_1">SAT JAHTE  d.o.o. za trgovinu i usluge, turistička agencija Rendićeva 24, 21000 Split</derivirana_varijabla>
  </DomainObject.Predmet.ProtustrankaWithAdress>
  <DomainObject.Predmet.ProtustrankaWithAdressOIB>
    <izvorni_sadrzaj>SAT JAHTE  d.o.o. za trgovinu i usluge, turistička agencija, OIB 39880863216, Rendićeva 24, 21000 Split</izvorni_sadrzaj>
    <derivirana_varijabla naziv="DomainObject.Predmet.ProtustrankaWithAdressOIB_1">SAT JAHTE  d.o.o. za trgovinu i usluge, turistička agencija, OIB 39880863216, Rendićeva 24, 21000 Split</derivirana_varijabla>
  </DomainObject.Predmet.ProtustrankaWithAdressOIB>
  <DomainObject.Predmet.ProtustrankaNazivFormated>
    <izvorni_sadrzaj>SAT JAHTE  d.o.o. za trgovinu i usluge, turistička agencija</izvorni_sadrzaj>
    <derivirana_varijabla naziv="DomainObject.Predmet.ProtustrankaNazivFormated_1">SAT JAHTE  d.o.o. za trgovinu i usluge, turistička agencija</derivirana_varijabla>
  </DomainObject.Predmet.ProtustrankaNazivFormated>
  <DomainObject.Predmet.ProtustrankaNazivFormatedOIB>
    <izvorni_sadrzaj>SAT JAHTE  d.o.o. za trgovinu i usluge, turistička agencija, OIB 39880863216</izvorni_sadrzaj>
    <derivirana_varijabla naziv="DomainObject.Predmet.ProtustrankaNazivFormatedOIB_1">SAT JAHTE  d.o.o. za trgovinu i usluge, turistička agencija, OIB 39880863216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16800.65</izvorni_sadrzaj>
    <derivirana_varijabla naziv="DomainObject.Predmet.TrenutnaVrijednost_1">16800.65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SAT JAHTE  d.o.o. za trgovinu i usluge, turistička agencija</item>
    </izvorni_sadrzaj>
    <derivirana_varijabla naziv="DomainObject.Predmet.ProtuStrankaListFormated_1">
      <item>SAT JAHTE  d.o.o. za trgovinu i usluge, turistička agencija</item>
    </derivirana_varijabla>
  </DomainObject.Predmet.ProtuStrankaListFormated>
  <DomainObject.Predmet.ProtuStrankaListFormatedOIB>
    <izvorni_sadrzaj>
      <item>SAT JAHTE  d.o.o. za trgovinu i usluge, turistička agencija, OIB 39880863216</item>
    </izvorni_sadrzaj>
    <derivirana_varijabla naziv="DomainObject.Predmet.ProtuStrankaListFormatedOIB_1">
      <item>SAT JAHTE  d.o.o. za trgovinu i usluge, turistička agencija, OIB 39880863216</item>
    </derivirana_varijabla>
  </DomainObject.Predmet.ProtuStrankaListFormatedOIB>
  <DomainObject.Predmet.ProtuStrankaListFormatedWithAdress>
    <izvorni_sadrzaj>
      <item>SAT JAHTE  d.o.o. za trgovinu i usluge, turistička agencija, Rendićeva 24, 21000 Split</item>
    </izvorni_sadrzaj>
    <derivirana_varijabla naziv="DomainObject.Predmet.ProtuStrankaListFormatedWithAdress_1">
      <item>SAT JAHTE  d.o.o. za trgovinu i usluge, turistička agencija, Rendićeva 24, 21000 Split</item>
    </derivirana_varijabla>
  </DomainObject.Predmet.ProtuStrankaListFormatedWithAdress>
  <DomainObject.Predmet.ProtuStrankaListFormatedWithAdressOIB>
    <izvorni_sadrzaj>
      <item>SAT JAHTE  d.o.o. za trgovinu i usluge, turistička agencija, OIB 39880863216, Rendićeva 24, 21000 Split</item>
    </izvorni_sadrzaj>
    <derivirana_varijabla naziv="DomainObject.Predmet.ProtuStrankaListFormatedWithAdressOIB_1">
      <item>SAT JAHTE  d.o.o. za trgovinu i usluge, turistička agencija, OIB 39880863216, Rendićeva 24, 21000 Split</item>
    </derivirana_varijabla>
  </DomainObject.Predmet.ProtuStrankaListFormatedWithAdressOIB>
  <DomainObject.Predmet.ProtuStrankaListNazivFormated>
    <izvorni_sadrzaj>
      <item>SAT JAHTE  d.o.o. za trgovinu i usluge, turistička agencija</item>
    </izvorni_sadrzaj>
    <derivirana_varijabla naziv="DomainObject.Predmet.ProtuStrankaListNazivFormated_1">
      <item>SAT JAHTE  d.o.o. za trgovinu i usluge, turistička agencija</item>
    </derivirana_varijabla>
  </DomainObject.Predmet.ProtuStrankaListNazivFormated>
  <DomainObject.Predmet.ProtuStrankaListNazivFormatedOIB>
    <izvorni_sadrzaj>
      <item>SAT JAHTE  d.o.o. za trgovinu i usluge, turistička agencija, OIB 39880863216</item>
    </izvorni_sadrzaj>
    <derivirana_varijabla naziv="DomainObject.Predmet.ProtuStrankaListNazivFormatedOIB_1">
      <item>SAT JAHTE  d.o.o. za trgovinu i usluge, turistička agencija, OIB 39880863216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SAT JAHTE  d.o.o. za trgovinu i usluge, turistička agencija</izvorni_sadrzaj>
    <derivirana_varijabla naziv="DomainObject.Predmet.ProtustrankaIDrugi_1">SAT JAHTE  d.o.o. za trgovinu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SAT JAHTE  d.o.o. za trgovinu i usluge, turistička agencija, OIB 39880863216, Rendićeva 24, 21000 Split</izvorni_sadrzaj>
    <derivirana_varijabla naziv="DomainObject.Predmet.ProtustrankaIDrugiAdressOIB_1">SAT JAHTE  d.o.o. za trgovinu i usluge, turistička agencija, OIB 39880863216, Rendićeva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SAT JAHTE  d.o.o. za trgovinu i usluge, turistička agencija</item>
      <item>FINANCIJSKA AGENCIJA, RC SPLIT</item>
    </izvorni_sadrzaj>
    <derivirana_varijabla naziv="DomainObject.Predmet.SudioniciListNaziv_1">
      <item>SAT JAHTE  d.o.o. za trgovinu i usluge, turistička agencija</item>
      <item>FINANCIJSKA AGENCIJA, RC SPLIT</item>
    </derivirana_varijabla>
  </DomainObject.Predmet.SudioniciListNaziv>
  <DomainObject.Predmet.SudioniciListAdressOIB>
    <izvorni_sadrzaj>
      <item>SAT JAHTE  d.o.o. za trgovinu i usluge, turistička agencija, OIB 39880863216, Rendićeva 24,21000 Split</item>
      <item>FINANCIJSKA AGENCIJA, RC SPLIT, OIB 85821130368, Mažuranićevo šetalište 24 b,21000 Split</item>
    </izvorni_sadrzaj>
    <derivirana_varijabla naziv="DomainObject.Predmet.SudioniciListAdressOIB_1">
      <item>SAT JAHTE  d.o.o. za trgovinu i usluge, turistička agencija, OIB 39880863216, Rendićeva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39880863216</item>
      <item>, OIB 85821130368</item>
    </izvorni_sadrzaj>
    <derivirana_varijabla naziv="DomainObject.Predmet.SudioniciListNazivOIB_1">
      <item>, OIB 39880863216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BDAAE-787B-4C29-A30C-9DF5D399D1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4119</properties:Characters>
  <properties:Lines>110</properties:Lines>
  <properties:Paragraphs>35</properties:Paragraphs>
  <properties:TotalTime>454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2018-05-08T10:44:00Z</cp:lastPrinted>
  <dcterms:modified xmlns:xsi="http://www.w3.org/2001/XMLSchema-instance" xsi:type="dcterms:W3CDTF">2018-05-08T10:45:00Z</dcterms:modified>
  <cp:revision>366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