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007f" w14:paraId="34b007f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C20EC4">
        <w:t>605/17-4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C20EC4" w:rsidP="004B741D" w:rsidR="00C20EC4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C20EC4" w:rsidRPr="00C20EC4">
        <w:t>NOVI TRG d.o.o. Vinkovci, Kralja Zvonimira 6, OIB: 98238979347, MBS: 030136560</w:t>
      </w:r>
      <w:r w:rsidR="00C20EC4" w:rsidRPr="00C20EC4">
        <w:rPr>
          <w:bCs/>
          <w:kern w:val="36"/>
          <w:lang w:eastAsia="en-US"/>
        </w:rPr>
        <w:t xml:space="preserve"> otvaranje stečajnog postupka nad dužnikom: </w:t>
      </w:r>
      <w:r w:rsidR="00C20EC4" w:rsidRPr="00C20EC4">
        <w:t>NOVI TRG d.o.o. Vinkovci, Kralja Zvonimira 6, OIB: 98238979347, MBS: 030136560</w:t>
      </w:r>
      <w:r w:rsidR="0072710A">
        <w:t xml:space="preserve">, </w:t>
      </w:r>
      <w:r w:rsidR="003B4C28">
        <w:t xml:space="preserve">dana </w:t>
      </w:r>
      <w:r w:rsidR="00C20EC4">
        <w:t>19</w:t>
      </w:r>
      <w:r w:rsidR="00AA35FA">
        <w:t>. lipnja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C20EC4" w:rsidP="004B741D" w:rsidR="00C20EC4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C20EC4">
        <w:t>Gordana Popović, OIB: 78042231946, Vinkovci, A. Starčevića 7</w:t>
      </w:r>
      <w:r w:rsidR="000E65AC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C20EC4">
        <w:t>605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C20EC4" w:rsidRPr="00C20EC4">
        <w:t>NOVI TRG d.o.o. Vinkovci, Kralja Zvonimira 6, OIB: 98238979347, MBS: 030136560</w:t>
      </w:r>
      <w:r w:rsidR="00C20EC4">
        <w:t xml:space="preserve"> 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</w:t>
      </w:r>
      <w:r w:rsidR="00C20EC4">
        <w:t>Gordana Popović, OIB: 78042231946, Vinkovci, A. Starčevića 7</w:t>
      </w:r>
      <w:r w:rsidR="005210E0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B37B42" w:rsidP="00C20EC4" w:rsidR="00B37B42">
      <w:pPr>
        <w:jc w:val="both"/>
      </w:pPr>
    </w:p>
    <w:p w:rsidRDefault="00C20EC4" w:rsidP="00B37B42" w:rsidR="00E17696">
      <w:pPr>
        <w:ind w:firstLine="720"/>
        <w:jc w:val="both"/>
      </w:pPr>
      <w:r>
        <w:t>3</w:t>
      </w:r>
      <w:r w:rsidR="00F24BBF">
        <w:t>.</w:t>
      </w:r>
      <w:r w:rsidR="00F24BBF"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C20EC4" w:rsidP="00F81165" w:rsidR="00F24BBF">
      <w:pPr>
        <w:ind w:firstLine="720"/>
        <w:jc w:val="both"/>
      </w:pPr>
      <w:r>
        <w:t>4</w:t>
      </w:r>
      <w:r w:rsidR="00F24BBF">
        <w:t xml:space="preserve">. </w:t>
      </w:r>
      <w:r w:rsidR="002A27C9">
        <w:tab/>
      </w:r>
      <w:r w:rsidR="00F24BBF"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C20EC4" w:rsidP="00B37B42" w:rsidR="00C20EC4">
      <w:pPr>
        <w:ind w:firstLine="705"/>
        <w:jc w:val="both"/>
      </w:pPr>
      <w:r>
        <w:t>5</w:t>
      </w:r>
      <w:r w:rsidR="009E4A1C" w:rsidRPr="002A27C9">
        <w:t xml:space="preserve">. </w:t>
      </w:r>
      <w:r w:rsidR="002A27C9">
        <w:tab/>
      </w:r>
      <w:r w:rsidR="009E4A1C"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>
        <w:t>Gordana Popović, OIB: 78042231946, Vinkovci, A. Starčevića 7</w:t>
      </w:r>
      <w:r w:rsidR="00AA35FA">
        <w:t xml:space="preserve"> </w:t>
      </w:r>
      <w:r w:rsidR="009E4A1C" w:rsidRPr="002A27C9">
        <w:t xml:space="preserve">da u roku od 8 dana od dana primitka ovog zaključka, u dogovoru </w:t>
      </w:r>
    </w:p>
    <w:p w:rsidRDefault="00C20EC4" w:rsidP="00B37B42" w:rsidR="00C20EC4">
      <w:pPr>
        <w:ind w:firstLine="705"/>
        <w:jc w:val="both"/>
      </w:pPr>
    </w:p>
    <w:p w:rsidRDefault="00C20EC4" w:rsidP="00B37B42" w:rsidR="00C20EC4">
      <w:pPr>
        <w:ind w:firstLine="705"/>
        <w:jc w:val="both"/>
      </w:pPr>
    </w:p>
    <w:p w:rsidRDefault="00C20EC4" w:rsidP="00B37B42" w:rsidR="00C20EC4">
      <w:pPr>
        <w:ind w:firstLine="705"/>
        <w:jc w:val="both"/>
      </w:pPr>
    </w:p>
    <w:p w:rsidRDefault="00C20EC4" w:rsidP="00C20EC4" w:rsidR="00C20EC4">
      <w:pPr>
        <w:jc w:val="right"/>
      </w:pPr>
      <w:r>
        <w:lastRenderedPageBreak/>
        <w:t>Broj: 6 St-605/17-4</w:t>
      </w:r>
    </w:p>
    <w:p w:rsidRDefault="00C20EC4" w:rsidP="00B37B42" w:rsidR="00C20EC4">
      <w:pPr>
        <w:ind w:firstLine="705"/>
        <w:jc w:val="both"/>
      </w:pPr>
    </w:p>
    <w:p w:rsidRDefault="00C20EC4" w:rsidP="00B37B42" w:rsidR="00C20EC4">
      <w:pPr>
        <w:ind w:firstLine="705"/>
        <w:jc w:val="both"/>
      </w:pPr>
    </w:p>
    <w:p w:rsidRDefault="00C20EC4" w:rsidP="00B37B42" w:rsidR="00C20EC4">
      <w:pPr>
        <w:ind w:firstLine="705"/>
        <w:jc w:val="both"/>
      </w:pPr>
    </w:p>
    <w:p w:rsidRDefault="009E4A1C" w:rsidP="00B37B42" w:rsidR="009E4A1C">
      <w:pPr>
        <w:ind w:firstLine="705"/>
        <w:jc w:val="both"/>
      </w:pPr>
      <w:r w:rsidRPr="002A27C9">
        <w:t>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20EC4">
        <w:t>1</w:t>
      </w:r>
      <w:r w:rsidR="000E65AC">
        <w:t>9</w:t>
      </w:r>
      <w:r w:rsidR="00AA35FA">
        <w:t>. lipnja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</w:t>
      </w:r>
      <w:r w:rsidR="00AA35FA">
        <w:t xml:space="preserve">. </w:t>
      </w:r>
      <w:r w:rsidR="00C20EC4">
        <w:t>12/7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09F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E65AC"/>
    <w:rsid w:val="000F22FF"/>
    <w:rsid w:val="0016016C"/>
    <w:rsid w:val="00163019"/>
    <w:rsid w:val="001635ED"/>
    <w:rsid w:val="001742E1"/>
    <w:rsid w:val="0019752C"/>
    <w:rsid w:val="001A0170"/>
    <w:rsid w:val="001A6201"/>
    <w:rsid w:val="001B585A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210E0"/>
    <w:rsid w:val="0055624C"/>
    <w:rsid w:val="005B403D"/>
    <w:rsid w:val="005E5D90"/>
    <w:rsid w:val="00607E75"/>
    <w:rsid w:val="006109F9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A35FA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0EC4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0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0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NOVI TRG d.o.o. za proizvodnju, trgovinu i turizam</izvorni_sadrzaj>
    <derivirana_varijabla naziv="DomainObject.Predmet.StrankaFormated_1">  NOVI TRG d.o.o. za proizvodnju, trgovinu i turizam</derivirana_varijabla>
  </DomainObject.Predmet.StrankaFormated>
  <DomainObject.Predmet.StrankaFormatedOIB>
    <izvorni_sadrzaj>  NOVI TRG d.o.o. za proizvodnju, trgovinu i turizam, OIB 98238979347</izvorni_sadrzaj>
    <derivirana_varijabla naziv="DomainObject.Predmet.StrankaFormatedOIB_1">  NOVI TRG d.o.o. za proizvodnju, trgovinu i turizam, OIB 98238979347</derivirana_varijabla>
  </DomainObject.Predmet.StrankaFormatedOIB>
  <DomainObject.Predmet.StrankaFormatedWithAdress>
    <izvorni_sadrzaj> NOVI TRG d.o.o. za proizvodnju, trgovinu i turizam, Kralja Zvonimira 6, 32100 Vinkovci</izvorni_sadrzaj>
    <derivirana_varijabla naziv="DomainObject.Predmet.StrankaFormatedWithAdress_1"> NOVI TRG d.o.o. za proizvodnju, trgovinu i turizam, Kralja Zvonimira 6, 32100 Vinkovci</derivirana_varijabla>
  </DomainObject.Predmet.StrankaFormatedWithAdress>
  <DomainObject.Predmet.StrankaFormatedWithAdressOIB>
    <izvorni_sadrzaj> NOVI TRG d.o.o. za proizvodnju, trgovinu i turizam, OIB 98238979347, Kralja Zvonimira 6, 32100 Vinkovci</izvorni_sadrzaj>
    <derivirana_varijabla naziv="DomainObject.Predmet.StrankaFormatedWithAdressOIB_1"> NOVI TRG d.o.o. za proizvodnju, trgovinu i turizam, OIB 98238979347, Kralja Zvonimira 6, 32100 Vinkovci</derivirana_varijabla>
  </DomainObject.Predmet.StrankaFormatedWithAdressOIB>
  <DomainObject.Predmet.StrankaWithAdress>
    <izvorni_sadrzaj>NOVI TRG d.o.o. za proizvodnju, trgovinu i turizam Kralja Zvonimira 6,32100 Vinkovci</izvorni_sadrzaj>
    <derivirana_varijabla naziv="DomainObject.Predmet.StrankaWithAdress_1">NOVI TRG d.o.o. za proizvodnju, trgovinu i turizam Kralja Zvonimira 6,32100 Vinkovci</derivirana_varijabla>
  </DomainObject.Predmet.StrankaWithAdress>
  <DomainObject.Predmet.StrankaWithAdressOIB>
    <izvorni_sadrzaj>NOVI TRG d.o.o. za proizvodnju, trgovinu i turizam, OIB 98238979347, Kralja Zvonimira 6,32100 Vinkovci</izvorni_sadrzaj>
    <derivirana_varijabla naziv="DomainObject.Predmet.StrankaWithAdressOIB_1">NOVI TRG d.o.o. za proizvodnju, trgovinu i turizam, OIB 98238979347, Kralja Zvonimira 6,32100 Vinkovci</derivirana_varijabla>
  </DomainObject.Predmet.StrankaWithAdressOIB>
  <DomainObject.Predmet.StrankaNazivFormated>
    <izvorni_sadrzaj>NOVI TRG d.o.o. za proizvodnju, trgovinu i turizam</izvorni_sadrzaj>
    <derivirana_varijabla naziv="DomainObject.Predmet.StrankaNazivFormated_1">NOVI TRG d.o.o. za proizvodnju, trgovinu i turizam</derivirana_varijabla>
  </DomainObject.Predmet.StrankaNazivFormated>
  <DomainObject.Predmet.StrankaNazivFormatedOIB>
    <izvorni_sadrzaj>NOVI TRG d.o.o. za proizvodnju, trgovinu i turizam, OIB 98238979347</izvorni_sadrzaj>
    <derivirana_varijabla naziv="DomainObject.Predmet.StrankaNazivFormatedOIB_1">NOVI TRG d.o.o. za proizvodnju, trgovinu i turizam, OIB 98238979347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NOVI TRG d.o.o. za proizvodnju, trgovinu i turizam</item>
    </izvorni_sadrzaj>
    <derivirana_varijabla naziv="DomainObject.Predmet.StrankaListFormated_1">
      <item>NOVI TRG d.o.o. za proizvodnju, trgovinu i turizam</item>
    </derivirana_varijabla>
  </DomainObject.Predmet.StrankaListFormated>
  <DomainObject.Predmet.StrankaListFormatedOIB>
    <izvorni_sadrzaj>
      <item>NOVI TRG d.o.o. za proizvodnju, trgovinu i turizam, OIB 98238979347</item>
    </izvorni_sadrzaj>
    <derivirana_varijabla naziv="DomainObject.Predmet.StrankaListFormatedOIB_1">
      <item>NOVI TRG d.o.o. za proizvodnju, trgovinu i turizam, OIB 98238979347</item>
    </derivirana_varijabla>
  </DomainObject.Predmet.StrankaListFormatedOIB>
  <DomainObject.Predmet.StrankaListFormatedWithAdress>
    <izvorni_sadrzaj>
      <item>NOVI TRG d.o.o. za proizvodnju, trgovinu i turizam, Kralja Zvonimira 6, 32100 Vinkovci</item>
    </izvorni_sadrzaj>
    <derivirana_varijabla naziv="DomainObject.Predmet.StrankaListFormatedWithAdress_1">
      <item>NOVI TRG d.o.o. za proizvodnju, trgovinu i turizam, Kralja Zvonimira 6, 32100 Vinkovci</item>
    </derivirana_varijabla>
  </DomainObject.Predmet.StrankaListFormatedWithAdress>
  <DomainObject.Predmet.StrankaListFormatedWithAdressOIB>
    <izvorni_sadrzaj>
      <item>NOVI TRG d.o.o. za proizvodnju, trgovinu i turizam, OIB 98238979347, Kralja Zvonimira 6, 32100 Vinkovci</item>
    </izvorni_sadrzaj>
    <derivirana_varijabla naziv="DomainObject.Predmet.StrankaListFormatedWithAdressOIB_1">
      <item>NOVI TRG d.o.o. za proizvodnju, trgovinu i turizam, OIB 98238979347, Kralja Zvonimira 6, 32100 Vinkovci</item>
    </derivirana_varijabla>
  </DomainObject.Predmet.StrankaListFormatedWithAdressOIB>
  <DomainObject.Predmet.StrankaListNazivFormated>
    <izvorni_sadrzaj>
      <item>NOVI TRG d.o.o. za proizvodnju, trgovinu i turizam</item>
    </izvorni_sadrzaj>
    <derivirana_varijabla naziv="DomainObject.Predmet.StrankaListNazivFormated_1">
      <item>NOVI TRG d.o.o. za proizvodnju, trgovinu i turizam</item>
    </derivirana_varijabla>
  </DomainObject.Predmet.StrankaListNazivFormated>
  <DomainObject.Predmet.StrankaListNazivFormatedOIB>
    <izvorni_sadrzaj>
      <item>NOVI TRG d.o.o. za proizvodnju, trgovinu i turizam, OIB 98238979347</item>
    </izvorni_sadrzaj>
    <derivirana_varijabla naziv="DomainObject.Predmet.StrankaListNazivFormatedOIB_1">
      <item>NOVI TRG d.o.o. za proizvodnju, trgovinu i turizam, OIB 98238979347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NOVI TRG d.o.o. za proizvodnju, trgovinu i turizam</izvorni_sadrzaj>
    <derivirana_varijabla naziv="DomainObject.Predmet.StrankaIDrugi_1">NOVI TRG d.o.o. za proizvodnju,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NOVI TRG d.o.o. za proizvodnju, trgovinu i turizam, OIB 98238979347, Kralja Zvonimira 6, 32100 Vinkovci</izvorni_sadrzaj>
    <derivirana_varijabla naziv="DomainObject.Predmet.StrankaIDrugiAdressOIB_1">NOVI TRG d.o.o. za proizvodnju, trgovinu i turizam, OIB 98238979347, Kralja Zvonimira 6,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TRG d.o.o. za proizvodnju, trgovinu i turizam</item>
    </izvorni_sadrzaj>
    <derivirana_varijabla naziv="DomainObject.Predmet.SudioniciListNaziv_1">
      <item>NOVI TRG d.o.o. za proizvodnju, trgovinu i turizam</item>
    </derivirana_varijabla>
  </DomainObject.Predmet.SudioniciListNaziv>
  <DomainObject.Predmet.SudioniciListAdressOIB>
    <izvorni_sadrzaj>
      <item>NOVI TRG d.o.o. za proizvodnju, trgovinu i turizam, OIB 98238979347, Kralja Zvonimira 6,32100 Vinkovci</item>
    </izvorni_sadrzaj>
    <derivirana_varijabla naziv="DomainObject.Predmet.SudioniciListAdressOIB_1">
      <item>NOVI TRG d.o.o. za proizvodnju, trgovinu i turizam, OIB 98238979347, Kralja Zvonimira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98238979347</item>
    </izvorni_sadrzaj>
    <derivirana_varijabla naziv="DomainObject.Predmet.SudioniciListNazivOIB_1">
      <item>, OIB 98238979347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FAE8E-BA1E-4784-AAC1-E8524D765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1968</properties:Characters>
  <properties:Lines>84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2017-06-19T05:42:00Z</dcterms:created>
  <dc:creator>hermanj</dc:creator>
  <cp:lastModifiedBy>Žana Bem</cp:lastModifiedBy>
  <cp:lastPrinted>2017-04-13T09:47:00Z</cp:lastPrinted>
  <dcterms:modified xmlns:xsi="http://www.w3.org/2001/XMLSchema-instance" xsi:type="dcterms:W3CDTF">2017-06-19T05:44:00Z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