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d17d3e" w14:paraId="7d17d3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</w:t>
      </w:r>
      <w:r w:rsidR="001F3BA6">
        <w:rPr>
          <w:rFonts w:cs="Times New Roman" w:hAnsi="Times New Roman" w:ascii="Times New Roman"/>
          <w:sz w:val="24"/>
          <w:szCs w:val="24"/>
        </w:rPr>
        <w:t>-9108</w:t>
      </w:r>
      <w:r w:rsidR="00901FA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F3BA6">
        <w:rPr>
          <w:rFonts w:hAnsi="Times New Roman" w:ascii="Times New Roman"/>
        </w:rPr>
        <w:t>VEGAN VITAL d</w:t>
      </w:r>
      <w:r w:rsidR="001F3BA6" w:rsidRPr="00420D2B">
        <w:rPr>
          <w:rFonts w:hAnsi="Times New Roman" w:ascii="Times New Roman"/>
        </w:rPr>
        <w:t xml:space="preserve">.o.o., OIB </w:t>
      </w:r>
      <w:r w:rsidR="001F3BA6">
        <w:rPr>
          <w:rFonts w:hAnsi="Times New Roman" w:ascii="Times New Roman"/>
        </w:rPr>
        <w:t>92306362891</w:t>
      </w:r>
      <w:r w:rsidR="001F3BA6" w:rsidRPr="00420D2B">
        <w:rPr>
          <w:rFonts w:hAnsi="Times New Roman" w:ascii="Times New Roman"/>
        </w:rPr>
        <w:t xml:space="preserve">, </w:t>
      </w:r>
      <w:r w:rsidR="001F3BA6">
        <w:rPr>
          <w:rFonts w:hAnsi="Times New Roman" w:ascii="Times New Roman"/>
        </w:rPr>
        <w:t>Zagreb, Rabarova 19</w:t>
      </w:r>
      <w:r w:rsidR="00AA7620" w:rsidRPr="00901FAB">
        <w:rPr>
          <w:rFonts w:cs="Times New Roman" w:hAnsi="Times New Roman" w:ascii="Times New Roman"/>
          <w:sz w:val="24"/>
          <w:szCs w:val="24"/>
        </w:rPr>
        <w:t>,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1F3BA6">
        <w:rPr>
          <w:rFonts w:cs="Times New Roman" w:hAnsi="Times New Roman" w:ascii="Times New Roman"/>
          <w:sz w:val="24"/>
          <w:szCs w:val="24"/>
        </w:rPr>
        <w:t>16</w:t>
      </w:r>
      <w:r w:rsidR="00EE4A16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202124">
        <w:rPr>
          <w:rFonts w:cs="Times New Roman" w:hAnsi="Times New Roman" w:ascii="Times New Roman"/>
          <w:sz w:val="24"/>
          <w:szCs w:val="24"/>
        </w:rPr>
        <w:t>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1F3BA6">
        <w:rPr>
          <w:rFonts w:hAnsi="Times New Roman" w:ascii="Times New Roman"/>
        </w:rPr>
        <w:t>VEGAN VITAL d</w:t>
      </w:r>
      <w:r w:rsidR="001F3BA6" w:rsidRPr="00420D2B">
        <w:rPr>
          <w:rFonts w:hAnsi="Times New Roman" w:ascii="Times New Roman"/>
        </w:rPr>
        <w:t xml:space="preserve">.o.o., OIB </w:t>
      </w:r>
      <w:r w:rsidR="001F3BA6">
        <w:rPr>
          <w:rFonts w:hAnsi="Times New Roman" w:ascii="Times New Roman"/>
        </w:rPr>
        <w:t>92306362891</w:t>
      </w:r>
      <w:r w:rsidR="001F3BA6" w:rsidRPr="00420D2B">
        <w:rPr>
          <w:rFonts w:hAnsi="Times New Roman" w:ascii="Times New Roman"/>
        </w:rPr>
        <w:t xml:space="preserve">, </w:t>
      </w:r>
      <w:r w:rsidR="001F3BA6">
        <w:rPr>
          <w:rFonts w:hAnsi="Times New Roman" w:ascii="Times New Roman"/>
        </w:rPr>
        <w:t>Zagreb, Rabarova 19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F3BA6">
        <w:rPr>
          <w:rFonts w:cs="Times New Roman" w:hAnsi="Times New Roman" w:ascii="Times New Roman"/>
          <w:sz w:val="24"/>
          <w:szCs w:val="24"/>
        </w:rPr>
        <w:t>16</w:t>
      </w:r>
      <w:r w:rsidR="00EE4A16">
        <w:rPr>
          <w:rFonts w:cs="Times New Roman" w:hAnsi="Times New Roman" w:ascii="Times New Roman"/>
          <w:sz w:val="24"/>
          <w:szCs w:val="24"/>
        </w:rPr>
        <w:t>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EE4A16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</w:t>
      </w:r>
      <w:r w:rsidRPr="001F3BA6">
        <w:rPr>
          <w:rFonts w:cs="Times New Roman" w:hAnsi="Times New Roman" w:ascii="Times New Roman"/>
          <w:sz w:val="24"/>
          <w:szCs w:val="24"/>
        </w:rPr>
        <w:t xml:space="preserve">se </w:t>
      </w:r>
      <w:r w:rsidR="00BF0F33" w:rsidRPr="001F3BA6">
        <w:rPr>
          <w:rFonts w:cs="Times New Roman" w:hAnsi="Times New Roman" w:ascii="Times New Roman"/>
          <w:sz w:val="24"/>
          <w:szCs w:val="24"/>
        </w:rPr>
        <w:t xml:space="preserve">  </w:t>
      </w:r>
      <w:r w:rsidR="001F3BA6">
        <w:rPr>
          <w:rFonts w:cs="Times New Roman" w:hAnsi="Times New Roman" w:ascii="Times New Roman"/>
          <w:sz w:val="24"/>
          <w:szCs w:val="24"/>
        </w:rPr>
        <w:t>Siniša Rajnović, dipl. pravnik, Sv. Trojstva 87, Milanovac, Virovitica</w:t>
      </w:r>
      <w:r w:rsidR="00A527D5" w:rsidRPr="00EF38AD">
        <w:rPr>
          <w:rFonts w:cs="Times New Roman" w:hAnsi="Times New Roman" w:ascii="Times New Roman"/>
          <w:sz w:val="24"/>
          <w:szCs w:val="24"/>
        </w:rPr>
        <w:t>,</w:t>
      </w:r>
      <w:r w:rsidR="00A527D5" w:rsidRPr="00EE4A1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A527D5" w:rsidRPr="00794A3D">
        <w:rPr>
          <w:rFonts w:cs="Times New Roman" w:hAnsi="Times New Roman" w:ascii="Times New Roman"/>
          <w:sz w:val="24"/>
          <w:szCs w:val="24"/>
        </w:rPr>
        <w:t>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1F3BA6">
        <w:rPr>
          <w:rFonts w:cs="Times New Roman" w:hAnsi="Times New Roman" w:ascii="Times New Roman"/>
          <w:sz w:val="24"/>
          <w:szCs w:val="24"/>
        </w:rPr>
        <w:t>86217384445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F3BA6">
        <w:rPr>
          <w:rFonts w:hAnsi="Times New Roman" w:ascii="Times New Roman"/>
        </w:rPr>
        <w:t>VEGAN VITAL d</w:t>
      </w:r>
      <w:r w:rsidR="001F3BA6" w:rsidRPr="00420D2B">
        <w:rPr>
          <w:rFonts w:hAnsi="Times New Roman" w:ascii="Times New Roman"/>
        </w:rPr>
        <w:t xml:space="preserve">.o.o., OIB </w:t>
      </w:r>
      <w:r w:rsidR="001F3BA6">
        <w:rPr>
          <w:rFonts w:hAnsi="Times New Roman" w:ascii="Times New Roman"/>
        </w:rPr>
        <w:t>92306362891</w:t>
      </w:r>
      <w:r w:rsidR="001F3BA6" w:rsidRPr="00420D2B">
        <w:rPr>
          <w:rFonts w:hAnsi="Times New Roman" w:ascii="Times New Roman"/>
        </w:rPr>
        <w:t xml:space="preserve">, </w:t>
      </w:r>
      <w:r w:rsidR="001F3BA6">
        <w:rPr>
          <w:rFonts w:hAnsi="Times New Roman" w:ascii="Times New Roman"/>
        </w:rPr>
        <w:t>Zagreb, Rabarova 19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7B6A8F">
      <w:pPr>
        <w:jc w:val="center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862848">
        <w:rPr>
          <w:rFonts w:cs="Times New Roman" w:hAnsi="Times New Roman" w:ascii="Times New Roman"/>
          <w:sz w:val="24"/>
          <w:szCs w:val="24"/>
        </w:rPr>
        <w:t>Zagrebu</w:t>
      </w:r>
      <w:r w:rsidRPr="00862848">
        <w:rPr>
          <w:rFonts w:cs="Times New Roman" w:hAnsi="Times New Roman" w:ascii="Times New Roman"/>
          <w:sz w:val="24"/>
          <w:szCs w:val="24"/>
        </w:rPr>
        <w:t>,</w:t>
      </w:r>
      <w:r w:rsidR="008E0B1D" w:rsidRPr="00862848">
        <w:rPr>
          <w:rFonts w:cs="Times New Roman" w:hAnsi="Times New Roman" w:ascii="Times New Roman"/>
          <w:sz w:val="24"/>
          <w:szCs w:val="24"/>
        </w:rPr>
        <w:t xml:space="preserve">  </w:t>
      </w:r>
      <w:r w:rsidR="00EE4A16" w:rsidRPr="00862848">
        <w:rPr>
          <w:rFonts w:cs="Times New Roman" w:hAnsi="Times New Roman" w:ascii="Times New Roman"/>
          <w:sz w:val="24"/>
          <w:szCs w:val="24"/>
        </w:rPr>
        <w:t>1</w:t>
      </w:r>
      <w:r w:rsidR="001A2594">
        <w:rPr>
          <w:rFonts w:cs="Times New Roman" w:hAnsi="Times New Roman" w:ascii="Times New Roman"/>
          <w:sz w:val="24"/>
          <w:szCs w:val="24"/>
        </w:rPr>
        <w:t>6</w:t>
      </w:r>
      <w:r w:rsidR="00EE4A16" w:rsidRPr="00862848">
        <w:rPr>
          <w:rFonts w:cs="Times New Roman" w:hAnsi="Times New Roman" w:ascii="Times New Roman"/>
          <w:sz w:val="24"/>
          <w:szCs w:val="24"/>
        </w:rPr>
        <w:t>. veljače</w:t>
      </w:r>
      <w:r w:rsidR="00202124" w:rsidRPr="00862848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862848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7B6A8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7B6A8F">
      <w:pPr>
        <w:ind w:left="705"/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7B6A8F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7B6A8F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7B6A8F">
        <w:rPr>
          <w:rFonts w:cs="Times New Roman" w:hAnsi="Times New Roman" w:ascii="Times New Roman"/>
          <w:sz w:val="24"/>
          <w:szCs w:val="24"/>
        </w:rPr>
        <w:t>S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</w:t>
      </w:r>
      <w:r w:rsidRPr="007B6A8F">
        <w:rPr>
          <w:rFonts w:cs="Times New Roman" w:hAnsi="Times New Roman" w:ascii="Times New Roman"/>
          <w:sz w:val="24"/>
          <w:szCs w:val="24"/>
        </w:rPr>
        <w:t>U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</w:t>
      </w:r>
      <w:r w:rsidRPr="007B6A8F">
        <w:rPr>
          <w:rFonts w:cs="Times New Roman" w:hAnsi="Times New Roman" w:ascii="Times New Roman"/>
          <w:sz w:val="24"/>
          <w:szCs w:val="24"/>
        </w:rPr>
        <w:t>D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</w:t>
      </w:r>
      <w:r w:rsidRPr="007B6A8F">
        <w:rPr>
          <w:rFonts w:cs="Times New Roman" w:hAnsi="Times New Roman" w:ascii="Times New Roman"/>
          <w:sz w:val="24"/>
          <w:szCs w:val="24"/>
        </w:rPr>
        <w:t>A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</w:t>
      </w:r>
      <w:r w:rsidRPr="007B6A8F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7B6A8F">
      <w:pPr>
        <w:ind w:left="705"/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="006F5244" w:rsidRPr="007B6A8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7B6A8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B6A8F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7B6A8F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7B6A8F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7B6A8F">
      <w:pPr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7B6A8F">
      <w:pPr>
        <w:jc w:val="both"/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7B6A8F">
        <w:rPr>
          <w:rFonts w:cs="Times New Roman" w:hAnsi="Times New Roman" w:ascii="Times New Roman"/>
          <w:sz w:val="24"/>
          <w:szCs w:val="24"/>
        </w:rPr>
        <w:t>rješenj</w:t>
      </w:r>
      <w:r w:rsidRPr="007B6A8F">
        <w:rPr>
          <w:rFonts w:cs="Times New Roman" w:hAnsi="Times New Roman" w:ascii="Times New Roman"/>
          <w:sz w:val="24"/>
          <w:szCs w:val="24"/>
        </w:rPr>
        <w:t>e</w:t>
      </w:r>
      <w:r w:rsidR="00FD2099" w:rsidRPr="007B6A8F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7B6A8F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7B6A8F">
        <w:rPr>
          <w:rFonts w:cs="Times New Roman" w:hAnsi="Times New Roman" w:ascii="Times New Roman"/>
          <w:sz w:val="24"/>
          <w:szCs w:val="24"/>
        </w:rPr>
        <w:t>tri</w:t>
      </w:r>
      <w:r w:rsidR="00BB733D" w:rsidRPr="007B6A8F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7B6A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7B6A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7B6A8F">
      <w:pPr>
        <w:jc w:val="both"/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7B6A8F">
      <w:pPr>
        <w:jc w:val="both"/>
        <w:rPr>
          <w:rFonts w:cs="Times New Roman" w:hAnsi="Times New Roman" w:ascii="Times New Roman"/>
          <w:sz w:val="24"/>
          <w:szCs w:val="24"/>
        </w:rPr>
      </w:pP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</w:r>
      <w:r w:rsidRPr="007B6A8F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7B6A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B6A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B6A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7C7AB5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16.2.17.</w:t>
      </w:r>
      <w:r w:rsidR="003B4CA6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B6A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B6A8F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C7AB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A2594">
      <w:rPr>
        <w:rFonts w:hAnsi="Times New Roman" w:ascii="Times New Roman"/>
      </w:rPr>
      <w:t>9108</w:t>
    </w:r>
    <w:r w:rsidR="00901FAB">
      <w:rPr>
        <w:rFonts w:hAnsi="Times New Roman" w:ascii="Times New Roman"/>
      </w:rPr>
      <w:t>/15-3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24330"/>
    <w:rsid w:val="0012673A"/>
    <w:rsid w:val="00172FFB"/>
    <w:rsid w:val="001A2594"/>
    <w:rsid w:val="001E470B"/>
    <w:rsid w:val="001E4E5F"/>
    <w:rsid w:val="001F3BA6"/>
    <w:rsid w:val="00202124"/>
    <w:rsid w:val="0020360B"/>
    <w:rsid w:val="00235AAE"/>
    <w:rsid w:val="00281E63"/>
    <w:rsid w:val="0028293E"/>
    <w:rsid w:val="0029479C"/>
    <w:rsid w:val="002A2BD0"/>
    <w:rsid w:val="002E06D4"/>
    <w:rsid w:val="002F5D17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31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B6A8F"/>
    <w:rsid w:val="007C38A1"/>
    <w:rsid w:val="007C422F"/>
    <w:rsid w:val="007C7AB5"/>
    <w:rsid w:val="007F2918"/>
    <w:rsid w:val="0081200D"/>
    <w:rsid w:val="00817CF1"/>
    <w:rsid w:val="0082602B"/>
    <w:rsid w:val="00837150"/>
    <w:rsid w:val="00853AD8"/>
    <w:rsid w:val="00862848"/>
    <w:rsid w:val="008635F8"/>
    <w:rsid w:val="00881589"/>
    <w:rsid w:val="00897546"/>
    <w:rsid w:val="008B203F"/>
    <w:rsid w:val="008B2D9B"/>
    <w:rsid w:val="008C0419"/>
    <w:rsid w:val="008D1C64"/>
    <w:rsid w:val="008D4CA2"/>
    <w:rsid w:val="008E0B1D"/>
    <w:rsid w:val="008F569D"/>
    <w:rsid w:val="008F57EA"/>
    <w:rsid w:val="008F639D"/>
    <w:rsid w:val="00901FAB"/>
    <w:rsid w:val="009309AC"/>
    <w:rsid w:val="009376BE"/>
    <w:rsid w:val="00953DED"/>
    <w:rsid w:val="00981BDB"/>
    <w:rsid w:val="009D0ED3"/>
    <w:rsid w:val="009F0284"/>
    <w:rsid w:val="009F3306"/>
    <w:rsid w:val="00A16088"/>
    <w:rsid w:val="00A22BBA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4A16"/>
    <w:rsid w:val="00EE77FC"/>
    <w:rsid w:val="00EF38AD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A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A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A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A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A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A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A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A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9108</izvorni_sadrzaj>
    <derivirana_varijabla naziv="DomainObject.Predmet.Broj_1">9108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St-9108/2015</izvorni_sadrzaj>
    <derivirana_varijabla naziv="DomainObject.Predmet.OznakaBroj_1">St-9108/2015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VEGAN VITAL d.o.o.</izvorni_sadrzaj>
    <derivirana_varijabla naziv="DomainObject.Predmet.ProtustrankaFormated_1">  VEGAN VITAL d.o.o.</derivirana_varijabla>
  </DomainObject.Predmet.ProtustrankaFormated>
  <DomainObject.Predmet.ProtustrankaFormatedOIB>
    <izvorni_sadrzaj>  VEGAN VITAL d.o.o., OIB 92306362891</izvorni_sadrzaj>
    <derivirana_varijabla naziv="DomainObject.Predmet.ProtustrankaFormatedOIB_1">  VEGAN VITAL d.o.o., OIB 92306362891</derivirana_varijabla>
  </DomainObject.Predmet.ProtustrankaFormatedOIB>
  <DomainObject.Predmet.ProtustrankaFormatedWithAdress>
    <izvorni_sadrzaj> VEGAN VITAL d.o.o., Rabarova 19, 10000 Zagreb</izvorni_sadrzaj>
    <derivirana_varijabla naziv="DomainObject.Predmet.ProtustrankaFormatedWithAdress_1"> VEGAN VITAL d.o.o., Rabarova 19, 10000 Zagreb</derivirana_varijabla>
  </DomainObject.Predmet.ProtustrankaFormatedWithAdress>
  <DomainObject.Predmet.ProtustrankaFormatedWithAdressOIB>
    <izvorni_sadrzaj> VEGAN VITAL d.o.o., OIB 92306362891, Rabarova 19, 10000 Zagreb</izvorni_sadrzaj>
    <derivirana_varijabla naziv="DomainObject.Predmet.ProtustrankaFormatedWithAdressOIB_1"> VEGAN VITAL d.o.o., OIB 92306362891, Rabarova 19, 10000 Zagreb</derivirana_varijabla>
  </DomainObject.Predmet.ProtustrankaFormatedWithAdressOIB>
  <DomainObject.Predmet.ProtustrankaWithAdress>
    <izvorni_sadrzaj>VEGAN VITAL d.o.o. Rabarova 19, 10000 Zagreb</izvorni_sadrzaj>
    <derivirana_varijabla naziv="DomainObject.Predmet.ProtustrankaWithAdress_1">VEGAN VITAL d.o.o. Rabarova 19, 10000 Zagreb</derivirana_varijabla>
  </DomainObject.Predmet.ProtustrankaWithAdress>
  <DomainObject.Predmet.ProtustrankaWithAdressOIB>
    <izvorni_sadrzaj>VEGAN VITAL d.o.o., OIB 92306362891, Rabarova 19, 10000 Zagreb</izvorni_sadrzaj>
    <derivirana_varijabla naziv="DomainObject.Predmet.ProtustrankaWithAdressOIB_1">VEGAN VITAL d.o.o., OIB 92306362891, Rabarova 19, 10000 Zagreb</derivirana_varijabla>
  </DomainObject.Predmet.ProtustrankaWithAdressOIB>
  <DomainObject.Predmet.ProtustrankaNazivFormated>
    <izvorni_sadrzaj>VEGAN VITAL d.o.o.</izvorni_sadrzaj>
    <derivirana_varijabla naziv="DomainObject.Predmet.ProtustrankaNazivFormated_1">VEGAN VITAL d.o.o.</derivirana_varijabla>
  </DomainObject.Predmet.ProtustrankaNazivFormated>
  <DomainObject.Predmet.ProtustrankaNazivFormatedOIB>
    <izvorni_sadrzaj>VEGAN VITAL d.o.o., OIB 92306362891</izvorni_sadrzaj>
    <derivirana_varijabla naziv="DomainObject.Predmet.ProtustrankaNazivFormatedOIB_1">VEGAN VITAL d.o.o., OIB 92306362891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VEGAN VITAL d.o.o.</item>
    </izvorni_sadrzaj>
    <derivirana_varijabla naziv="DomainObject.Predmet.ProtuStrankaListFormated_1">
      <item>VEGAN VITAL d.o.o.</item>
    </derivirana_varijabla>
  </DomainObject.Predmet.ProtuStrankaListFormated>
  <DomainObject.Predmet.ProtuStrankaListFormatedOIB>
    <izvorni_sadrzaj>
      <item>VEGAN VITAL d.o.o., OIB 92306362891</item>
    </izvorni_sadrzaj>
    <derivirana_varijabla naziv="DomainObject.Predmet.ProtuStrankaListFormatedOIB_1">
      <item>VEGAN VITAL d.o.o., OIB 92306362891</item>
    </derivirana_varijabla>
  </DomainObject.Predmet.ProtuStrankaListFormatedOIB>
  <DomainObject.Predmet.ProtuStrankaListFormatedWithAdress>
    <izvorni_sadrzaj>
      <item>VEGAN VITAL d.o.o., Rabarova 19, 10000 Zagreb</item>
    </izvorni_sadrzaj>
    <derivirana_varijabla naziv="DomainObject.Predmet.ProtuStrankaListFormatedWithAdress_1">
      <item>VEGAN VITAL d.o.o., Rabarova 19, 10000 Zagreb</item>
    </derivirana_varijabla>
  </DomainObject.Predmet.ProtuStrankaListFormatedWithAdress>
  <DomainObject.Predmet.ProtuStrankaListFormatedWithAdressOIB>
    <izvorni_sadrzaj>
      <item>VEGAN VITAL d.o.o., OIB 92306362891, Rabarova 19, 10000 Zagreb</item>
    </izvorni_sadrzaj>
    <derivirana_varijabla naziv="DomainObject.Predmet.ProtuStrankaListFormatedWithAdressOIB_1">
      <item>VEGAN VITAL d.o.o., OIB 92306362891, Rabarova 19, 10000 Zagreb</item>
    </derivirana_varijabla>
  </DomainObject.Predmet.ProtuStrankaListFormatedWithAdressOIB>
  <DomainObject.Predmet.ProtuStrankaListNazivFormated>
    <izvorni_sadrzaj>
      <item>VEGAN VITAL d.o.o.</item>
    </izvorni_sadrzaj>
    <derivirana_varijabla naziv="DomainObject.Predmet.ProtuStrankaListNazivFormated_1">
      <item>VEGAN VITAL d.o.o.</item>
    </derivirana_varijabla>
  </DomainObject.Predmet.ProtuStrankaListNazivFormated>
  <DomainObject.Predmet.ProtuStrankaListNazivFormatedOIB>
    <izvorni_sadrzaj>
      <item>VEGAN VITAL d.o.o., OIB 92306362891</item>
    </izvorni_sadrzaj>
    <derivirana_varijabla naziv="DomainObject.Predmet.ProtuStrankaListNazivFormatedOIB_1">
      <item>VEGAN VITAL d.o.o., OIB 92306362891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VEGAN VITAL d.o.o.</izvorni_sadrzaj>
    <derivirana_varijabla naziv="DomainObject.Predmet.ProtustrankaIDrugi_1">VEGAN VITAL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VEGAN VITAL d.o.o., OIB 92306362891, Rabarova 19, 10000 Zagreb</izvorni_sadrzaj>
    <derivirana_varijabla naziv="DomainObject.Predmet.ProtustrankaIDrugiAdressOIB_1">VEGAN VITAL d.o.o., OIB 92306362891, Rabarova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VEGAN VITAL d.o.o.</item>
    </izvorni_sadrzaj>
    <derivirana_varijabla naziv="DomainObject.Predmet.SudioniciListNaziv_1">
      <item>FINA Regionalni centar Zagreb</item>
      <item>VEGAN VITAL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VEGAN VITAL d.o.o., OIB 92306362891, Rabarova 19,10000 Zagreb</item>
    </izvorni_sadrzaj>
    <derivirana_varijabla naziv="DomainObject.Predmet.SudioniciListAdressOIB_1">
      <item>FINA Regionalni centar Zagreb, OIB 85821130368, Trg svibanjskih žrtava 1995. 1,10000 Zagreb</item>
      <item>VEGAN VITAL d.o.o., OIB 92306362891, Rabarova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92306362891</item>
    </izvorni_sadrzaj>
    <derivirana_varijabla naziv="DomainObject.Predmet.SudioniciListNazivOIB_1">
      <item>, OIB 85821130368</item>
      <item>, OIB 92306362891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3B1D7-DF84-4FB5-A720-EBC98A811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1982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2017-02-16T10:49:00Z</dcterms:created>
  <dc:creator>Sonja Pilić</dc:creator>
  <cp:lastModifiedBy>Sonja Pilić</cp:lastModifiedBy>
  <cp:lastPrinted>2017-02-15T10:32:00Z</cp:lastPrinted>
  <dcterms:modified xmlns:xsi="http://www.w3.org/2001/XMLSchema-instance" xsi:type="dcterms:W3CDTF">2017-02-16T10:53:00Z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