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be16" w14:paraId="31ebe16" w:rsidRDefault="00131C55" w:rsidP="00131C55" w:rsidR="00131C55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31C55" w:rsidP="00131C55" w:rsidR="00131C5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31C55" w:rsidP="00131C55" w:rsidR="00131C55" w:rsidRPr="003B548F">
      <w:r w:rsidRPr="003B548F">
        <w:t xml:space="preserve"> TRGOVAČKI SUD U PAZINU</w:t>
      </w:r>
    </w:p>
    <w:p w:rsidRDefault="00131C55" w:rsidP="00131C55" w:rsidR="00131C55" w:rsidRPr="00ED7FD5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St-507</w:t>
      </w:r>
      <w:r w:rsidRPr="00ED7FD5">
        <w:t>/17-3</w:t>
      </w:r>
    </w:p>
    <w:p w:rsidRDefault="00131C55" w:rsidP="00131C55" w:rsidR="00131C55" w:rsidRPr="00ED7FD5">
      <w:pPr>
        <w:jc w:val="both"/>
      </w:pPr>
      <w:r w:rsidRPr="00ED7FD5">
        <w:tab/>
      </w:r>
    </w:p>
    <w:p w:rsidRDefault="00131C55" w:rsidP="00131C55" w:rsidR="00131C55" w:rsidRPr="00ED7FD5">
      <w:pPr>
        <w:jc w:val="center"/>
      </w:pPr>
      <w:r w:rsidRPr="00ED7FD5">
        <w:t>R E P U B L I K A  H R V A T S K A</w:t>
      </w:r>
    </w:p>
    <w:p w:rsidRDefault="00131C55" w:rsidP="00131C55" w:rsidR="00131C55" w:rsidRPr="00ED7FD5"/>
    <w:p w:rsidRDefault="00131C55" w:rsidP="00131C55" w:rsidR="00131C55" w:rsidRPr="00ED7FD5">
      <w:pPr>
        <w:jc w:val="center"/>
      </w:pPr>
      <w:r w:rsidRPr="00ED7FD5">
        <w:t>R J E Š E NJ E</w:t>
      </w:r>
    </w:p>
    <w:p w:rsidRDefault="00131C55" w:rsidP="00131C55" w:rsidR="00131C55" w:rsidRPr="00ED7FD5"/>
    <w:p w:rsidRDefault="00131C55" w:rsidP="00131C55" w:rsidR="00131C55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PRO.MASS j.d.o.o., Rovinj, Cuvi 3, OIB: 31567797627</w:t>
      </w:r>
      <w:r w:rsidRPr="00ED7FD5">
        <w:t xml:space="preserve">, dana </w:t>
      </w:r>
      <w:r>
        <w:t>11. rujna</w:t>
      </w:r>
      <w:r w:rsidRPr="00ED7FD5">
        <w:t xml:space="preserve"> 2017. </w:t>
      </w:r>
    </w:p>
    <w:p w:rsidRDefault="00131C55" w:rsidP="00131C55" w:rsidR="00131C55" w:rsidRPr="00ED7FD5">
      <w:pPr>
        <w:jc w:val="both"/>
      </w:pPr>
    </w:p>
    <w:p w:rsidRDefault="00131C55" w:rsidP="00131C55" w:rsidR="00131C55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131C55" w:rsidP="00131C55" w:rsidR="00131C55" w:rsidRPr="003B548F">
      <w:pPr>
        <w:jc w:val="both"/>
      </w:pPr>
    </w:p>
    <w:p w:rsidRDefault="00131C55" w:rsidP="00131C55" w:rsidR="00131C55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PRO.MASS j.d.o.o., Rovinj, Cuvi 3, OIB: 31567797627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>e</w:t>
      </w:r>
      <w:r w:rsidRPr="006E09D2">
        <w:rPr>
          <w:b/>
          <w:lang w:val="pl-PL"/>
        </w:rPr>
        <w:t xml:space="preserve"> za dan </w:t>
      </w:r>
      <w:r w:rsidR="006E09D2" w:rsidRPr="006E09D2">
        <w:rPr>
          <w:b/>
          <w:lang w:val="pl-PL"/>
        </w:rPr>
        <w:t>18</w:t>
      </w:r>
      <w:r w:rsidRPr="006E09D2">
        <w:rPr>
          <w:b/>
          <w:lang w:val="pl-PL"/>
        </w:rPr>
        <w:t xml:space="preserve">. listopada 2017. u </w:t>
      </w:r>
      <w:r w:rsidR="006E09D2" w:rsidRPr="006E09D2">
        <w:rPr>
          <w:b/>
          <w:lang w:val="pl-PL"/>
        </w:rPr>
        <w:t>9:4</w:t>
      </w:r>
      <w:r w:rsidRPr="006E09D2">
        <w:rPr>
          <w:b/>
          <w:lang w:val="pl-PL"/>
        </w:rPr>
        <w:t>5 sati, u</w:t>
      </w:r>
      <w:r w:rsidRPr="00ED7FD5">
        <w:rPr>
          <w:b/>
        </w:rPr>
        <w:t xml:space="preserve"> Trgovačkom sudu u Pazinu, Dršćevka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131C55" w:rsidP="00131C55" w:rsidR="00131C5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131C55" w:rsidP="00131C55" w:rsidR="00131C55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>PRO.MASS j.d.o.o., Rovinj, Cuvi 3, OIB: 31567797627</w:t>
      </w:r>
      <w:r w:rsidRPr="003B548F">
        <w:t xml:space="preserve">, </w:t>
      </w:r>
    </w:p>
    <w:p w:rsidRDefault="00131C55" w:rsidP="00131C55" w:rsidR="00131C55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Đani Stojiljković, Rovinj, Porečka 1</w:t>
      </w:r>
      <w:r w:rsidRPr="003B548F">
        <w:rPr>
          <w:lang w:val="sv-SE"/>
        </w:rPr>
        <w:t>,</w:t>
      </w:r>
    </w:p>
    <w:p w:rsidRDefault="00131C55" w:rsidP="00131C55" w:rsidR="00131C55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31C55" w:rsidP="00131C55" w:rsidR="00131C55" w:rsidRPr="003B548F">
      <w:pPr>
        <w:jc w:val="both"/>
        <w:rPr>
          <w:lang w:val="sv-SE"/>
        </w:rPr>
      </w:pPr>
    </w:p>
    <w:p w:rsidRDefault="00131C55" w:rsidP="00131C55" w:rsidR="00131C5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PRO.MASS j.d.o.o., Rovinj, Cuvi 3, OIB: 31567797627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131C55" w:rsidP="00131C55" w:rsidR="00131C5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31C55" w:rsidP="00131C55" w:rsidR="00131C55" w:rsidRPr="003B548F">
      <w:pPr>
        <w:jc w:val="both"/>
      </w:pPr>
    </w:p>
    <w:p w:rsidRDefault="00131C55" w:rsidP="00131C55" w:rsidR="00131C55" w:rsidRPr="003B548F">
      <w:pPr>
        <w:jc w:val="center"/>
      </w:pPr>
      <w:r w:rsidRPr="003B548F">
        <w:t>U Pazin</w:t>
      </w:r>
      <w:r w:rsidRPr="00ED7FD5">
        <w:t xml:space="preserve">u </w:t>
      </w:r>
      <w:r>
        <w:t>11. rujna</w:t>
      </w:r>
      <w:r w:rsidRPr="00ED7FD5">
        <w:t xml:space="preserve"> 2017.</w:t>
      </w:r>
    </w:p>
    <w:p w:rsidRDefault="00131C55" w:rsidP="00131C55" w:rsidR="00131C55" w:rsidRPr="003B548F">
      <w:pPr>
        <w:jc w:val="center"/>
      </w:pPr>
    </w:p>
    <w:p w:rsidRDefault="00131C55" w:rsidP="00131C55" w:rsidR="00131C55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131C55" w:rsidP="00131C55" w:rsidR="00131C55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131C55" w:rsidP="00131C55" w:rsidR="00131C55">
      <w:pPr>
        <w:jc w:val="both"/>
      </w:pPr>
    </w:p>
    <w:p w:rsidRDefault="00131C55" w:rsidP="00131C55" w:rsidR="00131C55" w:rsidRPr="003B548F">
      <w:pPr>
        <w:jc w:val="both"/>
      </w:pPr>
    </w:p>
    <w:p w:rsidRDefault="00131C55" w:rsidP="00131C55" w:rsidR="00131C55" w:rsidRPr="003B548F">
      <w:pPr>
        <w:jc w:val="both"/>
      </w:pPr>
      <w:r w:rsidRPr="003B548F">
        <w:t>UPUTA O PRAVNOM LIJEKU:</w:t>
      </w:r>
    </w:p>
    <w:p w:rsidRDefault="00131C55" w:rsidP="00131C55" w:rsidR="00131C55" w:rsidRPr="003B548F">
      <w:pPr>
        <w:jc w:val="both"/>
      </w:pPr>
      <w:r w:rsidRPr="003B548F">
        <w:t>Protiv ovog rješenja nije dopuštena posebna žalba (čl. 115. st. 1. SZ-a).</w:t>
      </w:r>
    </w:p>
    <w:p w:rsidRDefault="00131C55" w:rsidP="00131C55" w:rsidR="00131C55" w:rsidRPr="003B548F">
      <w:pPr>
        <w:jc w:val="both"/>
      </w:pPr>
    </w:p>
    <w:p w:rsidRDefault="00131C55" w:rsidP="00131C55" w:rsidR="00131C55" w:rsidRPr="003B548F">
      <w:pPr>
        <w:jc w:val="both"/>
      </w:pPr>
      <w:r w:rsidRPr="003B548F">
        <w:t>DNA:</w:t>
      </w:r>
    </w:p>
    <w:p w:rsidRDefault="00131C55" w:rsidP="00131C55" w:rsidR="00131C5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131C55" w:rsidP="00131C55" w:rsidR="00131C55" w:rsidRPr="003B548F">
      <w:pPr>
        <w:jc w:val="both"/>
        <w:rPr>
          <w:lang w:val="sv-SE"/>
        </w:rPr>
      </w:pPr>
      <w:r w:rsidRPr="003B548F">
        <w:t xml:space="preserve">- dužnik </w:t>
      </w:r>
      <w:r>
        <w:t>PRO.MASS j.d.o.o., Rovinj, Cuvi 3</w:t>
      </w:r>
    </w:p>
    <w:p w:rsidRDefault="00131C55" w:rsidP="00131C55" w:rsidR="00131C55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Đani Stojiljković, Rovinj, Porečka 1</w:t>
      </w:r>
    </w:p>
    <w:p w:rsidRDefault="00131C55" w:rsidP="00131C55" w:rsidR="00131C55">
      <w:pPr>
        <w:jc w:val="both"/>
      </w:pPr>
      <w:r w:rsidRPr="003B548F">
        <w:t>- e-Oglasna ploča sudova 8 dana</w:t>
      </w:r>
    </w:p>
    <w:p w:rsidRDefault="00D3574F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4F" w:rsidR="00000000">
      <w:r>
        <w:separator/>
      </w:r>
    </w:p>
  </w:endnote>
  <w:endnote w:id="0" w:type="continuationSeparator">
    <w:p w:rsidRDefault="00D3574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4F" w:rsidR="00000000">
      <w:r>
        <w:separator/>
      </w:r>
    </w:p>
  </w:footnote>
  <w:footnote w:id="0" w:type="continuationSeparator">
    <w:p w:rsidRDefault="00D3574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E09D2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31C55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3574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C55"/>
    <w:rsid w:val="00131C55"/>
    <w:rsid w:val="00554328"/>
    <w:rsid w:val="006E09D2"/>
    <w:rsid w:val="00985388"/>
    <w:rsid w:val="00D3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1C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C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1C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C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1C5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1C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1C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1C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1C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1C5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PRO.MASS j.d.o.o. ROVINJ</izvorni_sadrzaj>
    <derivirana_varijabla naziv="DomainObject.Predmet.ProtustrankaFormated_1">  PRO.MASS j.d.o.o. ROVINJ</derivirana_varijabla>
  </DomainObject.Predmet.ProtustrankaFormated>
  <DomainObject.Predmet.ProtustrankaFormatedOIB>
    <izvorni_sadrzaj>  PRO.MASS j.d.o.o. ROVINJ, OIB 31567797627</izvorni_sadrzaj>
    <derivirana_varijabla naziv="DomainObject.Predmet.ProtustrankaFormatedOIB_1">  PRO.MASS j.d.o.o. ROVINJ, OIB 31567797627</derivirana_varijabla>
  </DomainObject.Predmet.ProtustrankaFormatedOIB>
  <DomainObject.Predmet.ProtustrankaFormatedWithAdress>
    <izvorni_sadrzaj> PRO.MASS j.d.o.o. ROVINJ, Cuvi 3, 52210 Rovinj</izvorni_sadrzaj>
    <derivirana_varijabla naziv="DomainObject.Predmet.ProtustrankaFormatedWithAdress_1"> PRO.MASS j.d.o.o. ROVINJ, Cuvi 3, 52210 Rovinj</derivirana_varijabla>
  </DomainObject.Predmet.ProtustrankaFormatedWithAdress>
  <DomainObject.Predmet.ProtustrankaFormatedWithAdressOIB>
    <izvorni_sadrzaj> PRO.MASS j.d.o.o. ROVINJ, OIB 31567797627, Cuvi 3, 52210 Rovinj</izvorni_sadrzaj>
    <derivirana_varijabla naziv="DomainObject.Predmet.ProtustrankaFormatedWithAdressOIB_1"> PRO.MASS j.d.o.o. ROVINJ, OIB 31567797627, Cuvi 3, 52210 Rovinj</derivirana_varijabla>
  </DomainObject.Predmet.ProtustrankaFormatedWithAdressOIB>
  <DomainObject.Predmet.ProtustrankaWithAdress>
    <izvorni_sadrzaj>PRO.MASS j.d.o.o. ROVINJ Cuvi 3, 52210 Rovinj</izvorni_sadrzaj>
    <derivirana_varijabla naziv="DomainObject.Predmet.ProtustrankaWithAdress_1">PRO.MASS j.d.o.o. ROVINJ Cuvi 3, 52210 Rovinj</derivirana_varijabla>
  </DomainObject.Predmet.ProtustrankaWithAdress>
  <DomainObject.Predmet.ProtustrankaWithAdressOIB>
    <izvorni_sadrzaj>PRO.MASS j.d.o.o. ROVINJ, OIB 31567797627, Cuvi 3, 52210 Rovinj</izvorni_sadrzaj>
    <derivirana_varijabla naziv="DomainObject.Predmet.ProtustrankaWithAdressOIB_1">PRO.MASS j.d.o.o. ROVINJ, OIB 31567797627, Cuvi 3, 52210 Rovinj</derivirana_varijabla>
  </DomainObject.Predmet.ProtustrankaWithAdressOIB>
  <DomainObject.Predmet.ProtustrankaNazivFormated>
    <izvorni_sadrzaj>PRO.MASS j.d.o.o. ROVINJ</izvorni_sadrzaj>
    <derivirana_varijabla naziv="DomainObject.Predmet.ProtustrankaNazivFormated_1">PRO.MASS j.d.o.o. ROVINJ</derivirana_varijabla>
  </DomainObject.Predmet.ProtustrankaNazivFormated>
  <DomainObject.Predmet.ProtustrankaNazivFormatedOIB>
    <izvorni_sadrzaj>PRO.MASS j.d.o.o. ROVINJ, OIB 31567797627</izvorni_sadrzaj>
    <derivirana_varijabla naziv="DomainObject.Predmet.ProtustrankaNazivFormatedOIB_1">PRO.MASS j.d.o.o. ROVINJ, OIB 31567797627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11257.65</izvorni_sadrzaj>
    <derivirana_varijabla naziv="DomainObject.Predmet.TrenutnaVrijednost_1">11257.65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PRO.MASS j.d.o.o. ROVINJ</item>
    </izvorni_sadrzaj>
    <derivirana_varijabla naziv="DomainObject.Predmet.ProtuStrankaListFormated_1">
      <item>PRO.MASS j.d.o.o. ROVINJ</item>
    </derivirana_varijabla>
  </DomainObject.Predmet.ProtuStrankaListFormated>
  <DomainObject.Predmet.ProtuStrankaListFormatedOIB>
    <izvorni_sadrzaj>
      <item>PRO.MASS j.d.o.o. ROVINJ, OIB 31567797627</item>
    </izvorni_sadrzaj>
    <derivirana_varijabla naziv="DomainObject.Predmet.ProtuStrankaListFormatedOIB_1">
      <item>PRO.MASS j.d.o.o. ROVINJ, OIB 31567797627</item>
    </derivirana_varijabla>
  </DomainObject.Predmet.ProtuStrankaListFormatedOIB>
  <DomainObject.Predmet.ProtuStrankaListFormatedWithAdress>
    <izvorni_sadrzaj>
      <item>PRO.MASS j.d.o.o. ROVINJ, Cuvi 3, 52210 Rovinj</item>
    </izvorni_sadrzaj>
    <derivirana_varijabla naziv="DomainObject.Predmet.ProtuStrankaListFormatedWithAdress_1">
      <item>PRO.MASS j.d.o.o. ROVINJ, Cuvi 3, 52210 Rovinj</item>
    </derivirana_varijabla>
  </DomainObject.Predmet.ProtuStrankaListFormatedWithAdress>
  <DomainObject.Predmet.ProtuStrankaListFormatedWithAdressOIB>
    <izvorni_sadrzaj>
      <item>PRO.MASS j.d.o.o. ROVINJ, OIB 31567797627, Cuvi 3, 52210 Rovinj</item>
    </izvorni_sadrzaj>
    <derivirana_varijabla naziv="DomainObject.Predmet.ProtuStrankaListFormatedWithAdressOIB_1">
      <item>PRO.MASS j.d.o.o. ROVINJ, OIB 31567797627, Cuvi 3, 52210 Rovinj</item>
    </derivirana_varijabla>
  </DomainObject.Predmet.ProtuStrankaListFormatedWithAdressOIB>
  <DomainObject.Predmet.ProtuStrankaListNazivFormated>
    <izvorni_sadrzaj>
      <item>PRO.MASS j.d.o.o. ROVINJ</item>
    </izvorni_sadrzaj>
    <derivirana_varijabla naziv="DomainObject.Predmet.ProtuStrankaListNazivFormated_1">
      <item>PRO.MASS j.d.o.o. ROVINJ</item>
    </derivirana_varijabla>
  </DomainObject.Predmet.ProtuStrankaListNazivFormated>
  <DomainObject.Predmet.ProtuStrankaListNazivFormatedOIB>
    <izvorni_sadrzaj>
      <item>PRO.MASS j.d.o.o. ROVINJ, OIB 31567797627</item>
    </izvorni_sadrzaj>
    <derivirana_varijabla naziv="DomainObject.Predmet.ProtuStrankaListNazivFormatedOIB_1">
      <item>PRO.MASS j.d.o.o. ROVINJ, OIB 31567797627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PRO.MASS j.d.o.o. ROVINJ</izvorni_sadrzaj>
    <derivirana_varijabla naziv="DomainObject.Predmet.ProtustrankaIDrugi_1">PRO.MASS j.d.o.o.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PRO.MASS j.d.o.o. ROVINJ, OIB 31567797627, Cuvi 3, 52210 Rovinj</izvorni_sadrzaj>
    <derivirana_varijabla naziv="DomainObject.Predmet.ProtustrankaIDrugiAdressOIB_1">PRO.MASS j.d.o.o. ROVINJ, OIB 31567797627, Cuvi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PRO.MASS j.d.o.o. ROVINJ</item>
    </izvorni_sadrzaj>
    <derivirana_varijabla naziv="DomainObject.Predmet.SudioniciListNaziv_1">
      <item>FINANCIJSKA AGENCIJA, RC RIJEKA, PODRUŽNICA PULA, PULA</item>
      <item>PRO.MASS j.d.o.o.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PRO.MASS j.d.o.o. ROVINJ, OIB 31567797627, Cuvi 3,52210 Rovinj</item>
    </izvorni_sadrzaj>
    <derivirana_varijabla naziv="DomainObject.Predmet.SudioniciListAdressOIB_1">
      <item>FINANCIJSKA AGENCIJA, RC RIJEKA, PODRUŽNICA PULA, PULA, OIB 85821130368, Frana Kurelca 8,51000 Rijeka</item>
      <item>PRO.MASS j.d.o.o. ROVINJ, OIB 31567797627, Cuvi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31567797627</item>
    </izvorni_sadrzaj>
    <derivirana_varijabla naziv="DomainObject.Predmet.SudioniciListNazivOIB_1">
      <item>, OIB 85821130368</item>
      <item>, OIB 31567797627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1536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2017-09-11T06:09:00Z</dcterms:created>
  <dc:creator>Jasmina Matika</dc:creator>
  <cp:lastModifiedBy>Jasmina Matika</cp:lastModifiedBy>
  <dcterms:modified xmlns:xsi="http://www.w3.org/2001/XMLSchema-instance" xsi:type="dcterms:W3CDTF">2017-09-11T07:53:00Z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