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693" w14:paraId="f8e2693" w:rsidRDefault="00CA3153" w:rsidP="009E4CE3" w:rsidR="00CA315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E95201" w:rsidP="009E4CE3" w:rsidR="0060275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E95201" w:rsidP="009E4CE3" w:rsidR="00E95201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STALNA SLUŽBA U DUBROVNIKU </w:t>
      </w:r>
    </w:p>
    <w:p w:rsidRDefault="00E95201" w:rsidP="00602755" w:rsidR="00E95201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02755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2755" w:rsidRPr="00602755">
        <w:rPr>
          <w:rFonts w:hAnsi="Times New Roman" w:ascii="Times New Roman"/>
          <w:b/>
          <w:sz w:val="24"/>
          <w:szCs w:val="24"/>
          <w:lang w:val="pl-PL"/>
        </w:rPr>
        <w:t>. br.</w:t>
      </w:r>
      <w:r w:rsidRPr="00602755">
        <w:rPr>
          <w:rFonts w:hAnsi="Times New Roman" w:ascii="Times New Roman"/>
          <w:b/>
          <w:sz w:val="24"/>
          <w:szCs w:val="24"/>
          <w:lang w:val="pl-PL"/>
        </w:rPr>
        <w:t xml:space="preserve"> 6 St-</w:t>
      </w:r>
      <w:r w:rsidR="00981EBE">
        <w:rPr>
          <w:rFonts w:hAnsi="Times New Roman" w:ascii="Times New Roman"/>
          <w:b/>
          <w:sz w:val="24"/>
          <w:szCs w:val="24"/>
          <w:lang w:val="pl-PL"/>
        </w:rPr>
        <w:t>783</w:t>
      </w:r>
      <w:r w:rsidRPr="00602755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602755" w:rsidP="00602755" w:rsidR="00602755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02755" w:rsidP="00602755" w:rsidR="00602755" w:rsidRPr="00602755">
      <w:pPr>
        <w:ind w:firstLine="708" w:left="9912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A3153" w:rsidP="00981EBE" w:rsidR="00CA3153">
      <w:pPr>
        <w:ind w:hanging="1080" w:left="108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5201" w:rsidP="00981EBE" w:rsidR="00E95201" w:rsidRPr="0084206E">
      <w:pPr>
        <w:ind w:hanging="1080"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1EBE">
        <w:rPr>
          <w:rFonts w:hAnsi="Times New Roman" w:ascii="Times New Roman"/>
          <w:sz w:val="24"/>
          <w:szCs w:val="24"/>
          <w:lang w:val="pl-PL"/>
        </w:rPr>
        <w:tab/>
      </w:r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GRA-MED d.o.o. </w:t>
      </w:r>
      <w:proofErr w:type="spellStart"/>
      <w:proofErr w:type="gram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za</w:t>
      </w:r>
      <w:proofErr w:type="spellEnd"/>
      <w:proofErr w:type="gram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trgovinu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,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građevinarstvo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i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cestovni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prijevoz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"u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stečaju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",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Medvidovića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draga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 xml:space="preserve"> bb, </w:t>
      </w:r>
      <w:proofErr w:type="spellStart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Imotski</w:t>
      </w:r>
      <w:proofErr w:type="spellEnd"/>
      <w:r w:rsidR="00981EBE" w:rsidRPr="00981EBE">
        <w:rPr>
          <w:rFonts w:hAnsi="Times New Roman" w:ascii="Times New Roman"/>
          <w:b/>
          <w:sz w:val="24"/>
          <w:szCs w:val="24"/>
          <w:lang w:val="en-AU"/>
        </w:rPr>
        <w:t>, MBS: 060004920, OIB: 21853700778</w:t>
      </w:r>
    </w:p>
    <w:p w:rsidRDefault="00E95201" w:rsidP="009E4CE3" w:rsidR="00E9520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4206E" w:rsidP="009E4CE3" w:rsidR="0084206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06F89" w:rsidP="004C01B5" w:rsidR="00D06F8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E95201" w:rsidP="004C01B5" w:rsidR="00E9520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CF127D">
        <w:rPr>
          <w:rFonts w:hAnsi="Times New Roman" w:ascii="Times New Roman"/>
          <w:b/>
          <w:sz w:val="24"/>
          <w:szCs w:val="24"/>
        </w:rPr>
        <w:t>–</w:t>
      </w:r>
      <w:r>
        <w:rPr>
          <w:rFonts w:hAnsi="Times New Roman" w:ascii="Times New Roman"/>
          <w:b/>
          <w:sz w:val="24"/>
          <w:szCs w:val="24"/>
        </w:rPr>
        <w:t xml:space="preserve"> I</w:t>
      </w:r>
      <w:r w:rsidR="00CF127D">
        <w:rPr>
          <w:rFonts w:hAnsi="Times New Roman" w:ascii="Times New Roman"/>
          <w:b/>
          <w:sz w:val="24"/>
          <w:szCs w:val="24"/>
        </w:rPr>
        <w:t>. (PRVI)</w:t>
      </w:r>
      <w:r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D06F89" w:rsidP="00D06F89" w:rsidR="00D06F89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65"/>
        <w:gridCol w:w="4194"/>
        <w:gridCol w:w="1536"/>
        <w:gridCol w:w="1817"/>
        <w:gridCol w:w="1260"/>
        <w:gridCol w:w="1305"/>
        <w:gridCol w:w="1348"/>
        <w:gridCol w:w="2093"/>
      </w:tblGrid>
      <w:tr w:rsidTr="00981EBE" w:rsidR="0023019C" w:rsidRPr="00B40BEB">
        <w:trPr>
          <w:jc w:val="center"/>
        </w:trPr>
        <w:tc>
          <w:tcPr>
            <w:tcW w:type="pct" w:w="234"/>
            <w:vAlign w:val="center"/>
          </w:tcPr>
          <w:p w:rsidRDefault="00D56246" w:rsidP="00D56246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8A17ED">
              <w:rPr>
                <w:rFonts w:hAnsi="Times New Roman" w:ascii="Times New Roman"/>
              </w:rPr>
              <w:t>Rbr</w:t>
            </w:r>
            <w:proofErr w:type="spellEnd"/>
            <w:r w:rsidRPr="008A17ED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1475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40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39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43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prijavljene tražbine (kn)</w:t>
            </w:r>
            <w:r w:rsidRPr="008A17ED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459"/>
            <w:vAlign w:val="center"/>
          </w:tcPr>
          <w:p w:rsidRDefault="00D56246" w:rsidP="008A17ED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priznate tražbine</w:t>
            </w:r>
            <w:r w:rsidR="008A17ED" w:rsidRPr="008A17ED">
              <w:rPr>
                <w:rFonts w:hAnsi="Times New Roman" w:ascii="Times New Roman"/>
              </w:rPr>
              <w:t xml:space="preserve"> </w:t>
            </w:r>
            <w:r w:rsidRPr="008A17E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74"/>
            <w:vAlign w:val="center"/>
          </w:tcPr>
          <w:p w:rsidRDefault="00D56246" w:rsidP="008A17ED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osporene tražbine</w:t>
            </w:r>
            <w:r w:rsidR="008A17ED" w:rsidRPr="008A17ED">
              <w:rPr>
                <w:rFonts w:hAnsi="Times New Roman" w:ascii="Times New Roman"/>
              </w:rPr>
              <w:t xml:space="preserve"> </w:t>
            </w:r>
            <w:r w:rsidRPr="008A17E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736"/>
            <w:vAlign w:val="center"/>
          </w:tcPr>
          <w:p w:rsidRDefault="00D56246" w:rsidP="00D56DD1" w:rsidR="00D56246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Osporavatelj</w:t>
            </w:r>
          </w:p>
        </w:tc>
      </w:tr>
      <w:tr w:rsidTr="00981EBE" w:rsidR="0023019C" w:rsidRPr="00F9134E">
        <w:trPr>
          <w:jc w:val="center"/>
        </w:trPr>
        <w:tc>
          <w:tcPr>
            <w:tcW w:type="pct" w:w="234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1.</w:t>
            </w:r>
          </w:p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75"/>
          </w:tcPr>
          <w:p w:rsidRDefault="005B7A50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662178">
              <w:rPr>
                <w:rFonts w:hAnsi="Times New Roman" w:ascii="Times New Roman"/>
              </w:rPr>
              <w:t xml:space="preserve">REPUBLIKA HRVATSKA, MINISTARSTVO FINANCIJA, POREZNA UPRAVA,                                    PODRUČNI URED DALMACIJA  </w:t>
            </w:r>
          </w:p>
        </w:tc>
        <w:tc>
          <w:tcPr>
            <w:tcW w:type="pct" w:w="540"/>
          </w:tcPr>
          <w:p w:rsidRDefault="005B7A50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39"/>
          </w:tcPr>
          <w:p w:rsidRDefault="005B7A50" w:rsidP="005B7A50" w:rsidR="0040789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Split, </w:t>
            </w:r>
          </w:p>
          <w:p w:rsidRDefault="005B7A50" w:rsidP="005B7A50" w:rsidR="00D56246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Franje Tuđmana 4</w:t>
            </w:r>
          </w:p>
        </w:tc>
        <w:tc>
          <w:tcPr>
            <w:tcW w:type="pct" w:w="443"/>
          </w:tcPr>
          <w:p w:rsidRDefault="005B7A50" w:rsidP="00CF127D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B7A50">
              <w:rPr>
                <w:rFonts w:hAnsi="Times New Roman" w:ascii="Times New Roman"/>
              </w:rPr>
              <w:t>762.908,31</w:t>
            </w:r>
          </w:p>
        </w:tc>
        <w:tc>
          <w:tcPr>
            <w:tcW w:type="pct" w:w="459"/>
          </w:tcPr>
          <w:p w:rsidRDefault="005B7A50" w:rsidP="00CF127D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B7A50">
              <w:rPr>
                <w:rFonts w:hAnsi="Times New Roman" w:ascii="Times New Roman"/>
              </w:rPr>
              <w:t>762.908,31</w:t>
            </w:r>
          </w:p>
        </w:tc>
        <w:tc>
          <w:tcPr>
            <w:tcW w:type="pct" w:w="474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D56246" w:rsidP="00D56DD1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81EBE" w:rsidR="0023019C" w:rsidRPr="00F9134E">
        <w:trPr>
          <w:jc w:val="center"/>
        </w:trPr>
        <w:tc>
          <w:tcPr>
            <w:tcW w:type="pct" w:w="234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75"/>
          </w:tcPr>
          <w:p w:rsidRDefault="00981EBE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40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9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43"/>
          </w:tcPr>
          <w:p w:rsidRDefault="00981EBE" w:rsidP="00CF127D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B7A50">
              <w:rPr>
                <w:rFonts w:hAnsi="Times New Roman" w:ascii="Times New Roman"/>
              </w:rPr>
              <w:t>762.908,31</w:t>
            </w:r>
          </w:p>
        </w:tc>
        <w:tc>
          <w:tcPr>
            <w:tcW w:type="pct" w:w="459"/>
          </w:tcPr>
          <w:p w:rsidRDefault="00981EBE" w:rsidP="00CF127D" w:rsidR="00D56246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B7A50">
              <w:rPr>
                <w:rFonts w:hAnsi="Times New Roman" w:ascii="Times New Roman"/>
              </w:rPr>
              <w:t>762.908,31</w:t>
            </w:r>
          </w:p>
        </w:tc>
        <w:tc>
          <w:tcPr>
            <w:tcW w:type="pct" w:w="474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36"/>
          </w:tcPr>
          <w:p w:rsidRDefault="00D56246" w:rsidP="000027E3" w:rsidR="00D56246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E95201" w:rsidP="00702487" w:rsidR="00E9520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95201" w:rsidP="00702487" w:rsidR="00E9520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81EBE" w:rsidP="00702487" w:rsidR="00981EB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A3153" w:rsidP="00702487" w:rsidR="00CA315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981EBE" w:rsidP="00702487" w:rsidR="00981EB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981EBE" w:rsidP="00981EBE" w:rsidR="00981EBE" w:rsidRPr="00981EBE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981EBE">
        <w:rPr>
          <w:rFonts w:hAnsi="Times New Roman" w:ascii="Times New Roman"/>
          <w:b/>
          <w:sz w:val="24"/>
          <w:szCs w:val="24"/>
          <w:lang w:val="pl-PL"/>
        </w:rPr>
        <w:lastRenderedPageBreak/>
        <w:t>Posl. br. 6 St-783/2016</w:t>
      </w:r>
    </w:p>
    <w:p w:rsidRDefault="00981EBE" w:rsidP="00981EBE" w:rsidR="00981EBE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</w:p>
    <w:p w:rsidRDefault="00CF127D" w:rsidP="00702487" w:rsidR="00E95201" w:rsidRPr="00CF127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CF127D">
        <w:rPr>
          <w:rFonts w:hAnsi="Times New Roman" w:ascii="Times New Roman"/>
          <w:b/>
          <w:sz w:val="24"/>
          <w:szCs w:val="24"/>
          <w:lang w:val="pl-PL"/>
        </w:rPr>
        <w:t>II.</w:t>
      </w:r>
      <w:r w:rsidRPr="00CF127D">
        <w:rPr>
          <w:rFonts w:hAnsi="Times New Roman" w:ascii="Times New Roman"/>
          <w:b/>
          <w:sz w:val="24"/>
          <w:szCs w:val="24"/>
          <w:lang w:val="pl-PL"/>
        </w:rPr>
        <w:tab/>
        <w:t xml:space="preserve">TABLICA PRIJAVLJENIH TRAŽBINA – II.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(DRUGI) </w:t>
      </w:r>
      <w:r w:rsidRPr="00CF127D">
        <w:rPr>
          <w:rFonts w:hAnsi="Times New Roman" w:ascii="Times New Roman"/>
          <w:b/>
          <w:sz w:val="24"/>
          <w:szCs w:val="24"/>
          <w:lang w:val="pl-PL"/>
        </w:rPr>
        <w:t>VIŠI ISPLATNI RED</w:t>
      </w:r>
    </w:p>
    <w:p w:rsidRDefault="001741D0" w:rsidP="001741D0" w:rsidR="001741D0" w:rsidRPr="00E10B0E">
      <w:pPr>
        <w:pStyle w:val="Bezproreda"/>
        <w:ind w:left="1080"/>
        <w:rPr>
          <w:rFonts w:hAnsi="Times New Roman" w:ascii="Times New Roman"/>
          <w:b/>
          <w:i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64"/>
        <w:gridCol w:w="4196"/>
        <w:gridCol w:w="1626"/>
        <w:gridCol w:w="1987"/>
        <w:gridCol w:w="1416"/>
        <w:gridCol w:w="1419"/>
        <w:gridCol w:w="1416"/>
        <w:gridCol w:w="1844"/>
      </w:tblGrid>
      <w:tr w:rsidTr="00674C07" w:rsidR="00674C07" w:rsidRPr="00B40BEB">
        <w:trPr>
          <w:jc w:val="center"/>
        </w:trPr>
        <w:tc>
          <w:tcPr>
            <w:tcW w:type="pct" w:w="228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8A17ED">
              <w:rPr>
                <w:rFonts w:hAnsi="Times New Roman" w:ascii="Times New Roman"/>
              </w:rPr>
              <w:t>Rbr</w:t>
            </w:r>
            <w:proofErr w:type="spellEnd"/>
            <w:r w:rsidRPr="008A17ED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1440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8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82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86"/>
            <w:vAlign w:val="center"/>
          </w:tcPr>
          <w:p w:rsidRDefault="001741D0" w:rsidP="00662178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487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pct" w:w="486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Iznos osporene tražbine (kn)</w:t>
            </w:r>
          </w:p>
        </w:tc>
        <w:tc>
          <w:tcPr>
            <w:tcW w:type="pct" w:w="633"/>
            <w:vAlign w:val="center"/>
          </w:tcPr>
          <w:p w:rsidRDefault="001741D0" w:rsidP="005C35B2" w:rsidR="001741D0" w:rsidRPr="008A17E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Osporavatelj</w:t>
            </w: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1440"/>
          </w:tcPr>
          <w:p w:rsidRDefault="0040789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>BRODOMERKUR d.d.</w:t>
            </w:r>
          </w:p>
        </w:tc>
        <w:tc>
          <w:tcPr>
            <w:tcW w:type="pct" w:w="558"/>
          </w:tcPr>
          <w:p w:rsidRDefault="00876BE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33956120458</w:t>
            </w:r>
          </w:p>
        </w:tc>
        <w:tc>
          <w:tcPr>
            <w:tcW w:type="pct" w:w="682"/>
          </w:tcPr>
          <w:p w:rsidRDefault="00677E81" w:rsidP="00427813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Split,</w:t>
            </w:r>
            <w:r w:rsidR="00427813">
              <w:rPr>
                <w:rFonts w:hAnsi="Times New Roman" w:ascii="Times New Roman"/>
                <w:sz w:val="24"/>
              </w:rPr>
              <w:t xml:space="preserve"> Poljička cesta 35</w:t>
            </w:r>
          </w:p>
        </w:tc>
        <w:tc>
          <w:tcPr>
            <w:tcW w:type="pct" w:w="486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791.424,13</w:t>
            </w:r>
          </w:p>
        </w:tc>
        <w:tc>
          <w:tcPr>
            <w:tcW w:type="pct" w:w="487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791.424,13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440"/>
          </w:tcPr>
          <w:p w:rsidRDefault="001F191D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1F191D">
              <w:rPr>
                <w:rFonts w:hAnsi="Times New Roman" w:ascii="Times New Roman"/>
              </w:rPr>
              <w:t>ZAGREBAČKI HOLDING d.o.o.</w:t>
            </w:r>
          </w:p>
        </w:tc>
        <w:tc>
          <w:tcPr>
            <w:tcW w:type="pct" w:w="558"/>
          </w:tcPr>
          <w:p w:rsidRDefault="001F191D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1F191D"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682"/>
          </w:tcPr>
          <w:p w:rsidRDefault="00677E81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Zagreb,</w:t>
            </w:r>
            <w:r w:rsidR="00427813">
              <w:rPr>
                <w:rFonts w:hAnsi="Times New Roman" w:ascii="Times New Roman"/>
                <w:sz w:val="24"/>
              </w:rPr>
              <w:t xml:space="preserve"> ul. grada Vukovara 41</w:t>
            </w:r>
          </w:p>
        </w:tc>
        <w:tc>
          <w:tcPr>
            <w:tcW w:type="pct" w:w="486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378,06</w:t>
            </w:r>
          </w:p>
        </w:tc>
        <w:tc>
          <w:tcPr>
            <w:tcW w:type="pct" w:w="487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378,06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440"/>
          </w:tcPr>
          <w:p w:rsidRDefault="00876BE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JADRANSKO OSIGURANJE d.d</w:t>
            </w:r>
            <w:r>
              <w:rPr>
                <w:rFonts w:hAnsi="Times New Roman" w:ascii="Times New Roman"/>
              </w:rPr>
              <w:t>.</w:t>
            </w:r>
            <w:r w:rsidR="00677E81" w:rsidRPr="00876BEA">
              <w:rPr>
                <w:rFonts w:hAnsi="Times New Roman" w:ascii="Times New Roman"/>
                <w:sz w:val="24"/>
              </w:rPr>
              <w:t xml:space="preserve"> Podružnica Split</w:t>
            </w:r>
          </w:p>
        </w:tc>
        <w:tc>
          <w:tcPr>
            <w:tcW w:type="pct" w:w="558"/>
          </w:tcPr>
          <w:p w:rsidRDefault="00876BE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94472454976</w:t>
            </w:r>
          </w:p>
        </w:tc>
        <w:tc>
          <w:tcPr>
            <w:tcW w:type="pct" w:w="682"/>
          </w:tcPr>
          <w:p w:rsidRDefault="00674C07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Split, Varaždinska 54</w:t>
            </w:r>
          </w:p>
        </w:tc>
        <w:tc>
          <w:tcPr>
            <w:tcW w:type="pct" w:w="486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76.827,88</w:t>
            </w:r>
          </w:p>
        </w:tc>
        <w:tc>
          <w:tcPr>
            <w:tcW w:type="pct" w:w="487"/>
          </w:tcPr>
          <w:p w:rsidRDefault="00677E81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77E81">
              <w:rPr>
                <w:rFonts w:hAnsi="Times New Roman" w:ascii="Times New Roman"/>
              </w:rPr>
              <w:t>76.827,88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440"/>
          </w:tcPr>
          <w:p w:rsidRDefault="00876BE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HRVATSKA POŠTANSKA BANKA d.d.</w:t>
            </w:r>
          </w:p>
        </w:tc>
        <w:tc>
          <w:tcPr>
            <w:tcW w:type="pct" w:w="558"/>
          </w:tcPr>
          <w:p w:rsidRDefault="00876BE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87939104217</w:t>
            </w:r>
          </w:p>
        </w:tc>
        <w:tc>
          <w:tcPr>
            <w:tcW w:type="pct" w:w="682"/>
          </w:tcPr>
          <w:p w:rsidRDefault="004F7D3A" w:rsidP="005C35B2" w:rsidR="00E10B0E" w:rsidRPr="00674C07">
            <w:pPr>
              <w:pStyle w:val="Bezproreda"/>
              <w:rPr>
                <w:rFonts w:hAnsi="Times New Roman" w:ascii="Times New Roman"/>
                <w:sz w:val="24"/>
              </w:rPr>
            </w:pPr>
            <w:r w:rsidRPr="00876BEA">
              <w:rPr>
                <w:rFonts w:hAnsi="Times New Roman" w:ascii="Times New Roman"/>
                <w:sz w:val="24"/>
              </w:rPr>
              <w:t>Zagreb,</w:t>
            </w:r>
            <w:r w:rsidR="00674C07">
              <w:rPr>
                <w:rFonts w:hAnsi="Times New Roman" w:ascii="Times New Roman"/>
                <w:sz w:val="24"/>
              </w:rPr>
              <w:t xml:space="preserve">  </w:t>
            </w:r>
            <w:proofErr w:type="spellStart"/>
            <w:r w:rsidR="00674C07">
              <w:rPr>
                <w:rFonts w:hAnsi="Times New Roman" w:ascii="Times New Roman"/>
                <w:sz w:val="24"/>
              </w:rPr>
              <w:t>Jurišićeva</w:t>
            </w:r>
            <w:proofErr w:type="spellEnd"/>
            <w:r w:rsidR="00674C07">
              <w:rPr>
                <w:rFonts w:hAnsi="Times New Roman" w:ascii="Times New Roman"/>
                <w:sz w:val="24"/>
              </w:rPr>
              <w:t xml:space="preserve"> 4</w:t>
            </w:r>
          </w:p>
        </w:tc>
        <w:tc>
          <w:tcPr>
            <w:tcW w:type="pct" w:w="486"/>
          </w:tcPr>
          <w:p w:rsidRDefault="00876BE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1.143.764,12</w:t>
            </w:r>
          </w:p>
        </w:tc>
        <w:tc>
          <w:tcPr>
            <w:tcW w:type="pct" w:w="487"/>
          </w:tcPr>
          <w:p w:rsidRDefault="00876BE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1.143.764,12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440"/>
          </w:tcPr>
          <w:p w:rsidRDefault="00876BE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HRVATSKI TELEKOM d.d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pct" w:w="558"/>
          </w:tcPr>
          <w:p w:rsidRDefault="00876BE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81793146560</w:t>
            </w:r>
          </w:p>
        </w:tc>
        <w:tc>
          <w:tcPr>
            <w:tcW w:type="pct" w:w="682"/>
          </w:tcPr>
          <w:p w:rsidRDefault="004F7D3A" w:rsidP="00B03008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Zagreb</w:t>
            </w:r>
            <w:r w:rsidR="000D4C98">
              <w:rPr>
                <w:rFonts w:hAnsi="Times New Roman" w:ascii="Times New Roman"/>
                <w:sz w:val="24"/>
              </w:rPr>
              <w:t>,</w:t>
            </w:r>
            <w:r w:rsidR="00674C07">
              <w:rPr>
                <w:rFonts w:hAnsi="Times New Roman" w:ascii="Times New Roman"/>
                <w:sz w:val="24"/>
              </w:rPr>
              <w:t xml:space="preserve"> </w:t>
            </w:r>
            <w:proofErr w:type="spellStart"/>
            <w:r w:rsidR="00B03008">
              <w:rPr>
                <w:rFonts w:hAnsi="Times New Roman" w:ascii="Times New Roman"/>
                <w:sz w:val="24"/>
              </w:rPr>
              <w:t>R.F</w:t>
            </w:r>
            <w:proofErr w:type="spellEnd"/>
            <w:r w:rsidR="00B03008">
              <w:rPr>
                <w:rFonts w:hAnsi="Times New Roman" w:ascii="Times New Roman"/>
                <w:sz w:val="24"/>
              </w:rPr>
              <w:t>. Mihanovića 9</w:t>
            </w:r>
          </w:p>
        </w:tc>
        <w:tc>
          <w:tcPr>
            <w:tcW w:type="pct" w:w="486"/>
          </w:tcPr>
          <w:p w:rsidRDefault="00876BE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12.776,43</w:t>
            </w:r>
          </w:p>
        </w:tc>
        <w:tc>
          <w:tcPr>
            <w:tcW w:type="pct" w:w="487"/>
          </w:tcPr>
          <w:p w:rsidRDefault="00876BE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</w:rPr>
              <w:t>12.776,43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440"/>
          </w:tcPr>
          <w:p w:rsidRDefault="004F7D3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NENAD PETRIĆ vl. obrta PETKOV</w:t>
            </w:r>
          </w:p>
        </w:tc>
        <w:tc>
          <w:tcPr>
            <w:tcW w:type="pct" w:w="558"/>
          </w:tcPr>
          <w:p w:rsidRDefault="004F7D3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23301018532</w:t>
            </w:r>
          </w:p>
        </w:tc>
        <w:tc>
          <w:tcPr>
            <w:tcW w:type="pct" w:w="682"/>
          </w:tcPr>
          <w:p w:rsidRDefault="004F7D3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Ozalj</w:t>
            </w:r>
            <w:r w:rsidR="000D4C98">
              <w:rPr>
                <w:rFonts w:hAnsi="Times New Roman" w:ascii="Times New Roman"/>
                <w:sz w:val="24"/>
              </w:rPr>
              <w:t>,</w:t>
            </w:r>
            <w:r w:rsidR="00B03008">
              <w:rPr>
                <w:rFonts w:hAnsi="Times New Roman" w:ascii="Times New Roman"/>
                <w:sz w:val="24"/>
              </w:rPr>
              <w:t xml:space="preserve"> </w:t>
            </w:r>
            <w:proofErr w:type="spellStart"/>
            <w:r w:rsidR="00B03008">
              <w:rPr>
                <w:rFonts w:hAnsi="Times New Roman" w:ascii="Times New Roman"/>
                <w:sz w:val="24"/>
              </w:rPr>
              <w:t>Slapno</w:t>
            </w:r>
            <w:proofErr w:type="spellEnd"/>
            <w:r w:rsidR="00B03008">
              <w:rPr>
                <w:rFonts w:hAnsi="Times New Roman" w:ascii="Times New Roman"/>
                <w:sz w:val="24"/>
              </w:rPr>
              <w:t xml:space="preserve"> 14B</w:t>
            </w:r>
          </w:p>
        </w:tc>
        <w:tc>
          <w:tcPr>
            <w:tcW w:type="pct" w:w="486"/>
          </w:tcPr>
          <w:p w:rsidRDefault="004F7D3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F7D3A">
              <w:rPr>
                <w:rFonts w:hAnsi="Times New Roman" w:ascii="Times New Roman"/>
              </w:rPr>
              <w:t>80.817,20</w:t>
            </w:r>
          </w:p>
        </w:tc>
        <w:tc>
          <w:tcPr>
            <w:tcW w:type="pct" w:w="487"/>
          </w:tcPr>
          <w:p w:rsidRDefault="004F7D3A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F7D3A">
              <w:rPr>
                <w:rFonts w:hAnsi="Times New Roman" w:ascii="Times New Roman"/>
              </w:rPr>
              <w:t>80.817,20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440"/>
          </w:tcPr>
          <w:p w:rsidRDefault="004F7D3A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  <w:sz w:val="24"/>
              </w:rPr>
              <w:t>VIPnet</w:t>
            </w:r>
            <w:proofErr w:type="spellEnd"/>
            <w:r>
              <w:rPr>
                <w:rFonts w:hAnsi="Times New Roman" w:ascii="Times New Roman"/>
                <w:sz w:val="24"/>
              </w:rPr>
              <w:t xml:space="preserve"> d.o.o.</w:t>
            </w:r>
          </w:p>
        </w:tc>
        <w:tc>
          <w:tcPr>
            <w:tcW w:type="pct" w:w="558"/>
          </w:tcPr>
          <w:p w:rsidRDefault="004F7D3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29524210204</w:t>
            </w:r>
          </w:p>
        </w:tc>
        <w:tc>
          <w:tcPr>
            <w:tcW w:type="pct" w:w="682"/>
          </w:tcPr>
          <w:p w:rsidRDefault="004F7D3A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Zagreb</w:t>
            </w:r>
            <w:r w:rsidR="000D4C98">
              <w:rPr>
                <w:rFonts w:hAnsi="Times New Roman" w:ascii="Times New Roman"/>
                <w:sz w:val="24"/>
              </w:rPr>
              <w:t>,</w:t>
            </w:r>
            <w:r w:rsidR="00B03008">
              <w:rPr>
                <w:rFonts w:hAnsi="Times New Roman" w:ascii="Times New Roman"/>
                <w:sz w:val="24"/>
              </w:rPr>
              <w:t xml:space="preserve"> Vrtni put 1</w:t>
            </w:r>
          </w:p>
        </w:tc>
        <w:tc>
          <w:tcPr>
            <w:tcW w:type="pct" w:w="486"/>
          </w:tcPr>
          <w:p w:rsidRDefault="003F1F0F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8.554,16</w:t>
            </w:r>
          </w:p>
        </w:tc>
        <w:tc>
          <w:tcPr>
            <w:tcW w:type="pct" w:w="487"/>
          </w:tcPr>
          <w:p w:rsidRDefault="003F1F0F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8.554,16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440"/>
          </w:tcPr>
          <w:p w:rsidRDefault="000D4C98" w:rsidP="00662178" w:rsidR="00E10B0E" w:rsidRPr="008A17ED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ALIANZ ZAGREB d.d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pct" w:w="558"/>
          </w:tcPr>
          <w:p w:rsidRDefault="000D4C98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23759810849</w:t>
            </w:r>
          </w:p>
        </w:tc>
        <w:tc>
          <w:tcPr>
            <w:tcW w:type="pct" w:w="682"/>
          </w:tcPr>
          <w:p w:rsidRDefault="000D4C98" w:rsidP="005C35B2" w:rsidR="00E10B0E" w:rsidRPr="001741D0">
            <w:pPr>
              <w:pStyle w:val="Bezproreda"/>
              <w:rPr>
                <w:rFonts w:hAnsi="Times New Roman" w:ascii="Times New Roman"/>
              </w:rPr>
            </w:pPr>
            <w:r w:rsidRPr="00876BEA">
              <w:rPr>
                <w:rFonts w:hAnsi="Times New Roman" w:ascii="Times New Roman"/>
                <w:sz w:val="24"/>
              </w:rPr>
              <w:t>Zagreb,</w:t>
            </w:r>
            <w:r w:rsidR="00B03008">
              <w:rPr>
                <w:rFonts w:hAnsi="Times New Roman" w:ascii="Times New Roman"/>
                <w:sz w:val="24"/>
              </w:rPr>
              <w:t xml:space="preserve"> </w:t>
            </w:r>
            <w:proofErr w:type="spellStart"/>
            <w:r w:rsidR="00B03008">
              <w:rPr>
                <w:rFonts w:hAnsi="Times New Roman" w:ascii="Times New Roman"/>
                <w:sz w:val="24"/>
              </w:rPr>
              <w:t>Heinzlova</w:t>
            </w:r>
            <w:proofErr w:type="spellEnd"/>
            <w:r w:rsidR="00B03008">
              <w:rPr>
                <w:rFonts w:hAnsi="Times New Roman" w:ascii="Times New Roman"/>
                <w:sz w:val="24"/>
              </w:rPr>
              <w:t xml:space="preserve"> 70</w:t>
            </w:r>
          </w:p>
        </w:tc>
        <w:tc>
          <w:tcPr>
            <w:tcW w:type="pct" w:w="486"/>
          </w:tcPr>
          <w:p w:rsidRDefault="000D4C98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D4C98">
              <w:rPr>
                <w:rFonts w:hAnsi="Times New Roman" w:ascii="Times New Roman"/>
              </w:rPr>
              <w:t>13.253,68</w:t>
            </w:r>
          </w:p>
        </w:tc>
        <w:tc>
          <w:tcPr>
            <w:tcW w:type="pct" w:w="487"/>
          </w:tcPr>
          <w:p w:rsidRDefault="000D4C98" w:rsidP="00CF127D" w:rsidR="00E10B0E" w:rsidRPr="00E14E66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D4C98">
              <w:rPr>
                <w:rFonts w:hAnsi="Times New Roman" w:ascii="Times New Roman"/>
              </w:rPr>
              <w:t>13.253,68</w:t>
            </w:r>
          </w:p>
        </w:tc>
        <w:tc>
          <w:tcPr>
            <w:tcW w:type="pct" w:w="486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E10B0E" w:rsidP="005C35B2" w:rsidR="00E10B0E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40789A" w:rsidP="005C35B2" w:rsidR="0040789A" w:rsidRPr="008A17ED">
            <w:pPr>
              <w:pStyle w:val="Bezproreda"/>
              <w:rPr>
                <w:rFonts w:hAnsi="Times New Roman" w:ascii="Times New Roman"/>
              </w:rPr>
            </w:pPr>
          </w:p>
          <w:p w:rsidRDefault="0040789A" w:rsidP="005C35B2" w:rsidR="0040789A" w:rsidRPr="008A17E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</w:t>
            </w:r>
            <w:r w:rsidRPr="008A17ED">
              <w:rPr>
                <w:rFonts w:hAnsi="Times New Roman" w:ascii="Times New Roman"/>
              </w:rPr>
              <w:t>.</w:t>
            </w:r>
          </w:p>
          <w:p w:rsidRDefault="0040789A" w:rsidP="005C35B2" w:rsidR="0040789A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40"/>
          </w:tcPr>
          <w:p w:rsidRDefault="0040789A" w:rsidP="00714882" w:rsidR="0040789A" w:rsidRPr="0040789A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 xml:space="preserve">REPUBLIKA HRVATSKA, MINISTARSTVO FINANCIJA, POREZNA UPRAVA,                                    PODRUČNI URED DALMACIJA  </w:t>
            </w:r>
          </w:p>
        </w:tc>
        <w:tc>
          <w:tcPr>
            <w:tcW w:type="pct" w:w="558"/>
          </w:tcPr>
          <w:p w:rsidRDefault="0040789A" w:rsidP="00714882" w:rsidR="0040789A" w:rsidRPr="0040789A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82"/>
          </w:tcPr>
          <w:p w:rsidRDefault="0040789A" w:rsidP="00CA3153" w:rsidR="00CA3153" w:rsidRPr="00CA3153">
            <w:pPr>
              <w:rPr>
                <w:rFonts w:hAnsi="Times New Roman" w:ascii="Times New Roman"/>
              </w:rPr>
            </w:pPr>
            <w:r w:rsidRPr="0040789A">
              <w:rPr>
                <w:rFonts w:hAnsi="Times New Roman" w:ascii="Times New Roman"/>
              </w:rPr>
              <w:t xml:space="preserve">Split, </w:t>
            </w:r>
            <w:r w:rsidR="00CA3153" w:rsidRPr="00CA3153">
              <w:rPr>
                <w:rFonts w:hAnsi="Times New Roman" w:ascii="Times New Roman"/>
              </w:rPr>
              <w:t xml:space="preserve">Split, </w:t>
            </w:r>
          </w:p>
          <w:p w:rsidRDefault="00CA3153" w:rsidP="00CA3153" w:rsidR="0040789A" w:rsidRPr="0040789A">
            <w:pPr>
              <w:rPr>
                <w:rFonts w:hAnsi="Times New Roman" w:ascii="Times New Roman"/>
              </w:rPr>
            </w:pPr>
            <w:r w:rsidRPr="00CA3153">
              <w:rPr>
                <w:rFonts w:hAnsi="Times New Roman" w:ascii="Times New Roman"/>
              </w:rPr>
              <w:t>Trg dr. Franje Tuđmana 4</w:t>
            </w:r>
          </w:p>
        </w:tc>
        <w:tc>
          <w:tcPr>
            <w:tcW w:type="pct" w:w="486"/>
          </w:tcPr>
          <w:p w:rsidRDefault="003F1F0F" w:rsidP="00CF127D" w:rsidR="0040789A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F1F0F">
              <w:rPr>
                <w:rFonts w:hAnsi="Times New Roman" w:ascii="Times New Roman"/>
              </w:rPr>
              <w:t>285.551,39</w:t>
            </w:r>
          </w:p>
        </w:tc>
        <w:tc>
          <w:tcPr>
            <w:tcW w:type="pct" w:w="487"/>
          </w:tcPr>
          <w:p w:rsidRDefault="003F1F0F" w:rsidP="00CF127D" w:rsidR="0040789A" w:rsidRPr="008A17E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F1F0F">
              <w:rPr>
                <w:rFonts w:hAnsi="Times New Roman" w:ascii="Times New Roman"/>
              </w:rPr>
              <w:t>285.551,39</w:t>
            </w:r>
          </w:p>
        </w:tc>
        <w:tc>
          <w:tcPr>
            <w:tcW w:type="pct" w:w="486"/>
          </w:tcPr>
          <w:p w:rsidRDefault="0040789A" w:rsidP="005C35B2" w:rsidR="0040789A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40789A" w:rsidP="005C35B2" w:rsidR="0040789A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674C07" w:rsidR="00674C07" w:rsidRPr="00F9134E">
        <w:trPr>
          <w:jc w:val="center"/>
        </w:trPr>
        <w:tc>
          <w:tcPr>
            <w:tcW w:type="pct" w:w="228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440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  <w:r w:rsidRPr="008A17E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8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82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6"/>
          </w:tcPr>
          <w:p w:rsidRDefault="001741D0" w:rsidP="003F1F0F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7"/>
          </w:tcPr>
          <w:p w:rsidRDefault="001741D0" w:rsidP="003F1F0F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6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3"/>
          </w:tcPr>
          <w:p w:rsidRDefault="001741D0" w:rsidP="005C35B2" w:rsidR="001741D0" w:rsidRPr="008A17E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E95201" w:rsidP="0084206E" w:rsidR="00E95201">
      <w:pPr>
        <w:rPr>
          <w:rFonts w:hAnsi="Times New Roman" w:ascii="Times New Roman"/>
          <w:b/>
          <w:sz w:val="24"/>
        </w:rPr>
      </w:pPr>
    </w:p>
    <w:p w:rsidRDefault="0084206E" w:rsidP="0084206E" w:rsidR="0084206E" w:rsidRPr="0084206E">
      <w:pPr>
        <w:rPr>
          <w:rFonts w:hAnsi="Times New Roman" w:ascii="Times New Roman"/>
          <w:b/>
          <w:sz w:val="24"/>
        </w:rPr>
      </w:pPr>
      <w:r w:rsidRPr="0084206E">
        <w:rPr>
          <w:rFonts w:hAnsi="Times New Roman" w:ascii="Times New Roman"/>
          <w:sz w:val="24"/>
        </w:rPr>
        <w:t xml:space="preserve">U Dubrovniku, </w:t>
      </w:r>
      <w:r w:rsidR="001F191D">
        <w:rPr>
          <w:rFonts w:hAnsi="Times New Roman" w:ascii="Times New Roman"/>
          <w:sz w:val="24"/>
        </w:rPr>
        <w:t>10</w:t>
      </w:r>
      <w:r w:rsidRPr="0084206E">
        <w:rPr>
          <w:rFonts w:hAnsi="Times New Roman" w:ascii="Times New Roman"/>
          <w:sz w:val="24"/>
        </w:rPr>
        <w:t xml:space="preserve">. </w:t>
      </w:r>
      <w:r w:rsidR="001F191D">
        <w:rPr>
          <w:rFonts w:hAnsi="Times New Roman" w:ascii="Times New Roman"/>
          <w:sz w:val="24"/>
        </w:rPr>
        <w:t>veljače</w:t>
      </w:r>
      <w:r w:rsidRPr="0084206E">
        <w:rPr>
          <w:rFonts w:hAnsi="Times New Roman" w:ascii="Times New Roman"/>
          <w:sz w:val="24"/>
        </w:rPr>
        <w:t xml:space="preserve"> 2017. godine</w:t>
      </w:r>
      <w:r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84206E">
        <w:rPr>
          <w:rFonts w:hAnsi="Times New Roman" w:ascii="Times New Roman"/>
          <w:b/>
          <w:sz w:val="24"/>
        </w:rPr>
        <w:t>Sudac:</w:t>
      </w:r>
    </w:p>
    <w:p w:rsidRDefault="0084206E" w:rsidP="0084206E" w:rsidR="0084206E" w:rsidRPr="00CA3153">
      <w:pPr>
        <w:rPr>
          <w:rFonts w:hAnsi="Times New Roman" w:ascii="Times New Roman"/>
          <w:b/>
          <w:sz w:val="16"/>
          <w:szCs w:val="16"/>
        </w:rPr>
      </w:pPr>
    </w:p>
    <w:p w:rsidRDefault="0084206E" w:rsidP="00CA3153" w:rsidR="00E95201">
      <w:pPr>
        <w:rPr>
          <w:rFonts w:hAnsi="Times New Roman" w:ascii="Times New Roman"/>
          <w:b/>
          <w:sz w:val="24"/>
        </w:rPr>
      </w:pP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</w:r>
      <w:r w:rsidRPr="0084206E">
        <w:rPr>
          <w:rFonts w:hAnsi="Times New Roman" w:ascii="Times New Roman"/>
          <w:b/>
          <w:sz w:val="24"/>
        </w:rPr>
        <w:tab/>
        <w:t>Srđan Gavranić</w:t>
      </w:r>
      <w:r w:rsidR="00CA3153">
        <w:rPr>
          <w:rFonts w:hAnsi="Times New Roman" w:ascii="Times New Roman"/>
          <w:b/>
          <w:sz w:val="24"/>
        </w:rPr>
        <w:t xml:space="preserve"> </w:t>
      </w:r>
    </w:p>
    <w:sectPr w:rsidSect="00CA3153" w:rsidR="00E95201">
      <w:pgSz w:orient="landscape" w:h="11906" w:w="16838"/>
      <w:pgMar w:gutter="0" w:footer="709" w:header="709" w:left="1418" w:bottom="1079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201" w:rsidP="00702487" w:rsidR="00E95201">
      <w:pPr>
        <w:spacing w:after="0"/>
      </w:pPr>
      <w:r>
        <w:separator/>
      </w:r>
    </w:p>
  </w:endnote>
  <w:endnote w:id="0" w:type="continuationSeparator">
    <w:p w:rsidRDefault="00E95201" w:rsidP="00702487" w:rsidR="00E952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201" w:rsidP="00702487" w:rsidR="00E95201">
      <w:pPr>
        <w:spacing w:after="0"/>
      </w:pPr>
      <w:r>
        <w:separator/>
      </w:r>
    </w:p>
  </w:footnote>
  <w:footnote w:id="0" w:type="continuationSeparator">
    <w:p w:rsidRDefault="00E95201" w:rsidP="00702487" w:rsidR="00E95201">
      <w:pPr>
        <w:spacing w:after="0"/>
      </w:pPr>
      <w:r>
        <w:continuationSeparator/>
      </w:r>
    </w:p>
  </w:footnote>
  <w:footnote w:id="1">
    <w:p w:rsidRDefault="00D56246" w:rsidP="00AE1BF4" w:rsidR="00D56246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27E3"/>
    <w:rsid w:val="000331A7"/>
    <w:rsid w:val="000627C9"/>
    <w:rsid w:val="000D136F"/>
    <w:rsid w:val="000D4C98"/>
    <w:rsid w:val="000F21EA"/>
    <w:rsid w:val="00113137"/>
    <w:rsid w:val="0011520C"/>
    <w:rsid w:val="001741D0"/>
    <w:rsid w:val="001D7793"/>
    <w:rsid w:val="001F191D"/>
    <w:rsid w:val="002130F5"/>
    <w:rsid w:val="00215EF1"/>
    <w:rsid w:val="0023019C"/>
    <w:rsid w:val="00233D7D"/>
    <w:rsid w:val="00273B28"/>
    <w:rsid w:val="00283FB2"/>
    <w:rsid w:val="002903A7"/>
    <w:rsid w:val="002A68DE"/>
    <w:rsid w:val="002E1244"/>
    <w:rsid w:val="00315701"/>
    <w:rsid w:val="00325DE1"/>
    <w:rsid w:val="003726DD"/>
    <w:rsid w:val="003959F7"/>
    <w:rsid w:val="003B03F0"/>
    <w:rsid w:val="003B45BA"/>
    <w:rsid w:val="003E08B0"/>
    <w:rsid w:val="003E40A7"/>
    <w:rsid w:val="003F1F0F"/>
    <w:rsid w:val="00400B22"/>
    <w:rsid w:val="0040789A"/>
    <w:rsid w:val="004202D4"/>
    <w:rsid w:val="00427813"/>
    <w:rsid w:val="00470E90"/>
    <w:rsid w:val="00472EA4"/>
    <w:rsid w:val="004B0C4E"/>
    <w:rsid w:val="004C01B5"/>
    <w:rsid w:val="004E6867"/>
    <w:rsid w:val="004F7D3A"/>
    <w:rsid w:val="00545009"/>
    <w:rsid w:val="00561B51"/>
    <w:rsid w:val="005644E2"/>
    <w:rsid w:val="00593299"/>
    <w:rsid w:val="0059577D"/>
    <w:rsid w:val="005A45EE"/>
    <w:rsid w:val="005B61BF"/>
    <w:rsid w:val="005B7A50"/>
    <w:rsid w:val="005C6C5E"/>
    <w:rsid w:val="005F3DD9"/>
    <w:rsid w:val="00600A2B"/>
    <w:rsid w:val="00602755"/>
    <w:rsid w:val="00606805"/>
    <w:rsid w:val="00625C01"/>
    <w:rsid w:val="006557B5"/>
    <w:rsid w:val="00655B39"/>
    <w:rsid w:val="00662178"/>
    <w:rsid w:val="00674C07"/>
    <w:rsid w:val="00677E81"/>
    <w:rsid w:val="006917A4"/>
    <w:rsid w:val="00700ACB"/>
    <w:rsid w:val="00702487"/>
    <w:rsid w:val="007039A4"/>
    <w:rsid w:val="007371D9"/>
    <w:rsid w:val="00763EC3"/>
    <w:rsid w:val="00773F8D"/>
    <w:rsid w:val="007B4027"/>
    <w:rsid w:val="007C0D8A"/>
    <w:rsid w:val="007E67B6"/>
    <w:rsid w:val="007F0B0C"/>
    <w:rsid w:val="008055D6"/>
    <w:rsid w:val="00810640"/>
    <w:rsid w:val="0084206E"/>
    <w:rsid w:val="00851214"/>
    <w:rsid w:val="008512FB"/>
    <w:rsid w:val="0085198B"/>
    <w:rsid w:val="00852A9E"/>
    <w:rsid w:val="0087131A"/>
    <w:rsid w:val="00876BEA"/>
    <w:rsid w:val="0087705F"/>
    <w:rsid w:val="008A17ED"/>
    <w:rsid w:val="008A262B"/>
    <w:rsid w:val="008D68FD"/>
    <w:rsid w:val="00940D25"/>
    <w:rsid w:val="00974EED"/>
    <w:rsid w:val="009775D2"/>
    <w:rsid w:val="00981EBE"/>
    <w:rsid w:val="009D5B79"/>
    <w:rsid w:val="009E4CE3"/>
    <w:rsid w:val="009E655F"/>
    <w:rsid w:val="00A01DF6"/>
    <w:rsid w:val="00A2257B"/>
    <w:rsid w:val="00A362FF"/>
    <w:rsid w:val="00A37FBF"/>
    <w:rsid w:val="00A84ABE"/>
    <w:rsid w:val="00AE1BF4"/>
    <w:rsid w:val="00AE2AA4"/>
    <w:rsid w:val="00AE436B"/>
    <w:rsid w:val="00B03008"/>
    <w:rsid w:val="00B312B2"/>
    <w:rsid w:val="00B3364C"/>
    <w:rsid w:val="00B40BEB"/>
    <w:rsid w:val="00B5462D"/>
    <w:rsid w:val="00B71C09"/>
    <w:rsid w:val="00B823DF"/>
    <w:rsid w:val="00B9681B"/>
    <w:rsid w:val="00BC2DB2"/>
    <w:rsid w:val="00C05407"/>
    <w:rsid w:val="00C52776"/>
    <w:rsid w:val="00C61F72"/>
    <w:rsid w:val="00C649D8"/>
    <w:rsid w:val="00C7514A"/>
    <w:rsid w:val="00C7799E"/>
    <w:rsid w:val="00C97C73"/>
    <w:rsid w:val="00CA3153"/>
    <w:rsid w:val="00CC397A"/>
    <w:rsid w:val="00CD732D"/>
    <w:rsid w:val="00CE60CA"/>
    <w:rsid w:val="00CF127D"/>
    <w:rsid w:val="00D06F89"/>
    <w:rsid w:val="00D160DA"/>
    <w:rsid w:val="00D17CDD"/>
    <w:rsid w:val="00D35B6B"/>
    <w:rsid w:val="00D56246"/>
    <w:rsid w:val="00D56DD1"/>
    <w:rsid w:val="00D62B87"/>
    <w:rsid w:val="00DB3C2B"/>
    <w:rsid w:val="00DD343E"/>
    <w:rsid w:val="00DE25C4"/>
    <w:rsid w:val="00DF1282"/>
    <w:rsid w:val="00E10B0E"/>
    <w:rsid w:val="00E14E66"/>
    <w:rsid w:val="00E3282A"/>
    <w:rsid w:val="00E95201"/>
    <w:rsid w:val="00EB2396"/>
    <w:rsid w:val="00EC155B"/>
    <w:rsid w:val="00F240EC"/>
    <w:rsid w:val="00F256C1"/>
    <w:rsid w:val="00F361FB"/>
    <w:rsid w:val="00F9134E"/>
    <w:rsid w:val="00F97D04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6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8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8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8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8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6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8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8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8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8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>
      <item>st.up. Dean Rahan</item>
    </izvorni_sadrzaj>
    <derivirana_varijabla naziv="DomainObject.Predmet.OstaliListFormated_1">
      <item>st.up. Dean Rahan</item>
    </derivirana_varijabla>
  </DomainObject.Predmet.OstaliListFormated>
  <DomainObject.Predmet.OstaliListFormatedOIB>
    <izvorni_sadrzaj>
      <item>st.up. Dean Rahan</item>
    </izvorni_sadrzaj>
    <derivirana_varijabla naziv="DomainObject.Predmet.OstaliListFormatedOIB_1">
      <item>st.up. Dean Rahan</item>
    </derivirana_varijabla>
  </DomainObject.Predmet.OstaliListFormatedOIB>
  <DomainObject.Predmet.OstaliListFormatedWithAdress>
    <izvorni_sadrzaj>
      <item>st.up. Dean Rahan</item>
    </izvorni_sadrzaj>
    <derivirana_varijabla naziv="DomainObject.Predmet.OstaliListFormatedWithAdress_1">
      <item>st.up. Dean Rahan</item>
    </derivirana_varijabla>
  </DomainObject.Predmet.OstaliListFormatedWithAdress>
  <DomainObject.Predmet.OstaliListFormatedWithAdressOIB>
    <izvorni_sadrzaj>
      <item>st.up. Dean Rahan</item>
    </izvorni_sadrzaj>
    <derivirana_varijabla naziv="DomainObject.Predmet.OstaliListFormatedWithAdressOIB_1">
      <item>st.up. Dean Rahan</item>
    </derivirana_varijabla>
  </DomainObject.Predmet.OstaliListFormatedWithAdressOIB>
  <DomainObject.Predmet.OstaliListNazivFormated>
    <izvorni_sadrzaj>
      <item>st.up. Dean Rahan</item>
    </izvorni_sadrzaj>
    <derivirana_varijabla naziv="DomainObject.Predmet.OstaliListNazivFormated_1">
      <item>st.up. Dean Rahan</item>
    </derivirana_varijabla>
  </DomainObject.Predmet.OstaliListNazivFormated>
  <DomainObject.Predmet.OstaliListNazivFormatedOIB>
    <izvorni_sadrzaj>
      <item>st.up. Dean Rahan</item>
    </izvorni_sadrzaj>
    <derivirana_varijabla naziv="DomainObject.Predmet.OstaliListNazivFormatedOIB_1">
      <item>st.up. Dean Rahan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  <item>st.up. Dean Rahan</item>
    </izvorni_sadrzaj>
    <derivirana_varijabla naziv="DomainObject.Predmet.SudioniciListNaziv_1">
      <item>GRA-MED d.o.o. za trgovinu, građevinarstvo i cestovni prijevoz</item>
      <item>FINANCIJSKA AGENCIJA, RC SPLIT</item>
      <item>st.up. Dean Rahan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  <item>, OIB null</item>
    </izvorni_sadrzaj>
    <derivirana_varijabla naziv="DomainObject.Predmet.SudioniciListNazivOIB_1">
      <item>, OIB 21853700778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249</properties:Words>
  <properties:Characters>1593</properties:Characters>
  <properties:Lines>178</properties:Lines>
  <properties:Paragraphs>91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2017-01-26T14:09:00Z</dcterms:created>
  <dc:creator>ADMINIBM</dc:creator>
  <cp:lastModifiedBy>Ana Maria Trbulin</cp:lastModifiedBy>
  <cp:lastPrinted>2016-05-13T10:54:00Z</cp:lastPrinted>
  <dcterms:modified xmlns:xsi="http://www.w3.org/2001/XMLSchema-instance" xsi:type="dcterms:W3CDTF">2017-02-10T09:50:00Z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