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b328" w14:paraId="f34b328" w:rsidRDefault="003969D3" w:rsidP="003969D3" w:rsidR="003969D3">
      <w:pPr>
        <w:jc w:val="right"/>
        <w15:collapsed w:val="false"/>
      </w:pPr>
      <w:r>
        <w:t>6 St-</w:t>
      </w:r>
      <w:r w:rsidR="003401DF">
        <w:t>2123</w:t>
      </w:r>
      <w:r w:rsidR="00B163DA">
        <w:t>/16-8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3401DF">
        <w:rPr>
          <w:b/>
        </w:rPr>
        <w:t>VETERINARSKA AMBULANTA SILVA d.o.o., Drenovci, Vladimira Nazora 20, MBS: 030104552</w:t>
      </w:r>
      <w:r w:rsidR="003401DF">
        <w:t xml:space="preserve">, </w:t>
      </w:r>
      <w:r w:rsidR="003401DF">
        <w:rPr>
          <w:b/>
        </w:rPr>
        <w:t>OIB: 81215794889</w:t>
      </w:r>
      <w:r w:rsidR="003969D3">
        <w:t xml:space="preserve">, dana </w:t>
      </w:r>
      <w:r w:rsidR="003401DF">
        <w:t>6. ožujka 2017.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583AE6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3401DF">
        <w:rPr>
          <w:b/>
        </w:rPr>
        <w:t>VETERINARSKA AMBULANTA SILVA d.o.o., Drenovci, Vladimira Nazora 20, MBS: 030104552</w:t>
      </w:r>
      <w:r w:rsidR="003401DF">
        <w:t xml:space="preserve">, </w:t>
      </w:r>
      <w:r w:rsidR="003401DF">
        <w:rPr>
          <w:b/>
        </w:rPr>
        <w:t xml:space="preserve">OIB: 81215794889 </w:t>
      </w:r>
      <w:r w:rsidR="00E62E04">
        <w:t xml:space="preserve">a prijedlog FINE RC Osijek od </w:t>
      </w:r>
      <w:r w:rsidR="00B163DA">
        <w:t>10. kolovoza</w:t>
      </w:r>
      <w:r w:rsidR="00E62E04">
        <w:t xml:space="preserve"> 2016. g. za otvaranje stečajnog postupka </w:t>
      </w:r>
      <w:r w:rsidR="00E62E04" w:rsidRPr="008826C9">
        <w:rPr>
          <w:b/>
        </w:rPr>
        <w:t>se odbacuje.</w:t>
      </w:r>
    </w:p>
    <w:p w:rsidRDefault="00FB68E4" w:rsidP="00E62E04" w:rsidR="00FB68E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 w:rsidRPr="00FB68E4">
        <w:rPr>
          <w:b/>
        </w:rPr>
        <w:t>Odgađa se ročište</w:t>
      </w:r>
      <w:r>
        <w:t xml:space="preserve"> radi utvrđivanja uvjeta za otvaranje stečajnog postupka nad dužnikom zakazano za </w:t>
      </w:r>
      <w:r w:rsidR="00B163DA">
        <w:t>9. ožujak</w:t>
      </w:r>
      <w:r>
        <w:t xml:space="preserve"> 2017. g. u 10,</w:t>
      </w:r>
      <w:r w:rsidR="00B163DA">
        <w:t>15</w:t>
      </w:r>
      <w:r>
        <w:t xml:space="preserve"> sati.</w:t>
      </w:r>
    </w:p>
    <w:p w:rsidRDefault="00120EB4" w:rsidP="003061BF" w:rsidR="00120EB4">
      <w:pPr>
        <w:jc w:val="both"/>
      </w:pPr>
    </w:p>
    <w:p w:rsidRDefault="00120EB4" w:rsidP="00120EB4" w:rsidR="00120EB4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120EB4" w:rsidP="00071EBF" w:rsidR="00071EBF">
      <w:pPr>
        <w:jc w:val="both"/>
        <w:rPr>
          <w:bCs/>
        </w:rPr>
      </w:pPr>
      <w:r>
        <w:rPr>
          <w:b/>
          <w:bCs/>
        </w:rPr>
        <w:tab/>
      </w:r>
      <w:r w:rsidR="00071EBF">
        <w:rPr>
          <w:bCs/>
        </w:rPr>
        <w:t xml:space="preserve">Prijedlogom od </w:t>
      </w:r>
      <w:r w:rsidR="00B163DA">
        <w:rPr>
          <w:bCs/>
        </w:rPr>
        <w:t>10. kolovoza</w:t>
      </w:r>
      <w:r w:rsidR="00071EBF">
        <w:rPr>
          <w:bCs/>
        </w:rPr>
        <w:t xml:space="preserve"> 2016. g. FINA RC Osijek podnijela je prijedlog za otvaranje stečajnog postupka za dužnika </w:t>
      </w:r>
      <w:r w:rsidR="003401DF">
        <w:rPr>
          <w:b/>
        </w:rPr>
        <w:t>VETERINARSKA AMBULANTA SILVA d.o.o., Drenovci, Vladimira Nazora 20, MBS: 030104552</w:t>
      </w:r>
      <w:r w:rsidR="003401DF">
        <w:t xml:space="preserve">, </w:t>
      </w:r>
      <w:r w:rsidR="003401DF">
        <w:rPr>
          <w:b/>
        </w:rPr>
        <w:t xml:space="preserve">OIB: 81215794889 </w:t>
      </w:r>
      <w:r w:rsidR="00071EBF">
        <w:rPr>
          <w:bCs/>
        </w:rPr>
        <w:t xml:space="preserve">navodeći da dužnik na dan </w:t>
      </w:r>
      <w:r w:rsidR="00B163DA">
        <w:rPr>
          <w:bCs/>
        </w:rPr>
        <w:t>13. srpnja</w:t>
      </w:r>
      <w:r w:rsidR="00FB68E4">
        <w:rPr>
          <w:bCs/>
        </w:rPr>
        <w:t xml:space="preserve"> 2016</w:t>
      </w:r>
      <w:r w:rsidR="002D428E">
        <w:rPr>
          <w:bCs/>
        </w:rPr>
        <w:t>. g.</w:t>
      </w:r>
      <w:r w:rsidR="00071EBF">
        <w:rPr>
          <w:bCs/>
        </w:rPr>
        <w:t xml:space="preserve"> u Očevidniku redoslijeda osnova za plaćanje ima evidentirane neizvršene osnove za plaćanje u neprekinutom razdoblju od </w:t>
      </w:r>
      <w:r w:rsidR="00FB68E4">
        <w:rPr>
          <w:bCs/>
        </w:rPr>
        <w:t>120</w:t>
      </w:r>
      <w:r w:rsidR="00071EBF">
        <w:rPr>
          <w:bCs/>
        </w:rPr>
        <w:t xml:space="preserve"> dana, u ukupnom iznosu od </w:t>
      </w:r>
      <w:r w:rsidR="00B163DA">
        <w:rPr>
          <w:bCs/>
        </w:rPr>
        <w:t>47.486,00</w:t>
      </w:r>
      <w:r w:rsidR="00071EBF">
        <w:rPr>
          <w:bCs/>
        </w:rPr>
        <w:t xml:space="preserve"> kn te da ima </w:t>
      </w:r>
      <w:r w:rsidR="00B163DA">
        <w:rPr>
          <w:bCs/>
        </w:rPr>
        <w:t>dva</w:t>
      </w:r>
      <w:r w:rsidR="002D428E">
        <w:rPr>
          <w:bCs/>
        </w:rPr>
        <w:t xml:space="preserve"> </w:t>
      </w:r>
      <w:r w:rsidR="00071EBF">
        <w:rPr>
          <w:bCs/>
        </w:rPr>
        <w:t>zaposlenika.</w:t>
      </w:r>
    </w:p>
    <w:p w:rsidRDefault="00071EBF" w:rsidP="00071EBF" w:rsidR="00071EBF">
      <w:pPr>
        <w:jc w:val="both"/>
        <w:rPr>
          <w:bCs/>
        </w:rPr>
      </w:pPr>
    </w:p>
    <w:p w:rsidRDefault="00B163DA" w:rsidP="00071EBF" w:rsidR="00071EBF">
      <w:pPr>
        <w:ind w:firstLine="720"/>
        <w:jc w:val="both"/>
        <w:rPr>
          <w:bCs/>
        </w:rPr>
      </w:pPr>
      <w:r>
        <w:rPr>
          <w:bCs/>
        </w:rPr>
        <w:t>Privremeni stečajni upravitelj dr. sc. Boris Ljubanović iz Osijeka određen Rješenjem ovoga suda broj St-2123/16 od 25. siječnja 2017. g. podnio je Izvješće o financijsko-gospodarskom stanju dužnika navodeći da dužnik više nije u blokadi te da ne postoje uvjeti za otvaranje stečajnog postupka nad dužnikom. Uz Izvješće dostavio je i Potvrdu FINE od 21.2.2017. g. iz koje proizlazi da je stanje blokade žiro računa dužnika 0,00 kn.</w:t>
      </w:r>
    </w:p>
    <w:p w:rsidRDefault="00071EBF" w:rsidP="00071EBF" w:rsidR="00071EBF">
      <w:pPr>
        <w:jc w:val="both"/>
        <w:rPr>
          <w:bCs/>
        </w:rPr>
      </w:pPr>
    </w:p>
    <w:p w:rsidRDefault="00B163DA" w:rsidP="00071EBF" w:rsidR="00B163DA">
      <w:pPr>
        <w:jc w:val="both"/>
        <w:rPr>
          <w:bCs/>
        </w:rPr>
      </w:pPr>
    </w:p>
    <w:p w:rsidRDefault="00B163DA" w:rsidP="00B163DA" w:rsidR="00B163DA">
      <w:pPr>
        <w:jc w:val="right"/>
      </w:pPr>
      <w:r>
        <w:lastRenderedPageBreak/>
        <w:t>6 St-2123/16-8</w:t>
      </w:r>
    </w:p>
    <w:p w:rsidRDefault="00B163DA" w:rsidP="00071EBF" w:rsidR="00B163DA">
      <w:pPr>
        <w:jc w:val="both"/>
        <w:rPr>
          <w:bCs/>
        </w:rPr>
      </w:pPr>
    </w:p>
    <w:p w:rsidRDefault="00B163DA" w:rsidP="00071EBF" w:rsidR="00B163DA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  <w:rPr>
          <w:bCs/>
        </w:rPr>
      </w:pPr>
      <w:r>
        <w:rPr>
          <w:bCs/>
        </w:rPr>
        <w:t>Uvidom u dokumentaciju koja se nalazi u spisu –</w:t>
      </w:r>
      <w:r w:rsidR="002D428E">
        <w:rPr>
          <w:bCs/>
        </w:rPr>
        <w:t xml:space="preserve"> </w:t>
      </w:r>
      <w:r w:rsidR="00FB68E4">
        <w:rPr>
          <w:bCs/>
        </w:rPr>
        <w:t xml:space="preserve">Očevidnik o redoslijedu plaćanja sa obračunatom kamatom – od </w:t>
      </w:r>
      <w:r w:rsidR="00B163DA">
        <w:rPr>
          <w:bCs/>
        </w:rPr>
        <w:t>21.2.2017</w:t>
      </w:r>
      <w:r w:rsidR="00FB68E4">
        <w:rPr>
          <w:bCs/>
        </w:rPr>
        <w:t xml:space="preserve">. g. </w:t>
      </w:r>
      <w:r>
        <w:rPr>
          <w:bCs/>
        </w:rPr>
        <w:t>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3A6EC7" w:rsidP="00857B7F" w:rsidR="003A6EC7" w:rsidRPr="00E909F2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071EBF" w:rsidR="00071EBF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3401DF">
        <w:rPr>
          <w:bCs/>
        </w:rPr>
        <w:t>6. ožujka 2017.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FB68E4" w:rsidP="00071EBF" w:rsidR="00FB68E4">
      <w:pPr>
        <w:numPr>
          <w:ilvl w:val="0"/>
          <w:numId w:val="2"/>
        </w:numPr>
        <w:jc w:val="both"/>
      </w:pPr>
      <w:r>
        <w:t xml:space="preserve">priv. st. uprav. </w:t>
      </w:r>
      <w:r w:rsidR="00B163DA">
        <w:t>dr. sc. Boris Ljubanović</w:t>
      </w:r>
    </w:p>
    <w:p w:rsidRDefault="00B163DA" w:rsidP="00B163DA" w:rsidR="00B163DA">
      <w:pPr>
        <w:numPr>
          <w:ilvl w:val="0"/>
          <w:numId w:val="2"/>
        </w:numPr>
        <w:jc w:val="both"/>
      </w:pPr>
      <w:r>
        <w:t>e-ogl. pl. uz Izvješće priv. st. uprav. od 28.2.2017. g.  (str. 29 – 36 spisa)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rj. </w:t>
      </w:r>
      <w:r w:rsidR="00E62E04">
        <w:t>obustavom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B163DA">
        <w:t>6.4.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6D752E" w:rsidP="003A7833" w:rsidR="002D428E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       </w:t>
      </w:r>
      <w:r w:rsidR="002E4934">
        <w:rPr>
          <w:b/>
          <w:bCs/>
        </w:rPr>
        <w:t xml:space="preserve">  </w:t>
      </w:r>
      <w:r w:rsidR="002E4934" w:rsidRPr="00EF33B5">
        <w:t xml:space="preserve"> </w:t>
      </w:r>
      <w:bookmarkStart w:name="_GoBack" w:id="0"/>
      <w:bookmarkEnd w:id="0"/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B2D" w:rsidP="004A3868" w:rsidR="00D41B2D">
      <w:r>
        <w:separator/>
      </w:r>
    </w:p>
  </w:endnote>
  <w:endnote w:id="0" w:type="continuationSeparator">
    <w:p w:rsidRDefault="00D41B2D" w:rsidP="004A3868" w:rsidR="00D41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B2D" w:rsidP="004A3868" w:rsidR="00D41B2D">
      <w:r>
        <w:separator/>
      </w:r>
    </w:p>
  </w:footnote>
  <w:footnote w:id="0" w:type="continuationSeparator">
    <w:p w:rsidRDefault="00D41B2D" w:rsidP="004A3868" w:rsidR="00D41B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A7833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8334A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01DF"/>
    <w:rsid w:val="003477DA"/>
    <w:rsid w:val="0036579C"/>
    <w:rsid w:val="00365B73"/>
    <w:rsid w:val="003843C3"/>
    <w:rsid w:val="003969D3"/>
    <w:rsid w:val="003A6EC7"/>
    <w:rsid w:val="003A7833"/>
    <w:rsid w:val="003B06A8"/>
    <w:rsid w:val="003B51C9"/>
    <w:rsid w:val="003B7AAC"/>
    <w:rsid w:val="003D451A"/>
    <w:rsid w:val="003E6FCE"/>
    <w:rsid w:val="004076D4"/>
    <w:rsid w:val="00455C18"/>
    <w:rsid w:val="00456233"/>
    <w:rsid w:val="004636D6"/>
    <w:rsid w:val="00464ACC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452FE"/>
    <w:rsid w:val="006832C3"/>
    <w:rsid w:val="006C0F0C"/>
    <w:rsid w:val="006D2EF0"/>
    <w:rsid w:val="006D752E"/>
    <w:rsid w:val="006F0A36"/>
    <w:rsid w:val="00710662"/>
    <w:rsid w:val="00726845"/>
    <w:rsid w:val="00752B41"/>
    <w:rsid w:val="00782257"/>
    <w:rsid w:val="007C1C95"/>
    <w:rsid w:val="007C2112"/>
    <w:rsid w:val="007C37A0"/>
    <w:rsid w:val="007E1918"/>
    <w:rsid w:val="00816035"/>
    <w:rsid w:val="00822032"/>
    <w:rsid w:val="00836674"/>
    <w:rsid w:val="0085567C"/>
    <w:rsid w:val="00857B7F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D1472"/>
    <w:rsid w:val="009E2A56"/>
    <w:rsid w:val="00A10816"/>
    <w:rsid w:val="00A45F7B"/>
    <w:rsid w:val="00A819D4"/>
    <w:rsid w:val="00AA0272"/>
    <w:rsid w:val="00AB16F3"/>
    <w:rsid w:val="00B01BF0"/>
    <w:rsid w:val="00B13424"/>
    <w:rsid w:val="00B163DA"/>
    <w:rsid w:val="00B526C2"/>
    <w:rsid w:val="00B6174E"/>
    <w:rsid w:val="00B7064E"/>
    <w:rsid w:val="00B75497"/>
    <w:rsid w:val="00B96701"/>
    <w:rsid w:val="00BB4147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1B2D"/>
    <w:rsid w:val="00D44BA8"/>
    <w:rsid w:val="00DB1856"/>
    <w:rsid w:val="00DD5C46"/>
    <w:rsid w:val="00DE4EC1"/>
    <w:rsid w:val="00DE7EA8"/>
    <w:rsid w:val="00DF4595"/>
    <w:rsid w:val="00E17C16"/>
    <w:rsid w:val="00E55445"/>
    <w:rsid w:val="00E62E04"/>
    <w:rsid w:val="00E84B5B"/>
    <w:rsid w:val="00E909F2"/>
    <w:rsid w:val="00E962DA"/>
    <w:rsid w:val="00E97528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B68E4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A78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7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A78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7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2123</izvorni_sadrzaj>
    <derivirana_varijabla naziv="DomainObject.Predmet.Broj_1">2123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St-2123/2016</izvorni_sadrzaj>
    <derivirana_varijabla naziv="DomainObject.Predmet.OznakaBroj_1">St-2123/2016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SILVA društvo s ograničenom odgovornošću za veterinarske usluge</izvorni_sadrzaj>
    <derivirana_varijabla naziv="DomainObject.Predmet.ProtustrankaFormated_1">  VETERINARSKA AMBULANTA SILVA društvo s ograničenom odgovornošću za veterinarske usluge</derivirana_varijabla>
  </DomainObject.Predmet.ProtustrankaFormated>
  <DomainObject.Predmet.ProtustrankaFormatedOIB>
    <izvorni_sadrzaj>  VETERINARSKA AMBULANTA SILVA društvo s ograničenom odgovornošću za veterinarske usluge, OIB 81215794889</izvorni_sadrzaj>
    <derivirana_varijabla naziv="DomainObject.Predmet.ProtustrankaFormatedOIB_1">  VETERINARSKA AMBULANTA SILVA društvo s ograničenom odgovornošću za veterinarske usluge, OIB 81215794889</derivirana_varijabla>
  </DomainObject.Predmet.ProtustrankaFormatedOIB>
  <DomainObject.Predmet.ProtustrankaFormatedWithAdress>
    <izvorni_sadrzaj> VETERINARSKA AMBULANTA SILVA društvo s ograničenom odgovornošću za veterinarske usluge, Vladimira Nazora 20 , 32260 Drenovci</izvorni_sadrzaj>
    <derivirana_varijabla naziv="DomainObject.Predmet.ProtustrankaFormatedWithAdress_1"> VETERINARSKA AMBULANTA SILVA društvo s ograničenom odgovornošću za veterinarske usluge, Vladimira Nazora 20 , 32260 Drenovci</derivirana_varijabla>
  </DomainObject.Predmet.ProtustrankaFormatedWithAdress>
  <DomainObject.Predmet.ProtustrankaFormatedWithAdressOIB>
    <izvorni_sadrzaj> VETERINARSKA AMBULANTA SILVA društvo s ograničenom odgovornošću za veterinarske usluge, OIB 81215794889, Vladimira Nazora 20 , 32260 Drenovci</izvorni_sadrzaj>
    <derivirana_varijabla naziv="DomainObject.Predmet.ProtustrankaFormatedWithAdressOIB_1"> VETERINARSKA AMBULANTA SILVA društvo s ograničenom odgovornošću za veterinarske usluge, OIB 81215794889, Vladimira Nazora 20 , 32260 Drenovci</derivirana_varijabla>
  </DomainObject.Predmet.ProtustrankaFormatedWithAdressOIB>
  <DomainObject.Predmet.ProtustrankaWithAdress>
    <izvorni_sadrzaj>VETERINARSKA AMBULANTA SILVA društvo s ograničenom odgovornošću za veterinarske usluge Vladimira Nazora 20 , 32260 Drenovci</izvorni_sadrzaj>
    <derivirana_varijabla naziv="DomainObject.Predmet.ProtustrankaWithAdress_1">VETERINARSKA AMBULANTA SILVA društvo s ograničenom odgovornošću za veterinarske usluge Vladimira Nazora 20 , 32260 Drenovci</derivirana_varijabla>
  </DomainObject.Predmet.ProtustrankaWithAdress>
  <DomainObject.Predmet.ProtustrankaWithAdressOIB>
    <izvorni_sadrzaj>VETERINARSKA AMBULANTA SILVA društvo s ograničenom odgovornošću za veterinarske usluge, OIB 81215794889, Vladimira Nazora 20 , 32260 Drenovci</izvorni_sadrzaj>
    <derivirana_varijabla naziv="DomainObject.Predmet.ProtustrankaWithAdressOIB_1">VETERINARSKA AMBULANTA SILVA društvo s ograničenom odgovornošću za veterinarske usluge, OIB 81215794889, Vladimira Nazora 20 , 32260 Drenovci</derivirana_varijabla>
  </DomainObject.Predmet.ProtustrankaWithAdressOIB>
  <DomainObject.Predmet.ProtustrankaNazivFormated>
    <izvorni_sadrzaj>VETERINARSKA AMBULANTA SILVA društvo s ograničenom odgovornošću za veterinarske usluge</izvorni_sadrzaj>
    <derivirana_varijabla naziv="DomainObject.Predmet.ProtustrankaNazivFormated_1">VETERINARSKA AMBULANTA SILVA društvo s ograničenom odgovornošću za veterinarske usluge</derivirana_varijabla>
  </DomainObject.Predmet.ProtustrankaNazivFormated>
  <DomainObject.Predmet.ProtustrankaNazivFormatedOIB>
    <izvorni_sadrzaj>VETERINARSKA AMBULANTA SILVA društvo s ograničenom odgovornošću za veterinarske usluge, OIB 81215794889</izvorni_sadrzaj>
    <derivirana_varijabla naziv="DomainObject.Predmet.ProtustrankaNazivFormatedOIB_1">VETERINARSKA AMBULANTA SILVA društvo s ograničenom odgovornošću za veterinarske usluge, OIB 81215794889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VETERINARSKA AMBULANTA SILVA društvo s ograničenom odgovornošću za veterinarske usluge</item>
    </izvorni_sadrzaj>
    <derivirana_varijabla naziv="DomainObject.Predmet.ProtuStrankaListFormated_1">
      <item>VETERINARSKA AMBULANTA SILVA društvo s ograničenom odgovornošću za veterinarske usluge</item>
    </derivirana_varijabla>
  </DomainObject.Predmet.ProtuStrankaListFormated>
  <DomainObject.Predmet.ProtuStrankaListFormatedOIB>
    <izvorni_sadrzaj>
      <item>VETERINARSKA AMBULANTA SILVA društvo s ograničenom odgovornošću za veterinarske usluge, OIB 81215794889</item>
    </izvorni_sadrzaj>
    <derivirana_varijabla naziv="DomainObject.Predmet.ProtuStrankaListFormatedOIB_1">
      <item>VETERINARSKA AMBULANTA SILVA društvo s ograničenom odgovornošću za veterinarske usluge, OIB 81215794889</item>
    </derivirana_varijabla>
  </DomainObject.Predmet.ProtuStrankaListFormatedOIB>
  <DomainObject.Predmet.ProtuStrankaListFormatedWithAdress>
    <izvorni_sadrzaj>
      <item>VETERINARSKA AMBULANTA SILVA društvo s ograničenom odgovornošću za veterinarske usluge, Vladimira Nazora 20 , 32260 Drenovci</item>
    </izvorni_sadrzaj>
    <derivirana_varijabla naziv="DomainObject.Predmet.ProtuStrankaListFormatedWithAdress_1">
      <item>VETERINARSKA AMBULANTA SILVA društvo s ograničenom odgovornošću za veterinarske usluge, Vladimira Nazora 20 , 32260 Drenovci</item>
    </derivirana_varijabla>
  </DomainObject.Predmet.ProtuStrankaListFormatedWithAdress>
  <DomainObject.Predmet.ProtuStrankaListFormatedWithAdressOIB>
    <izvorni_sadrzaj>
      <item>VETERINARSKA AMBULANTA SILVA društvo s ograničenom odgovornošću za veterinarske usluge, OIB 81215794889, Vladimira Nazora 20 , 32260 Drenovci</item>
    </izvorni_sadrzaj>
    <derivirana_varijabla naziv="DomainObject.Predmet.ProtuStrankaListFormatedWithAdressOIB_1">
      <item>VETERINARSKA AMBULANTA SILVA društvo s ograničenom odgovornošću za veterinarske usluge, OIB 81215794889, Vladimira Nazora 20 , 32260 Drenovci</item>
    </derivirana_varijabla>
  </DomainObject.Predmet.ProtuStrankaListFormatedWithAdressOIB>
  <DomainObject.Predmet.ProtuStrankaListNazivFormated>
    <izvorni_sadrzaj>
      <item>VETERINARSKA AMBULANTA SILVA društvo s ograničenom odgovornošću za veterinarske usluge</item>
    </izvorni_sadrzaj>
    <derivirana_varijabla naziv="DomainObject.Predmet.ProtuStrankaListNazivFormated_1">
      <item>VETERINARSKA AMBULANTA SILVA društvo s ograničenom odgovornošću za veterinarske usluge</item>
    </derivirana_varijabla>
  </DomainObject.Predmet.ProtuStrankaListNazivFormated>
  <DomainObject.Predmet.ProtuStrankaListNazivFormatedOIB>
    <izvorni_sadrzaj>
      <item>VETERINARSKA AMBULANTA SILVA društvo s ograničenom odgovornošću za veterinarske usluge, OIB 81215794889</item>
    </izvorni_sadrzaj>
    <derivirana_varijabla naziv="DomainObject.Predmet.ProtuStrankaListNazivFormatedOIB_1">
      <item>VETERINARSKA AMBULANTA SILVA društvo s ograničenom odgovornošću za veterinarske usluge, OIB 81215794889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VETERINARSKA AMBULANTA SILVA društvo s ograničenom odgovornošću za veterinarske usluge</izvorni_sadrzaj>
    <derivirana_varijabla naziv="DomainObject.Predmet.ProtustrankaIDrugi_1">VETERINARSKA AMBULANTA SILVA društvo s ograničenom odgovornošću za veterinarske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VETERINARSKA AMBULANTA SILVA društvo s ograničenom odgovornošću za veterinarske usluge, OIB 81215794889, Vladimira Nazora 20 , 32260 Drenovci</izvorni_sadrzaj>
    <derivirana_varijabla naziv="DomainObject.Predmet.ProtustrankaIDrugiAdressOIB_1">VETERINARSKA AMBULANTA SILVA društvo s ograničenom odgovornošću za veterinarske usluge, OIB 81215794889, Vladimira Nazora 20 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VETERINARSKA AMBULANTA SILVA društvo s ograničenom odgovornošću za veterinarske usluge</item>
    </izvorni_sadrzaj>
    <derivirana_varijabla naziv="DomainObject.Predmet.SudioniciListNaziv_1">
      <item>FINA RC OSIJEK</item>
      <item>VETERINARSKA AMBULANTA SILVA društvo s ograničenom odgovornošću za veterinarske usluge</item>
    </derivirana_varijabla>
  </DomainObject.Predmet.SudioniciListNaziv>
  <DomainObject.Predmet.SudioniciListAdressOIB>
    <izvorni_sadrzaj>
      <item>FINA RC OSIJEK, OIB 85821130368</item>
      <item>VETERINARSKA AMBULANTA SILVA društvo s ograničenom odgovornošću za veterinarske usluge, OIB 81215794889, Vladimira Nazora 20 ,32260 Drenovci</item>
    </izvorni_sadrzaj>
    <derivirana_varijabla naziv="DomainObject.Predmet.SudioniciListAdressOIB_1">
      <item>FINA RC OSIJEK, OIB 85821130368</item>
      <item>VETERINARSKA AMBULANTA SILVA društvo s ograničenom odgovornošću za veterinarske usluge, OIB 81215794889, Vladimira Nazora 20 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81215794889</item>
    </izvorni_sadrzaj>
    <derivirana_varijabla naziv="DomainObject.Predmet.SudioniciListNazivOIB_1">
      <item>, OIB 85821130368</item>
      <item>, OIB 81215794889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885E4D-6FDE-4CCC-9297-7B8B1A962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443</properties:Words>
  <properties:Characters>2265</properties:Characters>
  <properties:Lines>106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2016-12-08T13:41:00Z</dcterms:created>
  <dc:creator>mkocijan</dc:creator>
  <cp:lastModifiedBy>Danijela Sekulić</cp:lastModifiedBy>
  <cp:lastPrinted>2017-03-06T13:11:00Z</cp:lastPrinted>
  <dcterms:modified xmlns:xsi="http://www.w3.org/2001/XMLSchema-instance" xsi:type="dcterms:W3CDTF">2017-03-06T13:12:00Z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