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1f65" w14:paraId="5b81f65" w:rsidRDefault="00911C1D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911C1D" w:rsidP="00911C1D" w:rsidR="00911C1D">
      <w:pPr>
        <w:tabs>
          <w:tab w:pos="7020" w:val="left"/>
        </w:tabs>
      </w:pPr>
      <w:r>
        <w:t xml:space="preserve">REPUBLIKA HRVATSKA </w:t>
      </w:r>
    </w:p>
    <w:p w:rsidRDefault="00911C1D" w:rsidP="00911C1D" w:rsidR="00911C1D">
      <w:r>
        <w:t>Trgovački sud u Zagrebu</w:t>
      </w:r>
    </w:p>
    <w:p w:rsidRDefault="00911C1D" w:rsidP="00911C1D" w:rsidR="00911C1D">
      <w:r>
        <w:t>Zagreb, Amruševa 2/II desno p.p.455</w:t>
      </w:r>
    </w:p>
    <w:p w:rsidRDefault="00ED6AA8" w:rsidP="00325398" w:rsidR="00ED6AA8"/>
    <w:p w:rsidRDefault="00911C1D" w:rsidP="00325398" w:rsidR="00911C1D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62C8C">
        <w:t>5692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62C8C">
        <w:rPr>
          <w:b/>
        </w:rPr>
        <w:t>NADISS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562C8C">
        <w:t>Sisak, Budaševo bb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62C8C">
        <w:t>08372691782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62C8C">
        <w:t>8.021,45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62C8C">
      <w:rPr>
        <w:b/>
      </w:rPr>
      <w:t>5692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0B6E71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30CB2"/>
    <w:rsid w:val="004B337A"/>
    <w:rsid w:val="004F3962"/>
    <w:rsid w:val="0053446F"/>
    <w:rsid w:val="00562C8C"/>
    <w:rsid w:val="005632E0"/>
    <w:rsid w:val="005709E7"/>
    <w:rsid w:val="00572798"/>
    <w:rsid w:val="00580E12"/>
    <w:rsid w:val="00590AEF"/>
    <w:rsid w:val="00591994"/>
    <w:rsid w:val="005A0039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11C1D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418BE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8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8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8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8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8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8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8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8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692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5692</izvorni_sadrzaj>
    <derivirana_varijabla naziv="DomainObject.Predmet.Broj_1">5692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St-5692/2015</izvorni_sadrzaj>
    <derivirana_varijabla naziv="DomainObject.Predmet.OznakaBroj_1">St-5692/2015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NADISS d.o.o. zastupanog po punomoćniku Srećko Dobranić</izvorni_sadrzaj>
    <derivirana_varijabla naziv="DomainObject.Predmet.ProtustrankaFormated_1">  NADISS d.o.o. zastupanog po punomoćniku Srećko Dobranić</derivirana_varijabla>
  </DomainObject.Predmet.ProtustrankaFormated>
  <DomainObject.Predmet.ProtustrankaFormatedOIB>
    <izvorni_sadrzaj>  NADISS d.o.o., OIB 08372691782 zastupanog po punomoćniku Srećko Dobranić</izvorni_sadrzaj>
    <derivirana_varijabla naziv="DomainObject.Predmet.ProtustrankaFormatedOIB_1">  NADISS d.o.o., OIB 08372691782 zastupanog po punomoćniku Srećko Dobranić</derivirana_varijabla>
  </DomainObject.Predmet.ProtustrankaFormatedOIB>
  <DomainObject.Predmet.ProtustrankaFormatedWithAdress>
    <izvorni_sadrzaj> NADISS d.o.o., Budaševo/bb, 44000 Sisak zastupanog po punomoćniku Srećko Dobranić</izvorni_sadrzaj>
    <derivirana_varijabla naziv="DomainObject.Predmet.ProtustrankaFormatedWithAdress_1"> NADISS d.o.o., Budaševo/bb, 44000 Sisak zastupanog po punomoćniku Srećko Dobranić</derivirana_varijabla>
  </DomainObject.Predmet.ProtustrankaFormatedWithAdress>
  <DomainObject.Predmet.ProtustrankaFormatedWithAdressOIB>
    <izvorni_sadrzaj> NADISS d.o.o., OIB 08372691782, Budaševo/bb, 44000 Sisak zastupanog po punomoćniku Srećko Dobranić</izvorni_sadrzaj>
    <derivirana_varijabla naziv="DomainObject.Predmet.ProtustrankaFormatedWithAdressOIB_1"> NADISS d.o.o., OIB 08372691782, Budaševo/bb, 44000 Sisak zastupanog po punomoćniku Srećko Dobranić</derivirana_varijabla>
  </DomainObject.Predmet.ProtustrankaFormatedWithAdressOIB>
  <DomainObject.Predmet.ProtustrankaWithAdress>
    <izvorni_sadrzaj>NADISS d.o.o. Budaševo/bb, 44000 Sisak</izvorni_sadrzaj>
    <derivirana_varijabla naziv="DomainObject.Predmet.ProtustrankaWithAdress_1">NADISS d.o.o. Budaševo/bb, 44000 Sisak</derivirana_varijabla>
  </DomainObject.Predmet.ProtustrankaWithAdress>
  <DomainObject.Predmet.ProtustrankaWithAdressOIB>
    <izvorni_sadrzaj>NADISS d.o.o., OIB 08372691782, Budaševo/bb, 44000 Sisak</izvorni_sadrzaj>
    <derivirana_varijabla naziv="DomainObject.Predmet.ProtustrankaWithAdressOIB_1">NADISS d.o.o., OIB 08372691782, Budaševo/bb, 44000 Sisak</derivirana_varijabla>
  </DomainObject.Predmet.ProtustrankaWithAdressOIB>
  <DomainObject.Predmet.ProtustrankaNazivFormated>
    <izvorni_sadrzaj>NADISS d.o.o.</izvorni_sadrzaj>
    <derivirana_varijabla naziv="DomainObject.Predmet.ProtustrankaNazivFormated_1">NADISS d.o.o.</derivirana_varijabla>
  </DomainObject.Predmet.ProtustrankaNazivFormated>
  <DomainObject.Predmet.ProtustrankaNazivFormatedOIB>
    <izvorni_sadrzaj>NADISS d.o.o., OIB 08372691782</izvorni_sadrzaj>
    <derivirana_varijabla naziv="DomainObject.Predmet.ProtustrankaNazivFormatedOIB_1">NADISS d.o.o., OIB 08372691782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NADISS d.o.o. zastupanog po punomoćniku Srećko Dobranić</item>
    </izvorni_sadrzaj>
    <derivirana_varijabla naziv="DomainObject.Predmet.ProtuStrankaListFormated_1">
      <item>NADISS d.o.o. zastupanog po punomoćniku Srećko Dobranić</item>
    </derivirana_varijabla>
  </DomainObject.Predmet.ProtuStrankaListFormated>
  <DomainObject.Predmet.ProtuStrankaListFormatedOIB>
    <izvorni_sadrzaj>
      <item>NADISS d.o.o., OIB 08372691782 zastupanog po punomoćniku Srećko Dobranić</item>
    </izvorni_sadrzaj>
    <derivirana_varijabla naziv="DomainObject.Predmet.ProtuStrankaListFormatedOIB_1">
      <item>NADISS d.o.o., OIB 08372691782 zastupanog po punomoćniku Srećko Dobranić</item>
    </derivirana_varijabla>
  </DomainObject.Predmet.ProtuStrankaListFormatedOIB>
  <DomainObject.Predmet.ProtuStrankaListFormatedWithAdress>
    <izvorni_sadrzaj>
      <item>NADISS d.o.o., Budaševo/bb, 44000 Sisak zastupanog po punomoćniku Srećko Dobranić</item>
    </izvorni_sadrzaj>
    <derivirana_varijabla naziv="DomainObject.Predmet.ProtuStrankaListFormatedWithAdress_1">
      <item>NADISS d.o.o., Budaševo/bb, 44000 Sisak zastupanog po punomoćniku Srećko Dobranić</item>
    </derivirana_varijabla>
  </DomainObject.Predmet.ProtuStrankaListFormatedWithAdress>
  <DomainObject.Predmet.ProtuStrankaListFormatedWithAdressOIB>
    <izvorni_sadrzaj>
      <item>NADISS d.o.o., OIB 08372691782, Budaševo/bb, 44000 Sisak zastupanog po punomoćniku Srećko Dobranić</item>
    </izvorni_sadrzaj>
    <derivirana_varijabla naziv="DomainObject.Predmet.ProtuStrankaListFormatedWithAdressOIB_1">
      <item>NADISS d.o.o., OIB 08372691782, Budaševo/bb, 44000 Sisak zastupanog po punomoćniku Srećko Dobranić</item>
    </derivirana_varijabla>
  </DomainObject.Predmet.ProtuStrankaListFormatedWithAdressOIB>
  <DomainObject.Predmet.ProtuStrankaListNazivFormated>
    <izvorni_sadrzaj>
      <item>NADISS d.o.o.</item>
    </izvorni_sadrzaj>
    <derivirana_varijabla naziv="DomainObject.Predmet.ProtuStrankaListNazivFormated_1">
      <item>NADISS d.o.o.</item>
    </derivirana_varijabla>
  </DomainObject.Predmet.ProtuStrankaListNazivFormated>
  <DomainObject.Predmet.ProtuStrankaListNazivFormatedOIB>
    <izvorni_sadrzaj>
      <item>NADISS d.o.o., OIB 08372691782</item>
    </izvorni_sadrzaj>
    <derivirana_varijabla naziv="DomainObject.Predmet.ProtuStrankaListNazivFormatedOIB_1">
      <item>NADISS d.o.o., OIB 08372691782</item>
    </derivirana_varijabla>
  </DomainObject.Predmet.ProtuStrankaListNazivFormatedOIB>
  <DomainObject.Predmet.OstaliListFormated>
    <izvorni_sadrzaj>
      <item>Srećko Dobranić punomoćnik sudionika u postupku NADISS d.o.o.</item>
    </izvorni_sadrzaj>
    <derivirana_varijabla naziv="DomainObject.Predmet.OstaliListFormated_1">
      <item>Srećko Dobranić punomoćnik sudionika u postupku NADISS d.o.o.</item>
    </derivirana_varijabla>
  </DomainObject.Predmet.OstaliListFormated>
  <DomainObject.Predmet.OstaliListFormatedOIB>
    <izvorni_sadrzaj>
      <item>Srećko Dobranić, OIB 39702474348 punomoćnik sudionika u postupku NADISS d.o.o.</item>
    </izvorni_sadrzaj>
    <derivirana_varijabla naziv="DomainObject.Predmet.OstaliListFormatedOIB_1">
      <item>Srećko Dobranić, OIB 39702474348 punomoćnik sudionika u postupku NADISS d.o.o.</item>
    </derivirana_varijabla>
  </DomainObject.Predmet.OstaliListFormatedOIB>
  <DomainObject.Predmet.OstaliListFormatedWithAdress>
    <izvorni_sadrzaj>
      <item>Srećko Dobranić, Brezje 44a, 44250 Petrinja punomoćnik sudionika u postupku NADISS d.o.o.</item>
    </izvorni_sadrzaj>
    <derivirana_varijabla naziv="DomainObject.Predmet.OstaliListFormatedWithAdress_1">
      <item>Srećko Dobranić, Brezje 44a, 44250 Petrinja punomoćnik sudionika u postupku NADISS d.o.o.</item>
    </derivirana_varijabla>
  </DomainObject.Predmet.OstaliListFormatedWithAdress>
  <DomainObject.Predmet.OstaliListFormatedWithAdressOIB>
    <izvorni_sadrzaj>
      <item>Srećko Dobranić, OIB 39702474348, Brezje 44a, 44250 Petrinja punomoćnik sudionika u postupku NADISS d.o.o.</item>
    </izvorni_sadrzaj>
    <derivirana_varijabla naziv="DomainObject.Predmet.OstaliListFormatedWithAdressOIB_1">
      <item>Srećko Dobranić, OIB 39702474348, Brezje 44a, 44250 Petrinja punomoćnik sudionika u postupku NADISS d.o.o.</item>
    </derivirana_varijabla>
  </DomainObject.Predmet.OstaliListFormatedWithAdressOIB>
  <DomainObject.Predmet.OstaliListNazivFormated>
    <izvorni_sadrzaj>
      <item>Srećko Dobranić</item>
    </izvorni_sadrzaj>
    <derivirana_varijabla naziv="DomainObject.Predmet.OstaliListNazivFormated_1">
      <item>Srećko Dobranić</item>
    </derivirana_varijabla>
  </DomainObject.Predmet.OstaliListNazivFormated>
  <DomainObject.Predmet.OstaliListNazivFormatedOIB>
    <izvorni_sadrzaj>
      <item>Srećko Dobranić, OIB 39702474348</item>
    </izvorni_sadrzaj>
    <derivirana_varijabla naziv="DomainObject.Predmet.OstaliListNazivFormatedOIB_1">
      <item>Srećko Dobranić, OIB 39702474348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NADISS d.o.o.</izvorni_sadrzaj>
    <derivirana_varijabla naziv="DomainObject.Predmet.ProtustrankaIDrugi_1">NADISS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NADISS d.o.o., OIB 08372691782, Budaševo/bb, 44000 Sisak</izvorni_sadrzaj>
    <derivirana_varijabla naziv="DomainObject.Predmet.ProtustrankaIDrugiAdressOIB_1">NADISS d.o.o., OIB 08372691782, Budaševo/bb,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NADISS d.o.o.</item>
      <item>Srećko Dobranić</item>
    </izvorni_sadrzaj>
    <derivirana_varijabla naziv="DomainObject.Predmet.SudioniciListNaziv_1">
      <item>FINA Regionalni centar Zagreb</item>
      <item>NADISS d.o.o.</item>
      <item>Srećko Dobranić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NADISS d.o.o., OIB 08372691782, Budaševo/bb,44000 Sisak</item>
      <item>Srećko Dobranić, OIB 39702474348, Brezje 44a,44250 Petrinja</item>
    </izvorni_sadrzaj>
    <derivirana_varijabla naziv="DomainObject.Predmet.SudioniciListAdressOIB_1">
      <item>FINA Regionalni centar Zagreb, OIB 85821130368, Trg svibanjskih žrtava 1995. 1,10000 Zagreb</item>
      <item>NADISS d.o.o., OIB 08372691782, Budaševo/bb,44000 Sisak</item>
      <item>Srećko Dobranić, OIB 39702474348, Brezje 44a,44250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08372691782</item>
      <item>, OIB 39702474348</item>
    </izvorni_sadrzaj>
    <derivirana_varijabla naziv="DomainObject.Predmet.SudioniciListNazivOIB_1">
      <item>, OIB 85821130368</item>
      <item>, OIB 08372691782</item>
      <item>, OIB 39702474348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2016-03-07T13:15:00Z</dcterms:created>
  <dc:creator>ilukac</dc:creator>
  <cp:lastModifiedBy>Irena Benko</cp:lastModifiedBy>
  <cp:lastPrinted>2016-03-07T13:14:00Z</cp:lastPrinted>
  <dcterms:modified xmlns:xsi="http://www.w3.org/2001/XMLSchema-instance" xsi:type="dcterms:W3CDTF">2016-03-15T10:34:00Z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