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80cf9" w14:paraId="3980cf9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1F3AAC">
        <w:t>137/2017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C724A0" w:rsidP="00D677F7" w:rsidR="00D677F7">
      <w:pPr>
        <w:jc w:val="both"/>
      </w:pPr>
      <w:r w:rsidRPr="009E65B4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>
        <w:t>VG DRVO j.d.o.o</w:t>
      </w:r>
      <w:r w:rsidRPr="009E65B4">
        <w:t>., OIB:</w:t>
      </w:r>
      <w:r w:rsidRPr="00137FDF">
        <w:t xml:space="preserve"> 56562889578</w:t>
      </w:r>
      <w:r w:rsidRPr="009E65B4">
        <w:t xml:space="preserve">, </w:t>
      </w:r>
      <w:r>
        <w:t>Vukovina, Stara cesta 90</w:t>
      </w:r>
      <w:r w:rsidR="00891FE4">
        <w:t xml:space="preserve">, dana </w:t>
      </w:r>
      <w:r w:rsidR="0078576F">
        <w:t>22. svibnja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C724A0">
        <w:t>VG DRVO j.d.o.o</w:t>
      </w:r>
      <w:r w:rsidR="00C724A0" w:rsidRPr="009E65B4">
        <w:t>., OIB:</w:t>
      </w:r>
      <w:r w:rsidR="00C724A0" w:rsidRPr="00137FDF">
        <w:t xml:space="preserve"> 56562889578</w:t>
      </w:r>
      <w:r w:rsidR="00C724A0" w:rsidRPr="009E65B4">
        <w:t xml:space="preserve">, </w:t>
      </w:r>
      <w:r w:rsidR="00C724A0">
        <w:t>Vukovina, Stara cesta 90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724A0">
        <w:t>137</w:t>
      </w:r>
      <w:r w:rsidR="00D02CD7">
        <w:t xml:space="preserve"> 1</w:t>
      </w:r>
      <w:r w:rsidR="00C724A0">
        <w:t>7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87562D">
        <w:t>VG DRVO j.d.o.o</w:t>
      </w:r>
      <w:r w:rsidR="0087562D" w:rsidRPr="009E65B4">
        <w:t>., OIB:</w:t>
      </w:r>
      <w:r w:rsidR="0087562D" w:rsidRPr="00137FDF">
        <w:t xml:space="preserve"> 56562889578</w:t>
      </w:r>
      <w:r w:rsidR="0087562D" w:rsidRPr="009E65B4">
        <w:t xml:space="preserve">, </w:t>
      </w:r>
      <w:r w:rsidR="0087562D">
        <w:t>Vukovina, Stara cesta 90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87562D">
        <w:t>11.01.2017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87562D">
        <w:t>39.561,96</w:t>
      </w:r>
      <w:r w:rsidRPr="00E83415">
        <w:t xml:space="preserve"> kn, kao i da dužnik ima </w:t>
      </w:r>
      <w:r w:rsidR="0087562D">
        <w:t>3</w:t>
      </w:r>
      <w:r w:rsidRPr="00E83415">
        <w:t xml:space="preserve"> </w:t>
      </w:r>
      <w:r w:rsidR="007710AE" w:rsidRPr="00E83415">
        <w:t>zaposlen</w:t>
      </w:r>
      <w:r w:rsidR="00CE2988">
        <w:t>ih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 w:rsidRPr="000E3D59">
      <w:pPr>
        <w:ind w:firstLine="720"/>
        <w:jc w:val="both"/>
        <w:rPr>
          <w:lang w:val="pl-PL"/>
        </w:rPr>
      </w:pPr>
      <w:r>
        <w:t>Sud je rješenjem</w:t>
      </w:r>
      <w:r w:rsidR="00F81D7B">
        <w:t xml:space="preserve"> od </w:t>
      </w:r>
      <w:r w:rsidR="00E83415">
        <w:t>27. ožujka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E83415">
        <w:t>22. svibnja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F351AC" w:rsidRPr="000E3D59">
        <w:t>Zakonski zastupnik dužnika nije pristupio na navedeno ročište.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1912E6">
        <w:t>03. travnja</w:t>
      </w:r>
      <w:r w:rsidR="00E83415">
        <w:t xml:space="preserve">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E83415">
        <w:t>22. svibnja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4D0B15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4D0B15" w:rsidP="004F5146" w:rsidR="004D0B15">
      <w:pPr>
        <w:jc w:val="right"/>
      </w:pPr>
      <w:r>
        <w:t>za točnost otpravka-ovlašteni službenik</w:t>
      </w:r>
    </w:p>
    <w:p w:rsidRDefault="004D0B15" w:rsidP="004F5146" w:rsidR="004D0B15">
      <w:pPr>
        <w:jc w:val="right"/>
      </w:pPr>
      <w:r>
        <w:t xml:space="preserve">Mirjana Gašparić </w:t>
      </w:r>
    </w:p>
    <w:p w:rsidRDefault="00065B42" w:rsidP="004D0B15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4D0B15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1912E6">
          <w:rPr>
            <w:sz w:val="24"/>
            <w:szCs w:val="24"/>
          </w:rPr>
          <w:t>137</w:t>
        </w:r>
        <w:r w:rsidR="00D02CD7" w:rsidRPr="00D02CD7">
          <w:rPr>
            <w:sz w:val="24"/>
            <w:szCs w:val="24"/>
          </w:rPr>
          <w:t>/201</w:t>
        </w:r>
        <w:r w:rsidR="001912E6">
          <w:rPr>
            <w:sz w:val="24"/>
            <w:szCs w:val="24"/>
          </w:rPr>
          <w:t>7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60B"/>
    <w:rsid w:val="00021A6D"/>
    <w:rsid w:val="00065B42"/>
    <w:rsid w:val="00073A7D"/>
    <w:rsid w:val="00080DB7"/>
    <w:rsid w:val="0008334E"/>
    <w:rsid w:val="00095DC9"/>
    <w:rsid w:val="000B22E7"/>
    <w:rsid w:val="000B3274"/>
    <w:rsid w:val="000B5661"/>
    <w:rsid w:val="000E335E"/>
    <w:rsid w:val="000E3D59"/>
    <w:rsid w:val="001013EE"/>
    <w:rsid w:val="0011494A"/>
    <w:rsid w:val="00116D9A"/>
    <w:rsid w:val="00123C0F"/>
    <w:rsid w:val="00134F3A"/>
    <w:rsid w:val="00150A6E"/>
    <w:rsid w:val="00182459"/>
    <w:rsid w:val="001861A1"/>
    <w:rsid w:val="001912E6"/>
    <w:rsid w:val="00195759"/>
    <w:rsid w:val="001A762F"/>
    <w:rsid w:val="001C0947"/>
    <w:rsid w:val="001C1B4B"/>
    <w:rsid w:val="001C2347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C2375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D0B15"/>
    <w:rsid w:val="004E0320"/>
    <w:rsid w:val="004F2E27"/>
    <w:rsid w:val="00500353"/>
    <w:rsid w:val="00501EBB"/>
    <w:rsid w:val="00515336"/>
    <w:rsid w:val="00523687"/>
    <w:rsid w:val="00524EA6"/>
    <w:rsid w:val="00535D8E"/>
    <w:rsid w:val="005413EB"/>
    <w:rsid w:val="00547BD6"/>
    <w:rsid w:val="005543BD"/>
    <w:rsid w:val="0056000D"/>
    <w:rsid w:val="00566B1D"/>
    <w:rsid w:val="00572A65"/>
    <w:rsid w:val="00575922"/>
    <w:rsid w:val="00584C29"/>
    <w:rsid w:val="00585B78"/>
    <w:rsid w:val="0059075B"/>
    <w:rsid w:val="00591F57"/>
    <w:rsid w:val="005E2826"/>
    <w:rsid w:val="005E554C"/>
    <w:rsid w:val="00613624"/>
    <w:rsid w:val="00620A6A"/>
    <w:rsid w:val="006329B5"/>
    <w:rsid w:val="006339BB"/>
    <w:rsid w:val="00643440"/>
    <w:rsid w:val="00645084"/>
    <w:rsid w:val="00655140"/>
    <w:rsid w:val="00662884"/>
    <w:rsid w:val="00664CB8"/>
    <w:rsid w:val="00671753"/>
    <w:rsid w:val="00671C0D"/>
    <w:rsid w:val="00684CB7"/>
    <w:rsid w:val="006903C7"/>
    <w:rsid w:val="00696ECA"/>
    <w:rsid w:val="006A26E0"/>
    <w:rsid w:val="006A796D"/>
    <w:rsid w:val="006B5650"/>
    <w:rsid w:val="006B6026"/>
    <w:rsid w:val="006C09A4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669A"/>
    <w:rsid w:val="008C6624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69F1"/>
    <w:rsid w:val="00B34DD0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23ADD"/>
    <w:rsid w:val="00C40A44"/>
    <w:rsid w:val="00C47AA8"/>
    <w:rsid w:val="00C724A0"/>
    <w:rsid w:val="00C81D19"/>
    <w:rsid w:val="00CA7DB8"/>
    <w:rsid w:val="00CB2568"/>
    <w:rsid w:val="00CE2988"/>
    <w:rsid w:val="00CF4B35"/>
    <w:rsid w:val="00CF6214"/>
    <w:rsid w:val="00D02CD7"/>
    <w:rsid w:val="00D044FE"/>
    <w:rsid w:val="00D0503F"/>
    <w:rsid w:val="00D05119"/>
    <w:rsid w:val="00D071AD"/>
    <w:rsid w:val="00D1725E"/>
    <w:rsid w:val="00D24310"/>
    <w:rsid w:val="00D553CB"/>
    <w:rsid w:val="00D62793"/>
    <w:rsid w:val="00D66683"/>
    <w:rsid w:val="00D677F7"/>
    <w:rsid w:val="00D73D96"/>
    <w:rsid w:val="00D803A5"/>
    <w:rsid w:val="00D92B9C"/>
    <w:rsid w:val="00DC4511"/>
    <w:rsid w:val="00DE0F86"/>
    <w:rsid w:val="00DF317B"/>
    <w:rsid w:val="00E04AA8"/>
    <w:rsid w:val="00E0682D"/>
    <w:rsid w:val="00E24B5E"/>
    <w:rsid w:val="00E27343"/>
    <w:rsid w:val="00E27B4B"/>
    <w:rsid w:val="00E43122"/>
    <w:rsid w:val="00E7557A"/>
    <w:rsid w:val="00E83415"/>
    <w:rsid w:val="00E84110"/>
    <w:rsid w:val="00EF73E0"/>
    <w:rsid w:val="00F324F6"/>
    <w:rsid w:val="00F351AC"/>
    <w:rsid w:val="00F46093"/>
    <w:rsid w:val="00F532BA"/>
    <w:rsid w:val="00F566F5"/>
    <w:rsid w:val="00F56AAE"/>
    <w:rsid w:val="00F66D20"/>
    <w:rsid w:val="00F73BF2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0B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B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B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B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B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0B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B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B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B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B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St-137/2017</izvorni_sadrzaj>
    <derivirana_varijabla naziv="DomainObject.Predmet.OznakaBroj_1">St-137/2017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VG DRVO j.d.o.o.</izvorni_sadrzaj>
    <derivirana_varijabla naziv="DomainObject.Predmet.ProtustrankaFormated_1">  VG DRVO j.d.o.o.</derivirana_varijabla>
  </DomainObject.Predmet.ProtustrankaFormated>
  <DomainObject.Predmet.ProtustrankaFormatedOIB>
    <izvorni_sadrzaj>  VG DRVO j.d.o.o., OIB 56562889578</izvorni_sadrzaj>
    <derivirana_varijabla naziv="DomainObject.Predmet.ProtustrankaFormatedOIB_1">  VG DRVO j.d.o.o., OIB 56562889578</derivirana_varijabla>
  </DomainObject.Predmet.ProtustrankaFormatedOIB>
  <DomainObject.Predmet.ProtustrankaFormatedWithAdress>
    <izvorni_sadrzaj> VG DRVO j.d.o.o., Stara cesta 90, 10410 Vukovina</izvorni_sadrzaj>
    <derivirana_varijabla naziv="DomainObject.Predmet.ProtustrankaFormatedWithAdress_1"> VG DRVO j.d.o.o., Stara cesta 90, 10410 Vukovina</derivirana_varijabla>
  </DomainObject.Predmet.ProtustrankaFormatedWithAdress>
  <DomainObject.Predmet.ProtustrankaFormatedWithAdressOIB>
    <izvorni_sadrzaj> VG DRVO j.d.o.o., OIB 56562889578, Stara cesta 90, 10410 Vukovina</izvorni_sadrzaj>
    <derivirana_varijabla naziv="DomainObject.Predmet.ProtustrankaFormatedWithAdressOIB_1"> VG DRVO j.d.o.o., OIB 56562889578, Stara cesta 90, 10410 Vukovina</derivirana_varijabla>
  </DomainObject.Predmet.ProtustrankaFormatedWithAdressOIB>
  <DomainObject.Predmet.ProtustrankaWithAdress>
    <izvorni_sadrzaj>VG DRVO j.d.o.o. Stara cesta 90, 10410 Vukovina</izvorni_sadrzaj>
    <derivirana_varijabla naziv="DomainObject.Predmet.ProtustrankaWithAdress_1">VG DRVO j.d.o.o. Stara cesta 90, 10410 Vukovina</derivirana_varijabla>
  </DomainObject.Predmet.ProtustrankaWithAdress>
  <DomainObject.Predmet.ProtustrankaWithAdressOIB>
    <izvorni_sadrzaj>VG DRVO j.d.o.o., OIB 56562889578, Stara cesta 90, 10410 Vukovina</izvorni_sadrzaj>
    <derivirana_varijabla naziv="DomainObject.Predmet.ProtustrankaWithAdressOIB_1">VG DRVO j.d.o.o., OIB 56562889578, Stara cesta 90, 10410 Vukovina</derivirana_varijabla>
  </DomainObject.Predmet.ProtustrankaWithAdressOIB>
  <DomainObject.Predmet.ProtustrankaNazivFormated>
    <izvorni_sadrzaj>VG DRVO j.d.o.o.</izvorni_sadrzaj>
    <derivirana_varijabla naziv="DomainObject.Predmet.ProtustrankaNazivFormated_1">VG DRVO j.d.o.o.</derivirana_varijabla>
  </DomainObject.Predmet.ProtustrankaNazivFormated>
  <DomainObject.Predmet.ProtustrankaNazivFormatedOIB>
    <izvorni_sadrzaj>VG DRVO j.d.o.o., OIB 56562889578</izvorni_sadrzaj>
    <derivirana_varijabla naziv="DomainObject.Predmet.ProtustrankaNazivFormatedOIB_1">VG DRVO j.d.o.o., OIB 56562889578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Vjekoslav Fletko</izvorni_sadrzaj>
    <derivirana_varijabla naziv="DomainObject.Predmet.StrankaFormated_1">  FINA Regionalni centar Zagreb; Vjekoslav Fletko</derivirana_varijabla>
  </DomainObject.Predmet.StrankaFormated>
  <DomainObject.Predmet.StrankaFormatedOIB>
    <izvorni_sadrzaj>  FINA Regionalni centar Zagreb, OIB 85821130368; Vjekoslav Fletko, OIB 34973841838</izvorni_sadrzaj>
    <derivirana_varijabla naziv="DomainObject.Predmet.StrankaFormatedOIB_1">  FINA Regionalni centar Zagreb, OIB 85821130368; Vjekoslav Fletko, OIB 34973841838</derivirana_varijabla>
  </DomainObject.Predmet.StrankaFormatedOIB>
  <DomainObject.Predmet.StrankaFormatedWithAdress>
    <izvorni_sadrzaj> FINA Regionalni centar Zagreb, Trg svibanjskih žrtava 1995. 1, 10000 Zagreb; Vjekoslav Fletko, Stara Cesta 90, 10410 Vukovina</izvorni_sadrzaj>
    <derivirana_varijabla naziv="DomainObject.Predmet.StrankaFormatedWithAdress_1"> FINA Regionalni centar Zagreb, Trg svibanjskih žrtava 1995. 1, 10000 Zagreb; Vjekoslav Fletko, Stara Cesta 90, 10410 Vukovina</derivirana_varijabla>
  </DomainObject.Predmet.StrankaFormatedWithAdress>
  <DomainObject.Predmet.StrankaFormatedWithAdressOIB>
    <izvorni_sadrzaj> FINA Regionalni centar Zagreb, OIB 85821130368, Trg svibanjskih žrtava 1995. 1, 10000 Zagreb; Vjekoslav Fletko, OIB 34973841838, Stara Cesta 90, 10410 Vukovina</izvorni_sadrzaj>
    <derivirana_varijabla naziv="DomainObject.Predmet.StrankaFormatedWithAdressOIB_1"> FINA Regionalni centar Zagreb, OIB 85821130368, Trg svibanjskih žrtava 1995. 1, 10000 Zagreb; Vjekoslav Fletko, OIB 34973841838, Stara Cesta 90, 10410 Vukovina</derivirana_varijabla>
  </DomainObject.Predmet.StrankaFormatedWithAdressOIB>
  <DomainObject.Predmet.StrankaWithAdress>
    <izvorni_sadrzaj>FINA Regionalni centar Zagreb Trg svibanjskih žrtava 1995. 1,10000 Zagreb,Vjekoslav Fletko Stara Cesta 90,10410 Vukovina</izvorni_sadrzaj>
    <derivirana_varijabla naziv="DomainObject.Predmet.StrankaWithAdress_1">FINA Regionalni centar Zagreb Trg svibanjskih žrtava 1995. 1,10000 Zagreb,Vjekoslav Fletko Stara Cesta 90,10410 Vukovina</derivirana_varijabla>
  </DomainObject.Predmet.StrankaWithAdress>
  <DomainObject.Predmet.StrankaWithAdressOIB>
    <izvorni_sadrzaj>FINA Regionalni centar Zagreb, OIB 85821130368, Trg svibanjskih žrtava 1995. 1,10000 Zagreb,Vjekoslav Fletko, OIB 34973841838, Stara Cesta 90,10410 Vukovina</izvorni_sadrzaj>
    <derivirana_varijabla naziv="DomainObject.Predmet.StrankaWithAdressOIB_1">FINA Regionalni centar Zagreb, OIB 85821130368, Trg svibanjskih žrtava 1995. 1,10000 Zagreb,Vjekoslav Fletko, OIB 34973841838, Stara Cesta 90,10410 Vukovina</derivirana_varijabla>
  </DomainObject.Predmet.StrankaWithAdressOIB>
  <DomainObject.Predmet.StrankaNazivFormated>
    <izvorni_sadrzaj>FINA Regionalni centar Zagreb,Vjekoslav Fletko</izvorni_sadrzaj>
    <derivirana_varijabla naziv="DomainObject.Predmet.StrankaNazivFormated_1">FINA Regionalni centar Zagreb,Vjekoslav Fletko</derivirana_varijabla>
  </DomainObject.Predmet.StrankaNazivFormated>
  <DomainObject.Predmet.StrankaNazivFormatedOIB>
    <izvorni_sadrzaj>FINA Regionalni centar Zagreb, OIB 85821130368,Vjekoslav Fletko, OIB 34973841838</izvorni_sadrzaj>
    <derivirana_varijabla naziv="DomainObject.Predmet.StrankaNazivFormatedOIB_1">FINA Regionalni centar Zagreb, OIB 85821130368,Vjekoslav Fletko, OIB 34973841838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Vjekoslav Fletko</item>
    </izvorni_sadrzaj>
    <derivirana_varijabla naziv="DomainObject.Predmet.StrankaListFormated_1">
      <item>FINA Regionalni centar Zagreb</item>
      <item>Vjekoslav Fletko</item>
    </derivirana_varijabla>
  </DomainObject.Predmet.StrankaListFormated>
  <DomainObject.Predmet.StrankaListFormatedOIB>
    <izvorni_sadrzaj>
      <item>FINA Regionalni centar Zagreb, OIB 85821130368</item>
      <item>Vjekoslav Fletko, OIB 34973841838</item>
    </izvorni_sadrzaj>
    <derivirana_varijabla naziv="DomainObject.Predmet.StrankaListFormatedOIB_1">
      <item>FINA Regionalni centar Zagreb, OIB 85821130368</item>
      <item>Vjekoslav Fletko, OIB 34973841838</item>
    </derivirana_varijabla>
  </DomainObject.Predmet.StrankaListFormatedOIB>
  <DomainObject.Predmet.StrankaListFormatedWithAdress>
    <izvorni_sadrzaj>
      <item>FINA Regionalni centar Zagreb, Trg svibanjskih žrtava 1995. 1, 10000 Zagreb</item>
      <item>Vjekoslav Fletko, Stara Cesta 90, 10410 Vukovina</item>
    </izvorni_sadrzaj>
    <derivirana_varijabla naziv="DomainObject.Predmet.StrankaListFormatedWithAdress_1">
      <item>FINA Regionalni centar Zagreb, Trg svibanjskih žrtava 1995. 1, 10000 Zagreb</item>
      <item>Vjekoslav Fletko, Stara Cesta 90, 10410 Vukovina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Vjekoslav Fletko, OIB 34973841838, Stara Cesta 90, 10410 Vukovina</item>
    </izvorni_sadrzaj>
    <derivirana_varijabla naziv="DomainObject.Predmet.StrankaListFormatedWithAdressOIB_1">
      <item>FINA Regionalni centar Zagreb, OIB 85821130368, Trg svibanjskih žrtava 1995. 1, 10000 Zagreb</item>
      <item>Vjekoslav Fletko, OIB 34973841838, Stara Cesta 90, 10410 Vukovina</item>
    </derivirana_varijabla>
  </DomainObject.Predmet.StrankaListFormatedWithAdressOIB>
  <DomainObject.Predmet.StrankaListNazivFormated>
    <izvorni_sadrzaj>
      <item>FINA Regionalni centar Zagreb</item>
      <item>Vjekoslav Fletko</item>
    </izvorni_sadrzaj>
    <derivirana_varijabla naziv="DomainObject.Predmet.StrankaListNazivFormated_1">
      <item>FINA Regionalni centar Zagreb</item>
      <item>Vjekoslav Fletko</item>
    </derivirana_varijabla>
  </DomainObject.Predmet.StrankaListNazivFormated>
  <DomainObject.Predmet.StrankaListNazivFormatedOIB>
    <izvorni_sadrzaj>
      <item>FINA Regionalni centar Zagreb, OIB 85821130368</item>
      <item>Vjekoslav Fletko, OIB 34973841838</item>
    </izvorni_sadrzaj>
    <derivirana_varijabla naziv="DomainObject.Predmet.StrankaListNazivFormatedOIB_1">
      <item>FINA Regionalni centar Zagreb, OIB 85821130368</item>
      <item>Vjekoslav Fletko, OIB 34973841838</item>
    </derivirana_varijabla>
  </DomainObject.Predmet.StrankaListNazivFormatedOIB>
  <DomainObject.Predmet.ProtuStrankaListFormated>
    <izvorni_sadrzaj>
      <item>VG DRVO j.d.o.o.</item>
    </izvorni_sadrzaj>
    <derivirana_varijabla naziv="DomainObject.Predmet.ProtuStrankaListFormated_1">
      <item>VG DRVO j.d.o.o.</item>
    </derivirana_varijabla>
  </DomainObject.Predmet.ProtuStrankaListFormated>
  <DomainObject.Predmet.ProtuStrankaListFormatedOIB>
    <izvorni_sadrzaj>
      <item>VG DRVO j.d.o.o., OIB 56562889578</item>
    </izvorni_sadrzaj>
    <derivirana_varijabla naziv="DomainObject.Predmet.ProtuStrankaListFormatedOIB_1">
      <item>VG DRVO j.d.o.o., OIB 56562889578</item>
    </derivirana_varijabla>
  </DomainObject.Predmet.ProtuStrankaListFormatedOIB>
  <DomainObject.Predmet.ProtuStrankaListFormatedWithAdress>
    <izvorni_sadrzaj>
      <item>VG DRVO j.d.o.o., Stara cesta 90, 10410 Vukovina</item>
    </izvorni_sadrzaj>
    <derivirana_varijabla naziv="DomainObject.Predmet.ProtuStrankaListFormatedWithAdress_1">
      <item>VG DRVO j.d.o.o., Stara cesta 90, 10410 Vukovina</item>
    </derivirana_varijabla>
  </DomainObject.Predmet.ProtuStrankaListFormatedWithAdress>
  <DomainObject.Predmet.ProtuStrankaListFormatedWithAdressOIB>
    <izvorni_sadrzaj>
      <item>VG DRVO j.d.o.o., OIB 56562889578, Stara cesta 90, 10410 Vukovina</item>
    </izvorni_sadrzaj>
    <derivirana_varijabla naziv="DomainObject.Predmet.ProtuStrankaListFormatedWithAdressOIB_1">
      <item>VG DRVO j.d.o.o., OIB 56562889578, Stara cesta 90, 10410 Vukovina</item>
    </derivirana_varijabla>
  </DomainObject.Predmet.ProtuStrankaListFormatedWithAdressOIB>
  <DomainObject.Predmet.ProtuStrankaListNazivFormated>
    <izvorni_sadrzaj>
      <item>VG DRVO j.d.o.o.</item>
    </izvorni_sadrzaj>
    <derivirana_varijabla naziv="DomainObject.Predmet.ProtuStrankaListNazivFormated_1">
      <item>VG DRVO j.d.o.o.</item>
    </derivirana_varijabla>
  </DomainObject.Predmet.ProtuStrankaListNazivFormated>
  <DomainObject.Predmet.ProtuStrankaListNazivFormatedOIB>
    <izvorni_sadrzaj>
      <item>VG DRVO j.d.o.o., OIB 56562889578</item>
    </izvorni_sadrzaj>
    <derivirana_varijabla naziv="DomainObject.Predmet.ProtuStrankaListNazivFormatedOIB_1">
      <item>VG DRVO j.d.o.o., OIB 56562889578</item>
    </derivirana_varijabla>
  </DomainObject.Predmet.ProtuStrankaListNazivFormatedOIB>
  <DomainObject.Predmet.OstaliListFormated>
    <izvorni_sadrzaj>
      <item>Vjekoslav Fletko</item>
    </izvorni_sadrzaj>
    <derivirana_varijabla naziv="DomainObject.Predmet.OstaliListFormated_1">
      <item>Vjekoslav Fletko</item>
    </derivirana_varijabla>
  </DomainObject.Predmet.OstaliListFormated>
  <DomainObject.Predmet.OstaliListFormatedOIB>
    <izvorni_sadrzaj>
      <item>Vjekoslav Fletko, OIB 34973841838</item>
    </izvorni_sadrzaj>
    <derivirana_varijabla naziv="DomainObject.Predmet.OstaliListFormatedOIB_1">
      <item>Vjekoslav Fletko, OIB 34973841838</item>
    </derivirana_varijabla>
  </DomainObject.Predmet.OstaliListFormatedOIB>
  <DomainObject.Predmet.OstaliListFormatedWithAdress>
    <izvorni_sadrzaj>
      <item>Vjekoslav Fletko, Stara Cesta 90, 10410 Vukovina</item>
    </izvorni_sadrzaj>
    <derivirana_varijabla naziv="DomainObject.Predmet.OstaliListFormatedWithAdress_1">
      <item>Vjekoslav Fletko, Stara Cesta 90, 10410 Vukovina</item>
    </derivirana_varijabla>
  </DomainObject.Predmet.OstaliListFormatedWithAdress>
  <DomainObject.Predmet.OstaliListFormatedWithAdressOIB>
    <izvorni_sadrzaj>
      <item>Vjekoslav Fletko, OIB 34973841838, Stara Cesta 90, 10410 Vukovina</item>
    </izvorni_sadrzaj>
    <derivirana_varijabla naziv="DomainObject.Predmet.OstaliListFormatedWithAdressOIB_1">
      <item>Vjekoslav Fletko, OIB 34973841838, Stara Cesta 90, 10410 Vukovina</item>
    </derivirana_varijabla>
  </DomainObject.Predmet.OstaliListFormatedWithAdressOIB>
  <DomainObject.Predmet.OstaliListNazivFormated>
    <izvorni_sadrzaj>
      <item>Vjekoslav Fletko</item>
    </izvorni_sadrzaj>
    <derivirana_varijabla naziv="DomainObject.Predmet.OstaliListNazivFormated_1">
      <item>Vjekoslav Fletko</item>
    </derivirana_varijabla>
  </DomainObject.Predmet.OstaliListNazivFormated>
  <DomainObject.Predmet.OstaliListNazivFormatedOIB>
    <izvorni_sadrzaj>
      <item>Vjekoslav Fletko, OIB 34973841838</item>
    </izvorni_sadrzaj>
    <derivirana_varijabla naziv="DomainObject.Predmet.OstaliListNazivFormatedOIB_1">
      <item>Vjekoslav Fletko, OIB 34973841838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VG DRVO j.d.o.o.</izvorni_sadrzaj>
    <derivirana_varijabla naziv="DomainObject.Predmet.ProtustrankaIDrugi_1">VG DRVO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VG DRVO j.d.o.o., OIB 56562889578, Stara cesta 90, 10410 Vukovina</izvorni_sadrzaj>
    <derivirana_varijabla naziv="DomainObject.Predmet.ProtustrankaIDrugiAdressOIB_1">VG DRVO j.d.o.o., OIB 56562889578, Stara cesta 90, 10410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VG DRVO j.d.o.o.</item>
      <item>Vjekoslav Fletko</item>
      <item>Vjekoslav Fletko</item>
    </izvorni_sadrzaj>
    <derivirana_varijabla naziv="DomainObject.Predmet.SudioniciListNaziv_1">
      <item>FINA Regionalni centar Zagreb</item>
      <item>VG DRVO j.d.o.o.</item>
      <item>Vjekoslav Fletko</item>
      <item>Vjekoslav Fletko</item>
    </derivirana_varijabla>
  </DomainObject.Predmet.SudioniciListNaziv>
  <DomainObject.Predmet.SudioniciListAdressOIB>
    <izvorni_sadrzaj>
      <item>FINA Regionalni centar Zagreb, OIB 85821130368, Trg svibanjskih žrtava 1995. 1,10000 Zagreb</item>
      <item>VG DRVO j.d.o.o., OIB 56562889578, Stara cesta 90,10410 Vukovina</item>
      <item>Vjekoslav Fletko, OIB 34973841838, Stara Cesta 90,10410 Vukovina</item>
      <item>Vjekoslav Fletko, OIB 34973841838, Stara Cesta 90,10410 Vukovina</item>
    </izvorni_sadrzaj>
    <derivirana_varijabla naziv="DomainObject.Predmet.SudioniciListAdressOIB_1">
      <item>FINA Regionalni centar Zagreb, OIB 85821130368, Trg svibanjskih žrtava 1995. 1,10000 Zagreb</item>
      <item>VG DRVO j.d.o.o., OIB 56562889578, Stara cesta 90,10410 Vukovina</item>
      <item>Vjekoslav Fletko, OIB 34973841838, Stara Cesta 90,10410 Vukovina</item>
      <item>Vjekoslav Fletko, OIB 34973841838, Stara Cesta 90,10410 Vukovina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56562889578</item>
      <item>, OIB 34973841838</item>
      <item>, OIB 34973841838</item>
    </izvorni_sadrzaj>
    <derivirana_varijabla naziv="DomainObject.Predmet.SudioniciListNazivOIB_1">
      <item>, OIB 85821130368</item>
      <item>, OIB 56562889578</item>
      <item>, OIB 34973841838</item>
      <item>, OIB 34973841838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E1EA2E-CC4E-4FFD-8745-8BFBA70566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709</properties:Words>
  <properties:Characters>3877</properties:Characters>
  <properties:Lines>82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2018-05-22T06:00:00Z</dcterms:created>
  <dc:creator>gzubak</dc:creator>
  <cp:lastModifiedBy>Mirjana Gašparić</cp:lastModifiedBy>
  <cp:lastPrinted>2018-05-22T09:05:00Z</cp:lastPrinted>
  <dcterms:modified xmlns:xsi="http://www.w3.org/2001/XMLSchema-instance" xsi:type="dcterms:W3CDTF">2018-05-22T09:05:00Z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(St-137-2017-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