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fe06" w14:paraId="3d9fe0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270EC">
        <w:t>666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602E5">
        <w:t>1</w:t>
      </w:r>
      <w:r w:rsidR="00D7400F">
        <w:t>5</w:t>
      </w:r>
      <w:r w:rsidR="00E602E5">
        <w:t>. svibnja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97570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097570">
        <w:t xml:space="preserve">NODE PI j.d.o.o., OIB </w:t>
      </w:r>
      <w:r w:rsidR="00097570" w:rsidRPr="00097570">
        <w:t>12343776353</w:t>
      </w:r>
      <w:r w:rsidR="00097570">
        <w:t>, Zagreb, Nova Ves 31.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97570">
        <w:t>33.437,65</w:t>
      </w:r>
      <w:r w:rsidR="00D7400F">
        <w:t xml:space="preserve"> 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602E5">
        <w:t>1</w:t>
      </w:r>
      <w:r w:rsidR="00D7400F">
        <w:t>5</w:t>
      </w:r>
      <w:r w:rsidR="00E602E5">
        <w:t>. svibnja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355A40">
        <w:t>,v.r.</w:t>
      </w:r>
      <w:r w:rsidR="00997C6E">
        <w:t xml:space="preserve"> </w:t>
      </w:r>
    </w:p>
    <w:p w:rsidRDefault="00355A40" w:rsidP="00997C6E" w:rsidR="00355A40">
      <w:pPr>
        <w:pStyle w:val="Tijeloteksta"/>
        <w:tabs>
          <w:tab w:pos="7080" w:val="center"/>
        </w:tabs>
        <w:spacing w:after="0"/>
        <w:jc w:val="right"/>
      </w:pPr>
    </w:p>
    <w:p w:rsidRDefault="00355A40" w:rsidP="007D25E4" w:rsidR="00355A40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355A40" w:rsidP="007D25E4" w:rsidR="00355A40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97570"/>
    <w:rsid w:val="000D387C"/>
    <w:rsid w:val="00111057"/>
    <w:rsid w:val="00114EAD"/>
    <w:rsid w:val="00185571"/>
    <w:rsid w:val="00186AF0"/>
    <w:rsid w:val="001D4418"/>
    <w:rsid w:val="001E50FB"/>
    <w:rsid w:val="001F6933"/>
    <w:rsid w:val="00230A63"/>
    <w:rsid w:val="00263D6D"/>
    <w:rsid w:val="00264D19"/>
    <w:rsid w:val="00297E94"/>
    <w:rsid w:val="002A51C3"/>
    <w:rsid w:val="00325398"/>
    <w:rsid w:val="00355A40"/>
    <w:rsid w:val="00371DD2"/>
    <w:rsid w:val="0038246E"/>
    <w:rsid w:val="003D35F9"/>
    <w:rsid w:val="003E3A15"/>
    <w:rsid w:val="00404E04"/>
    <w:rsid w:val="00413F4C"/>
    <w:rsid w:val="00470CDA"/>
    <w:rsid w:val="0048623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D6A09"/>
    <w:rsid w:val="0073619E"/>
    <w:rsid w:val="007574B5"/>
    <w:rsid w:val="00790BAE"/>
    <w:rsid w:val="007B5AFD"/>
    <w:rsid w:val="007D5A5D"/>
    <w:rsid w:val="007F12D4"/>
    <w:rsid w:val="008155EE"/>
    <w:rsid w:val="00830DE3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71431"/>
    <w:rsid w:val="00A84C69"/>
    <w:rsid w:val="00AA07DD"/>
    <w:rsid w:val="00AC4528"/>
    <w:rsid w:val="00AD027A"/>
    <w:rsid w:val="00B270EC"/>
    <w:rsid w:val="00B73EDD"/>
    <w:rsid w:val="00B8209B"/>
    <w:rsid w:val="00B82F18"/>
    <w:rsid w:val="00BA344E"/>
    <w:rsid w:val="00BF240D"/>
    <w:rsid w:val="00C25912"/>
    <w:rsid w:val="00C73B1E"/>
    <w:rsid w:val="00C836B9"/>
    <w:rsid w:val="00C84B17"/>
    <w:rsid w:val="00C958E9"/>
    <w:rsid w:val="00CB0338"/>
    <w:rsid w:val="00CD7738"/>
    <w:rsid w:val="00CE7362"/>
    <w:rsid w:val="00D01B78"/>
    <w:rsid w:val="00D66226"/>
    <w:rsid w:val="00D7400F"/>
    <w:rsid w:val="00E16171"/>
    <w:rsid w:val="00E26BFC"/>
    <w:rsid w:val="00E5092D"/>
    <w:rsid w:val="00E602E5"/>
    <w:rsid w:val="00E9307B"/>
    <w:rsid w:val="00EC3302"/>
    <w:rsid w:val="00ED6AA8"/>
    <w:rsid w:val="00F034D3"/>
    <w:rsid w:val="00F412FA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5A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A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A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A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A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5A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A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A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A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A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St-666/2018</izvorni_sadrzaj>
    <derivirana_varijabla naziv="DomainObject.Predmet.OznakaBroj_1">St-666/2018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NODE PI j.d.o.o. za usluge zastupanog po punomoćniku Nikola Jokić</izvorni_sadrzaj>
    <derivirana_varijabla naziv="DomainObject.Predmet.ProtustrankaFormated_1">  NODE PI j.d.o.o. za usluge zastupanog po punomoćniku Nikola Jokić</derivirana_varijabla>
  </DomainObject.Predmet.ProtustrankaFormated>
  <DomainObject.Predmet.ProtustrankaFormatedOIB>
    <izvorni_sadrzaj>  NODE PI j.d.o.o. za usluge, OIB 12343776353 zastupanog po punomoćniku Nikola Jokić</izvorni_sadrzaj>
    <derivirana_varijabla naziv="DomainObject.Predmet.ProtustrankaFormatedOIB_1">  NODE PI j.d.o.o. za usluge, OIB 12343776353 zastupanog po punomoćniku Nikola Jokić</derivirana_varijabla>
  </DomainObject.Predmet.ProtustrankaFormatedOIB>
  <DomainObject.Predmet.ProtustrankaFormatedWithAdress>
    <izvorni_sadrzaj> NODE PI j.d.o.o. za usluge, Nova Ves 31, 10000 Zagreb zastupanog po punomoćniku Nikola Jokić</izvorni_sadrzaj>
    <derivirana_varijabla naziv="DomainObject.Predmet.ProtustrankaFormatedWithAdress_1"> NODE PI j.d.o.o. za usluge, Nova Ves 31, 10000 Zagreb zastupanog po punomoćniku Nikola Jokić</derivirana_varijabla>
  </DomainObject.Predmet.ProtustrankaFormatedWithAdress>
  <DomainObject.Predmet.ProtustrankaFormatedWithAdressOIB>
    <izvorni_sadrzaj> NODE PI j.d.o.o. za usluge, OIB 12343776353, Nova Ves 31, 10000 Zagreb zastupanog po punomoćniku Nikola Jokić</izvorni_sadrzaj>
    <derivirana_varijabla naziv="DomainObject.Predmet.ProtustrankaFormatedWithAdressOIB_1"> NODE PI j.d.o.o. za usluge, OIB 12343776353, Nova Ves 31, 10000 Zagreb zastupanog po punomoćniku Nikola Jokić</derivirana_varijabla>
  </DomainObject.Predmet.ProtustrankaFormatedWithAdressOIB>
  <DomainObject.Predmet.ProtustrankaWithAdress>
    <izvorni_sadrzaj>NODE PI j.d.o.o. za usluge Nova Ves 31, 10000 Zagreb</izvorni_sadrzaj>
    <derivirana_varijabla naziv="DomainObject.Predmet.ProtustrankaWithAdress_1">NODE PI j.d.o.o. za usluge Nova Ves 31, 10000 Zagreb</derivirana_varijabla>
  </DomainObject.Predmet.ProtustrankaWithAdress>
  <DomainObject.Predmet.ProtustrankaWithAdressOIB>
    <izvorni_sadrzaj>NODE PI j.d.o.o. za usluge, OIB 12343776353, Nova Ves 31, 10000 Zagreb</izvorni_sadrzaj>
    <derivirana_varijabla naziv="DomainObject.Predmet.ProtustrankaWithAdressOIB_1">NODE PI j.d.o.o. za usluge, OIB 12343776353, Nova Ves 31, 10000 Zagreb</derivirana_varijabla>
  </DomainObject.Predmet.ProtustrankaWithAdressOIB>
  <DomainObject.Predmet.ProtustrankaNazivFormated>
    <izvorni_sadrzaj>NODE PI j.d.o.o. za usluge</izvorni_sadrzaj>
    <derivirana_varijabla naziv="DomainObject.Predmet.ProtustrankaNazivFormated_1">NODE PI j.d.o.o. za usluge</derivirana_varijabla>
  </DomainObject.Predmet.ProtustrankaNazivFormated>
  <DomainObject.Predmet.ProtustrankaNazivFormatedOIB>
    <izvorni_sadrzaj>NODE PI j.d.o.o. za usluge, OIB 12343776353</izvorni_sadrzaj>
    <derivirana_varijabla naziv="DomainObject.Predmet.ProtustrankaNazivFormatedOIB_1">NODE PI j.d.o.o. za usluge, OIB 12343776353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NODE PI j.d.o.o. za usluge zastupanog po punomoćniku Nikola Jokić</item>
    </izvorni_sadrzaj>
    <derivirana_varijabla naziv="DomainObject.Predmet.ProtuStrankaListFormated_1">
      <item>NODE PI j.d.o.o. za usluge zastupanog po punomoćniku Nikola Jokić</item>
    </derivirana_varijabla>
  </DomainObject.Predmet.ProtuStrankaListFormated>
  <DomainObject.Predmet.ProtuStrankaListFormatedOIB>
    <izvorni_sadrzaj>
      <item>NODE PI j.d.o.o. za usluge, OIB 12343776353 zastupanog po punomoćniku Nikola Jokić</item>
    </izvorni_sadrzaj>
    <derivirana_varijabla naziv="DomainObject.Predmet.ProtuStrankaListFormatedOIB_1">
      <item>NODE PI j.d.o.o. za usluge, OIB 12343776353 zastupanog po punomoćniku Nikola Jokić</item>
    </derivirana_varijabla>
  </DomainObject.Predmet.ProtuStrankaListFormatedOIB>
  <DomainObject.Predmet.ProtuStrankaListFormatedWithAdress>
    <izvorni_sadrzaj>
      <item>NODE PI j.d.o.o. za usluge, Nova Ves 31, 10000 Zagreb zastupanog po punomoćniku Nikola Jokić</item>
    </izvorni_sadrzaj>
    <derivirana_varijabla naziv="DomainObject.Predmet.ProtuStrankaListFormatedWithAdress_1">
      <item>NODE PI j.d.o.o. za usluge, Nova Ves 31, 10000 Zagreb zastupanog po punomoćniku Nikola Jokić</item>
    </derivirana_varijabla>
  </DomainObject.Predmet.ProtuStrankaListFormatedWithAdress>
  <DomainObject.Predmet.ProtuStrankaListFormatedWithAdressOIB>
    <izvorni_sadrzaj>
      <item>NODE PI j.d.o.o. za usluge, OIB 12343776353, Nova Ves 31, 10000 Zagreb zastupanog po punomoćniku Nikola Jokić</item>
    </izvorni_sadrzaj>
    <derivirana_varijabla naziv="DomainObject.Predmet.ProtuStrankaListFormatedWithAdressOIB_1">
      <item>NODE PI j.d.o.o. za usluge, OIB 12343776353, Nova Ves 31, 10000 Zagreb zastupanog po punomoćniku Nikola Jokić</item>
    </derivirana_varijabla>
  </DomainObject.Predmet.ProtuStrankaListFormatedWithAdressOIB>
  <DomainObject.Predmet.ProtuStrankaListNazivFormated>
    <izvorni_sadrzaj>
      <item>NODE PI j.d.o.o. za usluge</item>
    </izvorni_sadrzaj>
    <derivirana_varijabla naziv="DomainObject.Predmet.ProtuStrankaListNazivFormated_1">
      <item>NODE PI j.d.o.o. za usluge</item>
    </derivirana_varijabla>
  </DomainObject.Predmet.ProtuStrankaListNazivFormated>
  <DomainObject.Predmet.ProtuStrankaListNazivFormatedOIB>
    <izvorni_sadrzaj>
      <item>NODE PI j.d.o.o. za usluge, OIB 12343776353</item>
    </izvorni_sadrzaj>
    <derivirana_varijabla naziv="DomainObject.Predmet.ProtuStrankaListNazivFormatedOIB_1">
      <item>NODE PI j.d.o.o. za usluge, OIB 12343776353</item>
    </derivirana_varijabla>
  </DomainObject.Predmet.ProtuStrankaListNazivFormatedOIB>
  <DomainObject.Predmet.OstaliListFormated>
    <izvorni_sadrzaj>
      <item>Nikola Jokić punomoćnik sudionika u postupku NODE PI j.d.o.o. za usluge</item>
    </izvorni_sadrzaj>
    <derivirana_varijabla naziv="DomainObject.Predmet.OstaliListFormated_1">
      <item>Nikola Jokić punomoćnik sudionika u postupku NODE PI j.d.o.o. za usluge</item>
    </derivirana_varijabla>
  </DomainObject.Predmet.OstaliListFormated>
  <DomainObject.Predmet.OstaliListFormatedOIB>
    <izvorni_sadrzaj>
      <item>Nikola Jokić, OIB 07808602452 punomoćnik sudionika u postupku NODE PI j.d.o.o. za usluge</item>
    </izvorni_sadrzaj>
    <derivirana_varijabla naziv="DomainObject.Predmet.OstaliListFormatedOIB_1">
      <item>Nikola Jokić, OIB 07808602452 punomoćnik sudionika u postupku NODE PI j.d.o.o. za usluge</item>
    </derivirana_varijabla>
  </DomainObject.Predmet.OstaliListFormatedOIB>
  <DomainObject.Predmet.OstaliListFormatedWithAdress>
    <izvorni_sadrzaj>
      <item>Nikola Jokić, Jelenovački Potok 1d, 10000 Zagreb punomoćnik sudionika u postupku NODE PI j.d.o.o. za usluge</item>
    </izvorni_sadrzaj>
    <derivirana_varijabla naziv="DomainObject.Predmet.OstaliListFormatedWithAdress_1">
      <item>Nikola Jokić, Jelenovački Potok 1d, 10000 Zagreb punomoćnik sudionika u postupku NODE PI j.d.o.o. za usluge</item>
    </derivirana_varijabla>
  </DomainObject.Predmet.OstaliListFormatedWithAdress>
  <DomainObject.Predmet.OstaliListFormatedWithAdressOIB>
    <izvorni_sadrzaj>
      <item>Nikola Jokić, OIB 07808602452, Jelenovački Potok 1d, 10000 Zagreb punomoćnik sudionika u postupku NODE PI j.d.o.o. za usluge</item>
    </izvorni_sadrzaj>
    <derivirana_varijabla naziv="DomainObject.Predmet.OstaliListFormatedWithAdressOIB_1">
      <item>Nikola Jokić, OIB 07808602452, Jelenovački Potok 1d, 10000 Zagreb punomoćnik sudionika u postupku NODE PI j.d.o.o. za usluge</item>
    </derivirana_varijabla>
  </DomainObject.Predmet.OstaliListFormatedWithAdressOIB>
  <DomainObject.Predmet.OstaliListNazivFormated>
    <izvorni_sadrzaj>
      <item>Nikola Jokić</item>
    </izvorni_sadrzaj>
    <derivirana_varijabla naziv="DomainObject.Predmet.OstaliListNazivFormated_1">
      <item>Nikola Jokić</item>
    </derivirana_varijabla>
  </DomainObject.Predmet.OstaliListNazivFormated>
  <DomainObject.Predmet.OstaliListNazivFormatedOIB>
    <izvorni_sadrzaj>
      <item>Nikola Jokić, OIB 07808602452</item>
    </izvorni_sadrzaj>
    <derivirana_varijabla naziv="DomainObject.Predmet.OstaliListNazivFormatedOIB_1">
      <item>Nikola Jokić, OIB 07808602452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NODE PI j.d.o.o. za usluge</izvorni_sadrzaj>
    <derivirana_varijabla naziv="DomainObject.Predmet.ProtustrankaIDrugi_1">NODE PI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NODE PI j.d.o.o. za usluge, OIB 12343776353, Nova Ves 31, 10000 Zagreb</izvorni_sadrzaj>
    <derivirana_varijabla naziv="DomainObject.Predmet.ProtustrankaIDrugiAdressOIB_1">NODE PI j.d.o.o. za usluge, OIB 12343776353, Nova Ves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NODE PI j.d.o.o. za usluge</item>
      <item>Nikola Jokić</item>
    </izvorni_sadrzaj>
    <derivirana_varijabla naziv="DomainObject.Predmet.SudioniciListNaziv_1">
      <item>FINA Regionalni centar Zagreb</item>
      <item>NODE PI j.d.o.o. za usluge</item>
      <item>Nikola Jokić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NODE PI j.d.o.o. za usluge, OIB 12343776353, Nova Ves 31,10000 Zagreb</item>
      <item>Nikola Jokić, OIB 07808602452, Jelenovački Potok 1d,10000 Zagreb</item>
    </izvorni_sadrzaj>
    <derivirana_varijabla naziv="DomainObject.Predmet.SudioniciListAdressOIB_1">
      <item>FINA Regionalni centar Zagreb, OIB 85821130368, Trg svibanjskih žrtava 1995. 1,10000 Zagreb</item>
      <item>NODE PI j.d.o.o. za usluge, OIB 12343776353, Nova Ves 31,10000 Zagreb</item>
      <item>Nikola Jokić, OIB 07808602452, Jelenovački Potok 1d,10000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12343776353</item>
      <item>, OIB 07808602452</item>
    </izvorni_sadrzaj>
    <derivirana_varijabla naziv="DomainObject.Predmet.SudioniciListNazivOIB_1">
      <item>, OIB 85821130368</item>
      <item>, OIB 12343776353</item>
      <item>, OIB 07808602452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1317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2018-05-15T08:09:00Z</dcterms:created>
  <dc:creator>ilukac</dc:creator>
  <cp:lastModifiedBy>Višnja Svečak</cp:lastModifiedBy>
  <cp:lastPrinted>2018-05-15T08:09:00Z</cp:lastPrinted>
  <dcterms:modified xmlns:xsi="http://www.w3.org/2001/XMLSchema-instance" xsi:type="dcterms:W3CDTF">2018-05-15T08:11:00Z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666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