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8cf7" w14:paraId="5168cf7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B56609">
        <w:t>795</w:t>
      </w:r>
      <w:r w:rsidR="00BC2AA3">
        <w:t>/</w:t>
      </w:r>
      <w:r w:rsidR="00A92DC0">
        <w:t>20</w:t>
      </w:r>
      <w:r w:rsidR="00BC2AA3">
        <w:t>1</w:t>
      </w:r>
      <w:r w:rsidR="004A25E5">
        <w:t>6</w:t>
      </w:r>
      <w:r w:rsidR="00BC2AA3">
        <w:t>-</w:t>
      </w:r>
      <w:r w:rsidR="00A92DC0">
        <w:t>15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B56609">
        <w:t>ELEGANTNA RADNA ODJEĆA</w:t>
      </w:r>
      <w:r w:rsidR="00322D96">
        <w:t xml:space="preserve"> </w:t>
      </w:r>
      <w:r w:rsidR="002726A4">
        <w:t xml:space="preserve">d.o.o., </w:t>
      </w:r>
      <w:r w:rsidR="00B56609">
        <w:t>Zadar</w:t>
      </w:r>
      <w:r w:rsidR="002726A4">
        <w:t xml:space="preserve">, </w:t>
      </w:r>
      <w:r w:rsidR="00B56609">
        <w:t>R.</w:t>
      </w:r>
      <w:r w:rsidR="00A92DC0">
        <w:t xml:space="preserve"> </w:t>
      </w:r>
      <w:r w:rsidR="00B56609">
        <w:t>K. Jeretova 1</w:t>
      </w:r>
      <w:r w:rsidR="002726A4">
        <w:t xml:space="preserve">, </w:t>
      </w:r>
      <w:r w:rsidR="00B56609">
        <w:t>Zadar</w:t>
      </w:r>
      <w:r w:rsidR="002726A4">
        <w:t xml:space="preserve">, OIB: </w:t>
      </w:r>
      <w:r w:rsidR="00B56609">
        <w:t>47793974146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5774DB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5774DB">
        <w:t>13.</w:t>
      </w:r>
      <w:r w:rsidR="00E73EFD">
        <w:t xml:space="preserve"> </w:t>
      </w:r>
      <w:r w:rsidR="005774DB">
        <w:t>veljače 2018</w:t>
      </w:r>
      <w:r w:rsidR="00E73EFD">
        <w:t>.</w:t>
      </w:r>
      <w:r w:rsidRPr="006A62B7">
        <w:t xml:space="preserve">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B56609">
        <w:t>ELEGANTNA RADNA ODJEĆA d.o.o., Zadar, R.K. Jeretova 1, Zadar, OIB: 47793974146</w:t>
      </w:r>
      <w:r w:rsidRPr="006A62B7">
        <w:t xml:space="preserve">, stečajni postupak otvoren je dana </w:t>
      </w:r>
      <w:r w:rsidR="005774DB">
        <w:t>13. veljače 2018</w:t>
      </w:r>
      <w:r w:rsidRPr="006A62B7">
        <w:t xml:space="preserve">. u </w:t>
      </w:r>
      <w:r w:rsidR="00A92DC0">
        <w:t>14,15</w:t>
      </w:r>
      <w:r w:rsidRPr="006A62B7">
        <w:t xml:space="preserve"> sati kada je ovo rješenje o otvaranju stečajnog postupka istaknuto na </w:t>
      </w:r>
      <w:r>
        <w:t>e-</w:t>
      </w:r>
      <w:r w:rsidRPr="006A62B7">
        <w:t>oglasnoj ploči suda.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186D9B" w:rsidR="00590943" w:rsidRPr="00272170">
      <w:pPr>
        <w:ind w:hanging="705" w:left="705"/>
        <w:jc w:val="both"/>
      </w:pPr>
      <w:r>
        <w:t>II</w:t>
      </w:r>
      <w:r w:rsidRPr="006A62B7">
        <w:tab/>
      </w:r>
      <w:r w:rsidR="005774DB" w:rsidRPr="005774DB">
        <w:t>Ante Vukašina</w:t>
      </w:r>
      <w:r w:rsidR="006F0EC9" w:rsidRPr="005774DB">
        <w:t xml:space="preserve"> iz Zadra, </w:t>
      </w:r>
      <w:r w:rsidR="005774DB" w:rsidRPr="005774DB">
        <w:t>Dr. Franje Tuđmana 46C</w:t>
      </w:r>
      <w:r w:rsidR="006F0EC9" w:rsidRPr="005774DB">
        <w:t>, OIB :</w:t>
      </w:r>
      <w:r w:rsidR="005774DB" w:rsidRPr="005774DB">
        <w:t>65643961597</w:t>
      </w:r>
      <w:r w:rsidR="005774DB">
        <w:rPr>
          <w:b/>
        </w:rPr>
        <w:t>,</w:t>
      </w:r>
      <w:r w:rsidRPr="001433E2">
        <w:rPr>
          <w:b/>
        </w:rPr>
        <w:t xml:space="preserve"> </w:t>
      </w:r>
      <w:r w:rsidRPr="00272170">
        <w:t>imenuje</w:t>
      </w:r>
      <w:r>
        <w:t xml:space="preserve"> </w:t>
      </w:r>
      <w:r w:rsidRPr="00272170">
        <w:t>se za stečajnog upravitelja.</w:t>
      </w:r>
    </w:p>
    <w:p w:rsidRDefault="00590943" w:rsidP="006A62B7" w:rsidR="00590943" w:rsidRPr="00272170">
      <w:pPr>
        <w:ind w:hanging="753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B56609">
        <w:t>ELEGANTNA RADNA ODJEĆA d.o.o., Zadar</w:t>
      </w:r>
      <w:r w:rsidR="00A92DC0">
        <w:t>, . K. Jeretova 1, Zadar, OIB: 47793974146.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3F68D8" w:rsidP="003F68D8" w:rsidR="003F68D8">
      <w:pPr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="00A92DC0">
        <w:t xml:space="preserve">izgradnji </w:t>
      </w:r>
      <w:r w:rsidRPr="00A16FFE">
        <w:t>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1144F4" w:rsidR="00590943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322D96">
        <w:t>30</w:t>
      </w:r>
      <w:r w:rsidR="002726A4">
        <w:t xml:space="preserve">. </w:t>
      </w:r>
      <w:r w:rsidR="00B56609">
        <w:t>svibnja</w:t>
      </w:r>
      <w:r w:rsidR="001433E2">
        <w:t xml:space="preserve"> 2016</w:t>
      </w:r>
      <w:r w:rsidRPr="00CE76CB">
        <w:t xml:space="preserve">. pokrenut je prethodni postupak nad dužnikom </w:t>
      </w:r>
      <w:r w:rsidR="00B56609">
        <w:t>ELEGANTNA RADNA ODJEĆA d.o.o., Zadar</w:t>
      </w:r>
      <w:r w:rsidR="00A83963">
        <w:t>.</w:t>
      </w:r>
    </w:p>
    <w:p w:rsidRDefault="00590943" w:rsidP="006A62B7" w:rsidR="001433E2">
      <w:pPr>
        <w:jc w:val="both"/>
      </w:pPr>
      <w:r w:rsidRPr="006A62B7">
        <w:t xml:space="preserve">          Rješenjem</w:t>
      </w:r>
      <w:r>
        <w:t xml:space="preserve"> ovog suda br. 1</w:t>
      </w:r>
      <w:r w:rsidR="00660058">
        <w:t xml:space="preserve"> </w:t>
      </w:r>
      <w:r>
        <w:t>St-</w:t>
      </w:r>
      <w:r w:rsidR="00B56609">
        <w:t>795</w:t>
      </w:r>
      <w:r>
        <w:t>/</w:t>
      </w:r>
      <w:r w:rsidR="001433E2">
        <w:t>16</w:t>
      </w:r>
      <w:r>
        <w:t>-</w:t>
      </w:r>
      <w:r w:rsidR="00B56609">
        <w:t>11</w:t>
      </w:r>
      <w:r w:rsidRPr="006A62B7">
        <w:t xml:space="preserve"> od </w:t>
      </w:r>
      <w:r>
        <w:t xml:space="preserve">dana </w:t>
      </w:r>
      <w:r w:rsidR="00B56609">
        <w:t>29</w:t>
      </w:r>
      <w:r w:rsidR="002726A4">
        <w:t xml:space="preserve">. </w:t>
      </w:r>
      <w:r w:rsidR="00B56609">
        <w:t>lipnja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B56609">
        <w:t>1</w:t>
      </w:r>
      <w:r w:rsidR="002F1E38">
        <w:t xml:space="preserve">. </w:t>
      </w:r>
      <w:r w:rsidR="00B56609">
        <w:t>srpnja</w:t>
      </w:r>
      <w:r w:rsidRPr="001433E2">
        <w:t xml:space="preserve"> 2016., temeljem čega je rok za uplatu predujma istekao dana </w:t>
      </w:r>
      <w:r w:rsidR="00E73EFD">
        <w:t>25. srpnja</w:t>
      </w:r>
      <w:r w:rsidRPr="001433E2">
        <w:t xml:space="preserve"> 2016. 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2726A4" w:rsidP="002726A4" w:rsidR="002726A4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2726A4" w:rsidP="002726A4" w:rsidR="002726A4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2726A4" w:rsidP="002726A4" w:rsidR="002726A4">
      <w:pPr>
        <w:ind w:firstLine="708"/>
        <w:jc w:val="both"/>
      </w:pPr>
      <w:r>
        <w:t>Stoga je odlučeno kao u izreci.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5774DB">
        <w:t>13. veljače 2018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 xml:space="preserve">Žalba se podnosi ovom sudu za Visoki trgovački sud Republike Hrvatske u dva primjerka u roku od 8 dana od </w:t>
      </w:r>
      <w:r w:rsidR="00A92DC0">
        <w:t>dostave</w:t>
      </w:r>
      <w:r w:rsidRPr="00240F6B">
        <w:t xml:space="preserve">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</w:t>
      </w:r>
      <w:r w:rsidR="00A92DC0">
        <w:t>12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2D96" w:rsidR="00322D96">
      <w:r>
        <w:separator/>
      </w:r>
    </w:p>
  </w:endnote>
  <w:endnote w:id="0" w:type="continuationSeparator">
    <w:p w:rsidRDefault="00322D96" w:rsidR="00322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2D96" w:rsidR="00322D96">
      <w:r>
        <w:separator/>
      </w:r>
    </w:p>
  </w:footnote>
  <w:footnote w:id="0" w:type="continuationSeparator">
    <w:p w:rsidRDefault="00322D96" w:rsidR="00322D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D96" w:rsidP="00825537" w:rsidR="00322D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2D96" w:rsidR="00322D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D96" w:rsidP="00825537" w:rsidR="00322D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07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2D96" w:rsidP="00825537" w:rsidR="00322D96" w:rsidRPr="006A62B7">
    <w:pPr>
      <w:pStyle w:val="Zaglavlje"/>
      <w:jc w:val="right"/>
    </w:pPr>
    <w:r w:rsidRPr="006A62B7">
      <w:t>Poslovni broj 1 St-</w:t>
    </w:r>
    <w:r w:rsidR="00B56609">
      <w:t>795</w:t>
    </w:r>
    <w:r>
      <w:t>/</w:t>
    </w:r>
    <w:r w:rsidR="00A92DC0">
      <w:t>20</w:t>
    </w:r>
    <w:r>
      <w:t>16</w:t>
    </w:r>
    <w:r w:rsidR="002F1E38">
      <w:t>-</w:t>
    </w:r>
    <w:r w:rsidR="00A92DC0">
      <w:t>15</w:t>
    </w:r>
  </w:p>
  <w:p w:rsidRDefault="00322D96" w:rsidP="00825537" w:rsidR="00322D96">
    <w:pPr>
      <w:pStyle w:val="Zaglavlje"/>
      <w:jc w:val="right"/>
      <w:rPr>
        <w:rFonts w:cs="Arial" w:hAnsi="Arial" w:ascii="Arial"/>
        <w:sz w:val="22"/>
        <w:szCs w:val="22"/>
      </w:rPr>
    </w:pPr>
  </w:p>
  <w:p w:rsidRDefault="00322D96" w:rsidP="00825537" w:rsidR="00322D96">
    <w:pPr>
      <w:pStyle w:val="Zaglavlje"/>
      <w:jc w:val="right"/>
      <w:rPr>
        <w:rFonts w:cs="Arial" w:hAnsi="Arial" w:ascii="Arial"/>
        <w:sz w:val="22"/>
        <w:szCs w:val="22"/>
      </w:rPr>
    </w:pPr>
  </w:p>
  <w:p w:rsidRDefault="00322D96" w:rsidP="00825537" w:rsidR="00322D96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D7790"/>
    <w:rsid w:val="001144F4"/>
    <w:rsid w:val="00117181"/>
    <w:rsid w:val="001433E2"/>
    <w:rsid w:val="001441EB"/>
    <w:rsid w:val="001540AB"/>
    <w:rsid w:val="00186D9B"/>
    <w:rsid w:val="00215D49"/>
    <w:rsid w:val="00216EE2"/>
    <w:rsid w:val="00236C5C"/>
    <w:rsid w:val="00272170"/>
    <w:rsid w:val="002726A4"/>
    <w:rsid w:val="002A25D5"/>
    <w:rsid w:val="002C1F71"/>
    <w:rsid w:val="002C3F74"/>
    <w:rsid w:val="002F1E38"/>
    <w:rsid w:val="00315BAD"/>
    <w:rsid w:val="00322D96"/>
    <w:rsid w:val="0034570F"/>
    <w:rsid w:val="003466FE"/>
    <w:rsid w:val="00347F8C"/>
    <w:rsid w:val="00353B45"/>
    <w:rsid w:val="003572C6"/>
    <w:rsid w:val="003A0F96"/>
    <w:rsid w:val="003F68D8"/>
    <w:rsid w:val="003F769A"/>
    <w:rsid w:val="00403476"/>
    <w:rsid w:val="00437E5E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4DB"/>
    <w:rsid w:val="00577A9F"/>
    <w:rsid w:val="00586017"/>
    <w:rsid w:val="00590943"/>
    <w:rsid w:val="005C6279"/>
    <w:rsid w:val="00610542"/>
    <w:rsid w:val="006167B4"/>
    <w:rsid w:val="00622B35"/>
    <w:rsid w:val="00626D21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586A"/>
    <w:rsid w:val="008718E5"/>
    <w:rsid w:val="00875BF2"/>
    <w:rsid w:val="0087616C"/>
    <w:rsid w:val="00893718"/>
    <w:rsid w:val="00896E93"/>
    <w:rsid w:val="008D17AE"/>
    <w:rsid w:val="008F0D7C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2DC0"/>
    <w:rsid w:val="00A9426A"/>
    <w:rsid w:val="00AB4171"/>
    <w:rsid w:val="00AB483A"/>
    <w:rsid w:val="00AD7687"/>
    <w:rsid w:val="00AE379E"/>
    <w:rsid w:val="00B033D7"/>
    <w:rsid w:val="00B20829"/>
    <w:rsid w:val="00B45C7F"/>
    <w:rsid w:val="00B50706"/>
    <w:rsid w:val="00B56609"/>
    <w:rsid w:val="00B604A8"/>
    <w:rsid w:val="00B85A8A"/>
    <w:rsid w:val="00BA5150"/>
    <w:rsid w:val="00BB0D8F"/>
    <w:rsid w:val="00BC2AA3"/>
    <w:rsid w:val="00BF40D3"/>
    <w:rsid w:val="00C35145"/>
    <w:rsid w:val="00C843A4"/>
    <w:rsid w:val="00CD2D99"/>
    <w:rsid w:val="00CE4609"/>
    <w:rsid w:val="00CE76CB"/>
    <w:rsid w:val="00CE7D3D"/>
    <w:rsid w:val="00D376EA"/>
    <w:rsid w:val="00D44545"/>
    <w:rsid w:val="00D6373B"/>
    <w:rsid w:val="00D67C25"/>
    <w:rsid w:val="00D7083B"/>
    <w:rsid w:val="00D83F1A"/>
    <w:rsid w:val="00DC0DCC"/>
    <w:rsid w:val="00E27A0D"/>
    <w:rsid w:val="00E37E40"/>
    <w:rsid w:val="00E64315"/>
    <w:rsid w:val="00E719C1"/>
    <w:rsid w:val="00E73EFD"/>
    <w:rsid w:val="00E93CD4"/>
    <w:rsid w:val="00EA42B5"/>
    <w:rsid w:val="00EB36A0"/>
    <w:rsid w:val="00EF5BFE"/>
    <w:rsid w:val="00EF7C9A"/>
    <w:rsid w:val="00F06CC6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507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7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7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7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7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507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7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7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7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7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St-795/2016</izvorni_sadrzaj>
    <derivirana_varijabla naziv="DomainObject.Predmet.OznakaBroj_1">St-795/2016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ELEGANTNA RADNA ODJEĆA d.o.o. za proizvodnju</izvorni_sadrzaj>
    <derivirana_varijabla naziv="DomainObject.Predmet.ProtustrankaFormated_1">  ELEGANTNA RADNA ODJEĆA d.o.o. za proizvodnju</derivirana_varijabla>
  </DomainObject.Predmet.ProtustrankaFormated>
  <DomainObject.Predmet.ProtustrankaFormatedOIB>
    <izvorni_sadrzaj>  ELEGANTNA RADNA ODJEĆA d.o.o. za proizvodnju, OIB 47793974146</izvorni_sadrzaj>
    <derivirana_varijabla naziv="DomainObject.Predmet.ProtustrankaFormatedOIB_1">  ELEGANTNA RADNA ODJEĆA d.o.o. za proizvodnju, OIB 47793974146</derivirana_varijabla>
  </DomainObject.Predmet.ProtustrankaFormatedOIB>
  <DomainObject.Predmet.ProtustrankaFormatedWithAdress>
    <izvorni_sadrzaj> ELEGANTNA RADNA ODJEĆA d.o.o. za proizvodnju, R.K. Jeretova 1, 23000 Zadar</izvorni_sadrzaj>
    <derivirana_varijabla naziv="DomainObject.Predmet.ProtustrankaFormatedWithAdress_1"> ELEGANTNA RADNA ODJEĆA d.o.o. za proizvodnju, R.K. Jeretova 1, 23000 Zadar</derivirana_varijabla>
  </DomainObject.Predmet.ProtustrankaFormatedWithAdress>
  <DomainObject.Predmet.ProtustrankaFormatedWithAdressOIB>
    <izvorni_sadrzaj> ELEGANTNA RADNA ODJEĆA d.o.o. za proizvodnju, OIB 47793974146, R.K. Jeretova 1, 23000 Zadar</izvorni_sadrzaj>
    <derivirana_varijabla naziv="DomainObject.Predmet.ProtustrankaFormatedWithAdressOIB_1"> ELEGANTNA RADNA ODJEĆA d.o.o. za proizvodnju, OIB 47793974146, R.K. Jeretova 1, 23000 Zadar</derivirana_varijabla>
  </DomainObject.Predmet.ProtustrankaFormatedWithAdressOIB>
  <DomainObject.Predmet.ProtustrankaWithAdress>
    <izvorni_sadrzaj>ELEGANTNA RADNA ODJEĆA d.o.o. za proizvodnju R.K. Jeretova 1, 23000 Zadar</izvorni_sadrzaj>
    <derivirana_varijabla naziv="DomainObject.Predmet.ProtustrankaWithAdress_1">ELEGANTNA RADNA ODJEĆA d.o.o. za proizvodnju R.K. Jeretova 1, 23000 Zadar</derivirana_varijabla>
  </DomainObject.Predmet.ProtustrankaWithAdress>
  <DomainObject.Predmet.ProtustrankaWithAdressOIB>
    <izvorni_sadrzaj>ELEGANTNA RADNA ODJEĆA d.o.o. za proizvodnju, OIB 47793974146, R.K. Jeretova 1, 23000 Zadar</izvorni_sadrzaj>
    <derivirana_varijabla naziv="DomainObject.Predmet.ProtustrankaWithAdressOIB_1">ELEGANTNA RADNA ODJEĆA d.o.o. za proizvodnju, OIB 47793974146, R.K. Jeretova 1, 23000 Zadar</derivirana_varijabla>
  </DomainObject.Predmet.ProtustrankaWithAdressOIB>
  <DomainObject.Predmet.ProtustrankaNazivFormated>
    <izvorni_sadrzaj>ELEGANTNA RADNA ODJEĆA d.o.o. za proizvodnju</izvorni_sadrzaj>
    <derivirana_varijabla naziv="DomainObject.Predmet.ProtustrankaNazivFormated_1">ELEGANTNA RADNA ODJEĆA d.o.o. za proizvodnju</derivirana_varijabla>
  </DomainObject.Predmet.ProtustrankaNazivFormated>
  <DomainObject.Predmet.ProtustrankaNazivFormatedOIB>
    <izvorni_sadrzaj>ELEGANTNA RADNA ODJEĆA d.o.o. za proizvodnju, OIB 47793974146</izvorni_sadrzaj>
    <derivirana_varijabla naziv="DomainObject.Predmet.ProtustrankaNazivFormatedOIB_1">ELEGANTNA RADNA ODJEĆA d.o.o. za proizvodnju, OIB 47793974146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ELEGANTNA RADNA ODJEĆA d.o.o. za proizvodnju</item>
    </izvorni_sadrzaj>
    <derivirana_varijabla naziv="DomainObject.Predmet.ProtuStrankaListFormated_1">
      <item>ELEGANTNA RADNA ODJEĆA d.o.o. za proizvodnju</item>
    </derivirana_varijabla>
  </DomainObject.Predmet.ProtuStrankaListFormated>
  <DomainObject.Predmet.ProtuStrankaListFormatedOIB>
    <izvorni_sadrzaj>
      <item>ELEGANTNA RADNA ODJEĆA d.o.o. za proizvodnju, OIB 47793974146</item>
    </izvorni_sadrzaj>
    <derivirana_varijabla naziv="DomainObject.Predmet.ProtuStrankaListFormatedOIB_1">
      <item>ELEGANTNA RADNA ODJEĆA d.o.o. za proizvodnju, OIB 47793974146</item>
    </derivirana_varijabla>
  </DomainObject.Predmet.ProtuStrankaListFormatedOIB>
  <DomainObject.Predmet.ProtuStrankaListFormatedWithAdress>
    <izvorni_sadrzaj>
      <item>ELEGANTNA RADNA ODJEĆA d.o.o. za proizvodnju, R.K. Jeretova 1, 23000 Zadar</item>
    </izvorni_sadrzaj>
    <derivirana_varijabla naziv="DomainObject.Predmet.ProtuStrankaListFormatedWithAdress_1">
      <item>ELEGANTNA RADNA ODJEĆA d.o.o. za proizvodnju, R.K. Jeretova 1, 23000 Zadar</item>
    </derivirana_varijabla>
  </DomainObject.Predmet.ProtuStrankaListFormatedWithAdress>
  <DomainObject.Predmet.ProtuStrankaListFormatedWithAdressOIB>
    <izvorni_sadrzaj>
      <item>ELEGANTNA RADNA ODJEĆA d.o.o. za proizvodnju, OIB 47793974146, R.K. Jeretova 1, 23000 Zadar</item>
    </izvorni_sadrzaj>
    <derivirana_varijabla naziv="DomainObject.Predmet.ProtuStrankaListFormatedWithAdressOIB_1">
      <item>ELEGANTNA RADNA ODJEĆA d.o.o. za proizvodnju, OIB 47793974146, R.K. Jeretova 1, 23000 Zadar</item>
    </derivirana_varijabla>
  </DomainObject.Predmet.ProtuStrankaListFormatedWithAdressOIB>
  <DomainObject.Predmet.ProtuStrankaListNazivFormated>
    <izvorni_sadrzaj>
      <item>ELEGANTNA RADNA ODJEĆA d.o.o. za proizvodnju</item>
    </izvorni_sadrzaj>
    <derivirana_varijabla naziv="DomainObject.Predmet.ProtuStrankaListNazivFormated_1">
      <item>ELEGANTNA RADNA ODJEĆA d.o.o. za proizvodnju</item>
    </derivirana_varijabla>
  </DomainObject.Predmet.ProtuStrankaListNazivFormated>
  <DomainObject.Predmet.ProtuStrankaListNazivFormatedOIB>
    <izvorni_sadrzaj>
      <item>ELEGANTNA RADNA ODJEĆA d.o.o. za proizvodnju, OIB 47793974146</item>
    </izvorni_sadrzaj>
    <derivirana_varijabla naziv="DomainObject.Predmet.ProtuStrankaListNazivFormatedOIB_1">
      <item>ELEGANTNA RADNA ODJEĆA d.o.o. za proizvodnju, OIB 47793974146</item>
    </derivirana_varijabla>
  </DomainObject.Predmet.ProtuStrankaListNazivFormatedOIB>
  <DomainObject.Predmet.OstaliListFormated>
    <izvorni_sadrzaj>
      <item>Nikola Marinović</item>
    </izvorni_sadrzaj>
    <derivirana_varijabla naziv="DomainObject.Predmet.OstaliListFormated_1">
      <item>Nikola Marinović</item>
    </derivirana_varijabla>
  </DomainObject.Predmet.OstaliListFormated>
  <DomainObject.Predmet.OstaliListFormatedOIB>
    <izvorni_sadrzaj>
      <item>Nikola Marinović, OIB 49993577030</item>
    </izvorni_sadrzaj>
    <derivirana_varijabla naziv="DomainObject.Predmet.OstaliListFormatedOIB_1">
      <item>Nikola Marinović, OIB 49993577030</item>
    </derivirana_varijabla>
  </DomainObject.Predmet.OstaliListFormatedOIB>
  <DomainObject.Predmet.OstaliListFormatedWithAdress>
    <izvorni_sadrzaj>
      <item>Nikola Marinović, UL.7.DOMOBRANSKE PUKOVNIJE HV 39 (ranije: POLIČNIK, POLIČNIK, 43), 23241 Poličnik</item>
    </izvorni_sadrzaj>
    <derivirana_varijabla naziv="DomainObject.Predmet.OstaliListFormatedWithAdress_1">
      <item>Nikola Marinović, UL.7.DOMOBRANSKE PUKOVNIJE HV 39 (ranije: POLIČNIK, POLIČNIK, 43), 23241 Poličnik</item>
    </derivirana_varijabla>
  </DomainObject.Predmet.OstaliListFormatedWithAdress>
  <DomainObject.Predmet.OstaliListFormatedWithAdressOIB>
    <izvorni_sadrzaj>
      <item>Nikola Marinović, OIB 49993577030, UL.7.DOMOBRANSKE PUKOVNIJE HV 39 (ranije: POLIČNIK, POLIČNIK, 43), 23241 Poličnik</item>
    </izvorni_sadrzaj>
    <derivirana_varijabla naziv="DomainObject.Predmet.OstaliListFormatedWithAdressOIB_1">
      <item>Nikola Marinović, OIB 49993577030, UL.7.DOMOBRANSKE PUKOVNIJE HV 39 (ranije: POLIČNIK, POLIČNIK, 43), 23241 Poličnik</item>
    </derivirana_varijabla>
  </DomainObject.Predmet.OstaliListFormatedWithAdressOIB>
  <DomainObject.Predmet.OstaliListNazivFormated>
    <izvorni_sadrzaj>
      <item>Nikola Marinović</item>
    </izvorni_sadrzaj>
    <derivirana_varijabla naziv="DomainObject.Predmet.OstaliListNazivFormated_1">
      <item>Nikola Marinović</item>
    </derivirana_varijabla>
  </DomainObject.Predmet.OstaliListNazivFormated>
  <DomainObject.Predmet.OstaliListNazivFormatedOIB>
    <izvorni_sadrzaj>
      <item>Nikola Marinović, OIB 49993577030</item>
    </izvorni_sadrzaj>
    <derivirana_varijabla naziv="DomainObject.Predmet.OstaliListNazivFormatedOIB_1">
      <item>Nikola Marinović, OIB 49993577030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ELEGANTNA RADNA ODJEĆA d.o.o. za proizvodnju</izvorni_sadrzaj>
    <derivirana_varijabla naziv="DomainObject.Predmet.ProtustrankaIDrugi_1">ELEGANTNA RADNA ODJEĆA d.o.o. za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ELEGANTNA RADNA ODJEĆA d.o.o. za proizvodnju, OIB 47793974146, R.K. Jeretova 1, 23000 Zadar</izvorni_sadrzaj>
    <derivirana_varijabla naziv="DomainObject.Predmet.ProtustrankaIDrugiAdressOIB_1">ELEGANTNA RADNA ODJEĆA d.o.o. za proizvodnju, OIB 47793974146, R.K. Jeretova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ELEGANTNA RADNA ODJEĆA d.o.o. za proizvodnju</item>
      <item>Nikola Marinović</item>
    </izvorni_sadrzaj>
    <derivirana_varijabla naziv="DomainObject.Predmet.SudioniciListNaziv_1">
      <item>FINA</item>
      <item>ELEGANTNA RADNA ODJEĆA d.o.o. za proizvodnju</item>
      <item>Nikola Marinović</item>
    </derivirana_varijabla>
  </DomainObject.Predmet.SudioniciListNaziv>
  <DomainObject.Predmet.SudioniciListAdressOIB>
    <izvorni_sadrzaj>
      <item>FINA, OIB 85821130368</item>
      <item>ELEGANTNA RADNA ODJEĆA d.o.o. za proizvodnju, OIB 47793974146, R.K. Jeretova 1,23000 Zadar</item>
      <item>Nikola Marinović, OIB 49993577030, UL.7.DOMOBRANSKE PUKOVNIJE HV 39 (ranije: POLIČNIK, POLIČNIK, 43),23241 Poličnik</item>
    </izvorni_sadrzaj>
    <derivirana_varijabla naziv="DomainObject.Predmet.SudioniciListAdressOIB_1">
      <item>FINA, OIB 85821130368</item>
      <item>ELEGANTNA RADNA ODJEĆA d.o.o. za proizvodnju, OIB 47793974146, R.K. Jeretova 1,23000 Zadar</item>
      <item>Nikola Marinović, OIB 49993577030, UL.7.DOMOBRANSKE PUKOVNIJE HV 39 (ranije: POLIČNIK, POLIČNIK, 43),23241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47793974146</item>
      <item>, OIB 49993577030</item>
    </izvorni_sadrzaj>
    <derivirana_varijabla naziv="DomainObject.Predmet.SudioniciListNazivOIB_1">
      <item>, OIB 85821130368</item>
      <item>, OIB 47793974146</item>
      <item>, OIB 49993577030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622</properties:Words>
  <properties:Characters>3250</properties:Characters>
  <properties:Lines>92</properties:Lines>
  <properties:Paragraphs>40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2016-09-05T12:37:00Z</dcterms:created>
  <dc:creator>Ardena Bajlo</dc:creator>
  <cp:lastModifiedBy>Ardena Bajlo</cp:lastModifiedBy>
  <cp:lastPrinted>2015-03-02T10:10:00Z</cp:lastPrinted>
  <dcterms:modified xmlns:xsi="http://www.w3.org/2001/XMLSchema-instance" xsi:type="dcterms:W3CDTF">2018-02-13T09:07:00Z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