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a5c4" w14:paraId="00ca5c4" w:rsidRDefault="00675A64" w:rsidP="00FC1537" w:rsidR="00675A6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-663/15-5</w:t>
      </w:r>
    </w:p>
    <w:p w:rsidRDefault="00675A64" w:rsidP="00E87D86" w:rsidR="00675A64" w:rsidRPr="00FC1537">
      <w:pPr>
        <w:jc w:val="both"/>
      </w:pPr>
    </w:p>
    <w:p w:rsidRDefault="00675A64" w:rsidP="00E87D86" w:rsidR="00675A64" w:rsidRPr="00FC1537">
      <w:pPr>
        <w:jc w:val="both"/>
      </w:pPr>
    </w:p>
    <w:p w:rsidRDefault="00675A64" w:rsidP="00E87D86" w:rsidR="00675A64" w:rsidRPr="00FC1537">
      <w:pPr>
        <w:jc w:val="both"/>
      </w:pPr>
    </w:p>
    <w:p w:rsidRDefault="00675A64" w:rsidP="00E87D86" w:rsidR="00675A6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675A64" w:rsidP="00E87D86" w:rsidR="00675A6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675A64" w:rsidP="00FC1537" w:rsidR="00675A6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75A64" w:rsidP="00E87D86" w:rsidR="00675A6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75A64" w:rsidP="00E87D86" w:rsidR="00675A6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675A64" w:rsidP="00FC1537" w:rsidR="00675A64" w:rsidRPr="00FC1537">
      <w:pPr>
        <w:jc w:val="center"/>
      </w:pPr>
      <w:r>
        <w:t>R E P U B L I K A   H R V A T S K A</w:t>
      </w:r>
    </w:p>
    <w:p w:rsidRDefault="00675A64" w:rsidP="00E87D86" w:rsidR="00675A64"/>
    <w:p w:rsidRDefault="00675A64" w:rsidP="001F7D4E" w:rsidR="00675A64">
      <w:pPr>
        <w:jc w:val="center"/>
      </w:pPr>
      <w:r>
        <w:t>O G L A S</w:t>
      </w:r>
    </w:p>
    <w:p w:rsidRDefault="00675A64" w:rsidP="001F7D4E" w:rsidR="00675A64">
      <w:pPr>
        <w:jc w:val="center"/>
      </w:pPr>
    </w:p>
    <w:p w:rsidRDefault="00675A64" w:rsidP="001F7D4E" w:rsidR="00675A64" w:rsidRPr="00FC1537">
      <w:pPr>
        <w:jc w:val="center"/>
      </w:pPr>
    </w:p>
    <w:p w:rsidRDefault="00675A64" w:rsidP="00E87D86" w:rsidR="00675A6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HORTUS d.o.o.</w:t>
      </w:r>
      <w:r w:rsidR="00815FF0">
        <w:t>,</w:t>
      </w:r>
      <w:r>
        <w:t xml:space="preserve"> Zada</w:t>
      </w:r>
      <w:r w:rsidR="00815FF0">
        <w:t>r, Ulica Danijela Farlattija 90/</w:t>
      </w:r>
      <w:r>
        <w:t xml:space="preserve">E, Zadar, OIB: 25958683476,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16. studenoga 2015</w:t>
      </w:r>
      <w:r w:rsidRPr="00FC1537">
        <w:t xml:space="preserve">., dana </w:t>
      </w:r>
      <w:r w:rsidR="00304517">
        <w:t>12. siječnja 2016</w:t>
      </w:r>
      <w:r>
        <w:t xml:space="preserve">., objavio je </w:t>
      </w:r>
    </w:p>
    <w:p w:rsidRDefault="00675A64" w:rsidP="00E87D86" w:rsidR="00675A64">
      <w:pPr>
        <w:ind w:firstLine="720"/>
        <w:jc w:val="both"/>
      </w:pPr>
    </w:p>
    <w:p w:rsidRDefault="00675A64" w:rsidP="00E87D86" w:rsidR="00675A64">
      <w:pPr>
        <w:ind w:firstLine="720"/>
        <w:jc w:val="both"/>
      </w:pPr>
    </w:p>
    <w:p w:rsidRDefault="00675A64" w:rsidP="00083422" w:rsidR="00675A64" w:rsidRPr="00FC1537">
      <w:pPr>
        <w:jc w:val="center"/>
      </w:pPr>
      <w:r>
        <w:t>o g l a s</w:t>
      </w:r>
    </w:p>
    <w:p w:rsidRDefault="00675A64" w:rsidP="005C42A8" w:rsidR="00675A64">
      <w:pPr>
        <w:ind w:firstLine="315"/>
        <w:jc w:val="both"/>
      </w:pPr>
    </w:p>
    <w:p w:rsidRDefault="00675A64" w:rsidP="005C42A8" w:rsidR="00675A64">
      <w:pPr>
        <w:ind w:firstLine="315"/>
        <w:jc w:val="both"/>
      </w:pPr>
    </w:p>
    <w:p w:rsidRDefault="00675A64" w:rsidP="00DE074C" w:rsidR="00675A6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HORTUS d.o.o. Zadar, Ulica Danijela Farlattija 90 E, Zadar, OIB: 25958683476, </w:t>
      </w:r>
      <w:r w:rsidRPr="00FC1537">
        <w:t xml:space="preserve">iznosi </w:t>
      </w:r>
      <w:r>
        <w:rPr>
          <w:b/>
        </w:rPr>
        <w:t xml:space="preserve">13.968,66 </w:t>
      </w:r>
      <w:r>
        <w:t>kuna.</w:t>
      </w:r>
    </w:p>
    <w:p w:rsidRDefault="00675A64" w:rsidP="00E87D86" w:rsidR="00675A64" w:rsidRPr="00FC1537">
      <w:pPr>
        <w:jc w:val="both"/>
      </w:pPr>
    </w:p>
    <w:p w:rsidRDefault="00675A64" w:rsidP="00CD5142" w:rsidR="00675A64">
      <w:pPr>
        <w:jc w:val="both"/>
      </w:pPr>
      <w:r>
        <w:tab/>
        <w:t>2</w:t>
      </w:r>
      <w:r w:rsidRPr="00FC1537">
        <w:t>.  Poziva</w:t>
      </w:r>
      <w:r w:rsidR="00815FF0">
        <w:t>ju</w:t>
      </w:r>
      <w:r w:rsidRPr="00FC1537">
        <w:t xml:space="preserve"> se </w:t>
      </w:r>
      <w:r>
        <w:t>osob</w:t>
      </w:r>
      <w:r w:rsidR="00815FF0">
        <w:t>e</w:t>
      </w:r>
      <w:r>
        <w:t xml:space="preserve"> ovlašten</w:t>
      </w:r>
      <w:r w:rsidR="00815FF0">
        <w:t>e</w:t>
      </w:r>
      <w:r>
        <w:t xml:space="preserve"> po zakonu za zastupanje Kata Tokić iz Zadra, Ulica Danijela Farlattija 90/E, OIB: 03884617009, </w:t>
      </w:r>
      <w:r w:rsidR="00815FF0">
        <w:t>i Josip Tokić</w:t>
      </w:r>
      <w:r w:rsidR="00815FF0" w:rsidRPr="00815FF0">
        <w:t xml:space="preserve"> </w:t>
      </w:r>
      <w:r w:rsidR="00815FF0">
        <w:t xml:space="preserve">iz Zadra, Ulica Danijela Farlattija 90/E,  </w:t>
      </w:r>
      <w:r w:rsidRPr="00FC1537">
        <w:t>dužnika</w:t>
      </w:r>
      <w:r>
        <w:t xml:space="preserve"> HORTUS d.o.o.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675A64" w:rsidP="00CD5142" w:rsidR="00675A64">
      <w:pPr>
        <w:jc w:val="both"/>
      </w:pPr>
    </w:p>
    <w:p w:rsidRDefault="00675A64" w:rsidP="0049025B" w:rsidR="00675A6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675A64" w:rsidP="00CD5142" w:rsidR="00675A64">
      <w:pPr>
        <w:jc w:val="both"/>
      </w:pPr>
    </w:p>
    <w:p w:rsidRDefault="00675A64" w:rsidP="00CD5142" w:rsidR="00675A6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HORTUS d.o.o. Zadar, Ulica Danijela Farlattija 90 E, Zadar, OIB: 25958683476,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HORTUS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211-663-2015.</w:t>
      </w:r>
    </w:p>
    <w:p w:rsidRDefault="00675A64" w:rsidP="00CD5142" w:rsidR="00675A64">
      <w:pPr>
        <w:jc w:val="both"/>
      </w:pPr>
    </w:p>
    <w:p w:rsidRDefault="00675A64" w:rsidP="005C42A8" w:rsidR="00675A6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675A64" w:rsidP="00E523B5" w:rsidR="00675A64">
      <w:pPr>
        <w:ind w:firstLine="315"/>
        <w:jc w:val="both"/>
      </w:pPr>
    </w:p>
    <w:p w:rsidRDefault="00675A64" w:rsidP="00E87D86" w:rsidR="00675A64" w:rsidRPr="00FC1537">
      <w:pPr>
        <w:jc w:val="center"/>
      </w:pPr>
      <w:r w:rsidRPr="00FC1537">
        <w:t xml:space="preserve">U Zadru, </w:t>
      </w:r>
      <w:r w:rsidR="00304517">
        <w:t>12. siječnja 2016</w:t>
      </w:r>
      <w:r w:rsidRPr="00FC1537">
        <w:t xml:space="preserve">. </w:t>
      </w:r>
    </w:p>
    <w:p w:rsidRDefault="00675A64" w:rsidP="00E87D86" w:rsidR="00675A64" w:rsidRPr="00FC1537">
      <w:pPr>
        <w:jc w:val="center"/>
      </w:pPr>
    </w:p>
    <w:p w:rsidRDefault="00675A64" w:rsidP="00E87D86" w:rsidR="00675A64" w:rsidRPr="00FC1537">
      <w:pPr>
        <w:jc w:val="right"/>
      </w:pPr>
    </w:p>
    <w:p w:rsidRDefault="00675A64" w:rsidP="001945B8" w:rsidR="00675A6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675A64" w:rsidP="001945B8" w:rsidR="00675A6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675A64" w:rsidP="00B84EF6" w:rsidR="00675A64" w:rsidRPr="00FC1537">
      <w:pPr>
        <w:jc w:val="right"/>
      </w:pPr>
    </w:p>
    <w:p w:rsidRDefault="00675A64" w:rsidP="00B84EF6" w:rsidR="00675A64" w:rsidRPr="00FC1537">
      <w:pPr>
        <w:jc w:val="right"/>
      </w:pPr>
    </w:p>
    <w:p w:rsidRDefault="00675A64" w:rsidP="00B84EF6" w:rsidR="00675A64" w:rsidRPr="00FC1537"/>
    <w:p w:rsidRDefault="00675A64" w:rsidP="00E87D86" w:rsidR="00675A64" w:rsidRPr="00FC1537">
      <w:pPr>
        <w:jc w:val="both"/>
      </w:pPr>
    </w:p>
    <w:p w:rsidRDefault="00675A64" w:rsidP="00FC1537" w:rsidR="00675A64" w:rsidRPr="0049025B">
      <w:pPr>
        <w:ind w:firstLine="708" w:left="12"/>
        <w:jc w:val="both"/>
      </w:pPr>
      <w:r w:rsidRPr="0049025B">
        <w:t>DNA:</w:t>
      </w:r>
    </w:p>
    <w:p w:rsidRDefault="00675A64" w:rsidP="00E87D86" w:rsidR="00675A6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304517" w:rsidP="00304517" w:rsidR="00304517">
      <w:pPr>
        <w:numPr>
          <w:ilvl w:val="0"/>
          <w:numId w:val="2"/>
        </w:numPr>
        <w:jc w:val="both"/>
      </w:pPr>
      <w:r>
        <w:t>računovodstvo suda</w:t>
      </w:r>
    </w:p>
    <w:p w:rsidRDefault="00304517" w:rsidP="00304517" w:rsidR="00304517">
      <w:pPr>
        <w:numPr>
          <w:ilvl w:val="0"/>
          <w:numId w:val="2"/>
        </w:numPr>
        <w:jc w:val="both"/>
      </w:pPr>
      <w:r>
        <w:t>u spis</w:t>
      </w:r>
    </w:p>
    <w:p w:rsidRDefault="00675A64" w:rsidP="00E87D86" w:rsidR="00675A6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675A64" w:rsidP="00E87D86" w:rsidR="00675A64" w:rsidRPr="00083422">
      <w:pPr>
        <w:ind w:firstLine="720"/>
        <w:jc w:val="both"/>
        <w:rPr>
          <w:b/>
        </w:rPr>
      </w:pPr>
    </w:p>
    <w:p w:rsidRDefault="00675A64" w:rsidP="00E87D86" w:rsidR="00675A64" w:rsidRPr="00FC1537">
      <w:pPr>
        <w:ind w:firstLine="720"/>
        <w:jc w:val="both"/>
      </w:pPr>
    </w:p>
    <w:p w:rsidRDefault="00675A64" w:rsidP="00E87D86" w:rsidR="00675A64" w:rsidRPr="00FC1537"/>
    <w:p w:rsidRDefault="00675A64" w:rsidP="00E87D86" w:rsidR="00675A64" w:rsidRPr="00FC1537"/>
    <w:p w:rsidRDefault="00675A64" w:rsidR="00675A64" w:rsidRPr="00FC1537"/>
    <w:sectPr w:rsidSect="00381900" w:rsidR="00675A64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A64" w:rsidP="00381900" w:rsidR="00675A64">
      <w:r>
        <w:separator/>
      </w:r>
    </w:p>
  </w:endnote>
  <w:endnote w:id="0" w:type="continuationSeparator">
    <w:p w:rsidRDefault="00675A64" w:rsidP="00381900" w:rsidR="00675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A64" w:rsidP="00381900" w:rsidR="00675A64">
      <w:r>
        <w:separator/>
      </w:r>
    </w:p>
  </w:footnote>
  <w:footnote w:id="0" w:type="continuationSeparator">
    <w:p w:rsidRDefault="00675A64" w:rsidP="00381900" w:rsidR="00675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517" w:rsidP="00FC1537" w:rsidR="00675A6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D35EA">
      <w:rPr>
        <w:noProof/>
      </w:rPr>
      <w:t>2</w:t>
    </w:r>
    <w:r>
      <w:rPr>
        <w:noProof/>
      </w:rPr>
      <w:fldChar w:fldCharType="end"/>
    </w:r>
    <w:r w:rsidR="00675A64">
      <w:tab/>
    </w:r>
    <w:r w:rsidR="00675A64">
      <w:tab/>
      <w:t xml:space="preserve">Poslovni broj: </w:t>
    </w:r>
    <w:r w:rsidR="00675A64" w:rsidRPr="00FC1537">
      <w:t>1 St</w:t>
    </w:r>
    <w:r w:rsidR="00675A64">
      <w:t>-663/15-5</w:t>
    </w:r>
  </w:p>
  <w:p w:rsidRDefault="00675A64" w:rsidR="00675A64">
    <w:pPr>
      <w:pStyle w:val="Zaglavlje"/>
      <w:jc w:val="center"/>
    </w:pPr>
  </w:p>
  <w:p w:rsidRDefault="00675A64" w:rsidP="00FC1537" w:rsidR="00675A6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304517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87490"/>
    <w:rsid w:val="005B1954"/>
    <w:rsid w:val="005C42A8"/>
    <w:rsid w:val="005F2D85"/>
    <w:rsid w:val="00631196"/>
    <w:rsid w:val="00655D68"/>
    <w:rsid w:val="0065727A"/>
    <w:rsid w:val="00663483"/>
    <w:rsid w:val="00675A64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15FF0"/>
    <w:rsid w:val="00840CEA"/>
    <w:rsid w:val="008A3E45"/>
    <w:rsid w:val="008C4F28"/>
    <w:rsid w:val="008D0D9C"/>
    <w:rsid w:val="009422F5"/>
    <w:rsid w:val="009427F2"/>
    <w:rsid w:val="009555F3"/>
    <w:rsid w:val="00982D51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AD35EA"/>
    <w:rsid w:val="00B16FF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1F7A"/>
    <w:rsid w:val="00EF23CF"/>
    <w:rsid w:val="00EF6429"/>
    <w:rsid w:val="00F21612"/>
    <w:rsid w:val="00F32BF4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3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18088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5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St-663/2015</izvorni_sadrzaj>
    <derivirana_varijabla naziv="DomainObject.Predmet.OznakaBroj_1">St-663/2015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HORTUS društvo s ograničenom odgovornošću za uslužne djelatnosti u biljnoj proizvodnji, hortikulturni inženjering i trgovinu</izvorni_sadrzaj>
    <derivirana_varijabla naziv="DomainObject.Predmet.ProtustrankaFormated_1">  HORTUS društvo s ograničenom odgovornošću za uslužne djelatnosti u biljnoj proizvodnji, hortikulturni inženjering i trgovinu</derivirana_varijabla>
  </DomainObject.Predmet.ProtustrankaFormated>
  <DomainObject.Predmet.ProtustrankaFormatedOIB>
    <izvorni_sadrzaj>  HORTUS društvo s ograničenom odgovornošću za uslužne djelatnosti u biljnoj proizvodnji, hortikulturni inženjering i trgovinu, OIB 25958683476</izvorni_sadrzaj>
    <derivirana_varijabla naziv="DomainObject.Predmet.ProtustrankaFormatedOIB_1">  HORTUS društvo s ograničenom odgovornošću za uslužne djelatnosti u biljnoj proizvodnji, hortikulturni inženjering i trgovinu, OIB 25958683476</derivirana_varijabla>
  </DomainObject.Predmet.ProtustrankaFormatedOIB>
  <DomainObject.Predmet.ProtustrankaFormatedWithAdress>
    <izvorni_sadrzaj> HORTUS društvo s ograničenom odgovornošću za uslužne djelatnosti u biljnoj proizvodnji, hortikulturni inženjering i trgovinu, Ulica Danijela Farlattija 90E, 23000 Zadar</izvorni_sadrzaj>
    <derivirana_varijabla naziv="DomainObject.Predmet.ProtustrankaFormatedWithAdress_1"> HORTUS društvo s ograničenom odgovornošću za uslužne djelatnosti u biljnoj proizvodnji, hortikulturni inženjering i trgovinu, Ulica Danijela Farlattija 90E, 23000 Zadar</derivirana_varijabla>
  </DomainObject.Predmet.ProtustrankaFormatedWithAdress>
  <DomainObject.Predmet.ProtustrankaFormatedWithAdressOIB>
    <izvorni_sadrzaj> HORTUS društvo s ograničenom odgovornošću za uslužne djelatnosti u biljnoj proizvodnji, hortikulturni inženjering i trgovinu, OIB 25958683476, Ulica Danijela Farlattija 90E, 23000 Zadar</izvorni_sadrzaj>
    <derivirana_varijabla naziv="DomainObject.Predmet.ProtustrankaFormatedWithAdressOIB_1"> HORTUS društvo s ograničenom odgovornošću za uslužne djelatnosti u biljnoj proizvodnji, hortikulturni inženjering i trgovinu, OIB 25958683476, Ulica Danijela Farlattija 90E, 23000 Zadar</derivirana_varijabla>
  </DomainObject.Predmet.ProtustrankaFormatedWithAdressOIB>
  <DomainObject.Predmet.ProtustrankaWithAdress>
    <izvorni_sadrzaj>HORTUS društvo s ograničenom odgovornošću za uslužne djelatnosti u biljnoj proizvodnji, hortikulturni inženjering i trgovinu Ulica Danijela Farlattija 90E, 23000 Zadar</izvorni_sadrzaj>
    <derivirana_varijabla naziv="DomainObject.Predmet.ProtustrankaWithAdress_1">HORTUS društvo s ograničenom odgovornošću za uslužne djelatnosti u biljnoj proizvodnji, hortikulturni inženjering i trgovinu Ulica Danijela Farlattija 90E, 23000 Zadar</derivirana_varijabla>
  </DomainObject.Predmet.ProtustrankaWithAdress>
  <DomainObject.Predmet.ProtustrankaWithAdressOIB>
    <izvorni_sadrzaj>HORTUS društvo s ograničenom odgovornošću za uslužne djelatnosti u biljnoj proizvodnji, hortikulturni inženjering i trgovinu, OIB 25958683476, Ulica Danijela Farlattija 90E, 23000 Zadar</izvorni_sadrzaj>
    <derivirana_varijabla naziv="DomainObject.Predmet.ProtustrankaWithAdressOIB_1">HORTUS društvo s ograničenom odgovornošću za uslužne djelatnosti u biljnoj proizvodnji, hortikulturni inženjering i trgovinu, OIB 25958683476, Ulica Danijela Farlattija 90E, 23000 Zadar</derivirana_varijabla>
  </DomainObject.Predmet.ProtustrankaWithAdressOIB>
  <DomainObject.Predmet.ProtustrankaNazivFormated>
    <izvorni_sadrzaj>HORTUS društvo s ograničenom odgovornošću za uslužne djelatnosti u biljnoj proizvodnji, hortikulturni inženjering i trgovinu</izvorni_sadrzaj>
    <derivirana_varijabla naziv="DomainObject.Predmet.ProtustrankaNazivFormated_1">HORTUS društvo s ograničenom odgovornošću za uslužne djelatnosti u biljnoj proizvodnji, hortikulturni inženjering i trgovinu</derivirana_varijabla>
  </DomainObject.Predmet.ProtustrankaNazivFormated>
  <DomainObject.Predmet.ProtustrankaNazivFormatedOIB>
    <izvorni_sadrzaj>HORTUS društvo s ograničenom odgovornošću za uslužne djelatnosti u biljnoj proizvodnji, hortikulturni inženjering i trgovinu, OIB 25958683476</izvorni_sadrzaj>
    <derivirana_varijabla naziv="DomainObject.Predmet.ProtustrankaNazivFormatedOIB_1">HORTUS društvo s ograničenom odgovornošću za uslužne djelatnosti u biljnoj proizvodnji, hortikulturni inženjering i trgovinu, OIB 25958683476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13968.66</izvorni_sadrzaj>
    <derivirana_varijabla naziv="DomainObject.Predmet.TrenutnaVrijednost_1">13968.66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HORTUS društvo s ograničenom odgovornošću za uslužne djelatnosti u biljnoj proizvodnji, hortikulturni inženjering i trgovinu</item>
    </izvorni_sadrzaj>
    <derivirana_varijabla naziv="DomainObject.Predmet.ProtuStrankaListFormated_1">
      <item>HORTUS društvo s ograničenom odgovornošću za uslužne djelatnosti u biljnoj proizvodnji, hortikulturni inženjering i trgovinu</item>
    </derivirana_varijabla>
  </DomainObject.Predmet.ProtuStrankaListFormated>
  <DomainObject.Predmet.ProtuStrankaListFormatedOIB>
    <izvorni_sadrzaj>
      <item>HORTUS društvo s ograničenom odgovornošću za uslužne djelatnosti u biljnoj proizvodnji, hortikulturni inženjering i trgovinu, OIB 25958683476</item>
    </izvorni_sadrzaj>
    <derivirana_varijabla naziv="DomainObject.Predmet.ProtuStrankaListFormatedOIB_1">
      <item>HORTUS društvo s ograničenom odgovornošću za uslužne djelatnosti u biljnoj proizvodnji, hortikulturni inženjering i trgovinu, OIB 25958683476</item>
    </derivirana_varijabla>
  </DomainObject.Predmet.ProtuStrankaListFormatedOIB>
  <DomainObject.Predmet.ProtuStrankaListFormatedWithAdress>
    <izvorni_sadrzaj>
      <item>HORTUS društvo s ograničenom odgovornošću za uslužne djelatnosti u biljnoj proizvodnji, hortikulturni inženjering i trgovinu, Ulica Danijela Farlattija 90E, 23000 Zadar</item>
    </izvorni_sadrzaj>
    <derivirana_varijabla naziv="DomainObject.Predmet.ProtuStrankaListFormatedWithAdress_1">
      <item>HORTUS društvo s ograničenom odgovornošću za uslužne djelatnosti u biljnoj proizvodnji, hortikulturni inženjering i trgovinu, Ulica Danijela Farlattija 90E, 23000 Zadar</item>
    </derivirana_varijabla>
  </DomainObject.Predmet.ProtuStrankaListFormatedWithAdress>
  <DomainObject.Predmet.ProtuStrankaListFormatedWithAdressOIB>
    <izvorni_sadrzaj>
      <item>HORTUS društvo s ograničenom odgovornošću za uslužne djelatnosti u biljnoj proizvodnji, hortikulturni inženjering i trgovinu, OIB 25958683476, Ulica Danijela Farlattija 90E, 23000 Zadar</item>
    </izvorni_sadrzaj>
    <derivirana_varijabla naziv="DomainObject.Predmet.ProtuStrankaListFormatedWithAdressOIB_1">
      <item>HORTUS društvo s ograničenom odgovornošću za uslužne djelatnosti u biljnoj proizvodnji, hortikulturni inženjering i trgovinu, OIB 25958683476, Ulica Danijela Farlattija 90E, 23000 Zadar</item>
    </derivirana_varijabla>
  </DomainObject.Predmet.ProtuStrankaListFormatedWithAdressOIB>
  <DomainObject.Predmet.ProtuStrankaListNazivFormated>
    <izvorni_sadrzaj>
      <item>HORTUS društvo s ograničenom odgovornošću za uslužne djelatnosti u biljnoj proizvodnji, hortikulturni inženjering i trgovinu</item>
    </izvorni_sadrzaj>
    <derivirana_varijabla naziv="DomainObject.Predmet.ProtuStrankaListNazivFormated_1">
      <item>HORTUS društvo s ograničenom odgovornošću za uslužne djelatnosti u biljnoj proizvodnji, hortikulturni inženjering i trgovinu</item>
    </derivirana_varijabla>
  </DomainObject.Predmet.ProtuStrankaListNazivFormated>
  <DomainObject.Predmet.ProtuStrankaListNazivFormatedOIB>
    <izvorni_sadrzaj>
      <item>HORTUS društvo s ograničenom odgovornošću za uslužne djelatnosti u biljnoj proizvodnji, hortikulturni inženjering i trgovinu, OIB 25958683476</item>
    </izvorni_sadrzaj>
    <derivirana_varijabla naziv="DomainObject.Predmet.ProtuStrankaListNazivFormatedOIB_1">
      <item>HORTUS društvo s ograničenom odgovornošću za uslužne djelatnosti u biljnoj proizvodnji, hortikulturni inženjering i trgovinu, OIB 25958683476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HORTUS društvo s ograničenom odgovornošću za uslužne djelatnosti u biljnoj proizvodnji, hortikulturni inženjering i trgovinu</izvorni_sadrzaj>
    <derivirana_varijabla naziv="DomainObject.Predmet.ProtustrankaIDrugi_1">HORTUS društvo s ograničenom odgovornošću za uslužne djelatnosti u biljnoj proizvodnji, hortikulturni inženjering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HORTUS društvo s ograničenom odgovornošću za uslužne djelatnosti u biljnoj proizvodnji, hortikulturni inženjering i trgovinu, OIB 25958683476, Ulica Danijela Farlattija 90E, 23000 Zadar</izvorni_sadrzaj>
    <derivirana_varijabla naziv="DomainObject.Predmet.ProtustrankaIDrugiAdressOIB_1">HORTUS društvo s ograničenom odgovornošću za uslužne djelatnosti u biljnoj proizvodnji, hortikulturni inženjering i trgovinu, OIB 25958683476, Ulica Danijela Farlattija 90E,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HORTUS društvo s ograničenom odgovornošću za uslužne djelatnosti u biljnoj proizvodnji, hortikulturni inženjering i trgovinu</item>
      <item>FINA</item>
    </izvorni_sadrzaj>
    <derivirana_varijabla naziv="DomainObject.Predmet.SudioniciListNaziv_1">
      <item>HORTUS društvo s ograničenom odgovornošću za uslužne djelatnosti u biljnoj proizvodnji, hortikulturni inženjering i trgovinu</item>
      <item>FINA</item>
    </derivirana_varijabla>
  </DomainObject.Predmet.SudioniciListNaziv>
  <DomainObject.Predmet.SudioniciListAdressOIB>
    <izvorni_sadrzaj>
      <item>HORTUS društvo s ograničenom odgovornošću za uslužne djelatnosti u biljnoj proizvodnji, hortikulturni inženjering i trgovinu, OIB 25958683476, Ulica Danijela Farlattija 90E,23000 Zadar</item>
      <item>FINA, OIB 85821130368</item>
    </izvorni_sadrzaj>
    <derivirana_varijabla naziv="DomainObject.Predmet.SudioniciListAdressOIB_1">
      <item>HORTUS društvo s ograničenom odgovornošću za uslužne djelatnosti u biljnoj proizvodnji, hortikulturni inženjering i trgovinu, OIB 25958683476, Ulica Danijela Farlattija 90E,23000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25958683476</item>
      <item>, OIB 85821130368</item>
    </izvorni_sadrzaj>
    <derivirana_varijabla naziv="DomainObject.Predmet.SudioniciListNazivOIB_1">
      <item>, OIB 25958683476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445</properties:Words>
  <properties:Characters>2261</properties:Characters>
  <properties:Lines>71</properties:Lines>
  <properties:Paragraphs>20</properties:Paragraphs>
  <properties:TotalTime>32</properties:TotalTime>
  <properties:ScaleCrop>false</properties:ScaleCrop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2016-01-14T06:53:00Z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