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4a35" w14:paraId="6d04a3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057DAD">
        <w:t>486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F90EE3">
        <w:t>4</w:t>
      </w:r>
      <w:r w:rsidR="00057DAD">
        <w:t>86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A6721F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57DAD">
        <w:t xml:space="preserve">ENERGANA VRHOVINE d.o.o., OIB 30549177685, Zagreb, </w:t>
      </w:r>
      <w:proofErr w:type="spellStart"/>
      <w:r w:rsidR="00057DAD">
        <w:t>Rockefellerova</w:t>
      </w:r>
      <w:proofErr w:type="spellEnd"/>
      <w:r w:rsidR="00057DAD">
        <w:t xml:space="preserve"> 20</w:t>
      </w:r>
      <w:r w:rsidR="0062166A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57DAD">
        <w:t>351,79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A6721F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F71A5"/>
    <w:rsid w:val="00101281"/>
    <w:rsid w:val="00194DE9"/>
    <w:rsid w:val="00215918"/>
    <w:rsid w:val="002E7A51"/>
    <w:rsid w:val="00332636"/>
    <w:rsid w:val="003A1D14"/>
    <w:rsid w:val="004B4B7E"/>
    <w:rsid w:val="00524D3D"/>
    <w:rsid w:val="006156D0"/>
    <w:rsid w:val="0062166A"/>
    <w:rsid w:val="0064498B"/>
    <w:rsid w:val="00703E35"/>
    <w:rsid w:val="00726015"/>
    <w:rsid w:val="007D6D1C"/>
    <w:rsid w:val="008C31DE"/>
    <w:rsid w:val="009A248B"/>
    <w:rsid w:val="00A6721F"/>
    <w:rsid w:val="00AF31FC"/>
    <w:rsid w:val="00B00AAF"/>
    <w:rsid w:val="00BC1743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St-2486/2015</izvorni_sadrzaj>
    <derivirana_varijabla naziv="DomainObject.Predmet.OznakaBroj_1">St-2486/2015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ENERGANA VRHOVINE d.o.o. zastupanog po punomoćniku Filip Antonioli</izvorni_sadrzaj>
    <derivirana_varijabla naziv="DomainObject.Predmet.ProtustrankaFormated_1">  ENERGANA VRHOVINE d.o.o. zastupanog po punomoćniku Filip Antonioli</derivirana_varijabla>
  </DomainObject.Predmet.ProtustrankaFormated>
  <DomainObject.Predmet.ProtustrankaFormatedOIB>
    <izvorni_sadrzaj>  ENERGANA VRHOVINE d.o.o., OIB 30549177685 zastupanog po punomoćniku Filip Antonioli</izvorni_sadrzaj>
    <derivirana_varijabla naziv="DomainObject.Predmet.ProtustrankaFormatedOIB_1">  ENERGANA VRHOVINE d.o.o., OIB 30549177685 zastupanog po punomoćniku Filip Antonioli</derivirana_varijabla>
  </DomainObject.Predmet.ProtustrankaFormatedOIB>
  <DomainObject.Predmet.ProtustrankaFormatedWithAdress>
    <izvorni_sadrzaj> ENERGANA VRHOVINE d.o.o., Rockefellerova 20, 10000 Zagreb zastupanog po punomoćniku Filip Antonioli</izvorni_sadrzaj>
    <derivirana_varijabla naziv="DomainObject.Predmet.ProtustrankaFormatedWithAdress_1"> ENERGANA VRHOVINE d.o.o., Rockefellerova 20, 10000 Zagreb zastupanog po punomoćniku Filip Antonioli</derivirana_varijabla>
  </DomainObject.Predmet.ProtustrankaFormatedWithAdress>
  <DomainObject.Predmet.ProtustrankaFormatedWithAdressOIB>
    <izvorni_sadrzaj> ENERGANA VRHOVINE d.o.o., OIB 30549177685, Rockefellerova 20, 10000 Zagreb zastupanog po punomoćniku Filip Antonioli</izvorni_sadrzaj>
    <derivirana_varijabla naziv="DomainObject.Predmet.ProtustrankaFormatedWithAdressOIB_1"> ENERGANA VRHOVINE d.o.o., OIB 30549177685, Rockefellerova 20, 10000 Zagreb zastupanog po punomoćniku Filip Antonioli</derivirana_varijabla>
  </DomainObject.Predmet.ProtustrankaFormatedWithAdressOIB>
  <DomainObject.Predmet.ProtustrankaWithAdress>
    <izvorni_sadrzaj>ENERGANA VRHOVINE d.o.o. Rockefellerova 20, 10000 Zagreb</izvorni_sadrzaj>
    <derivirana_varijabla naziv="DomainObject.Predmet.ProtustrankaWithAdress_1">ENERGANA VRHOVINE d.o.o. Rockefellerova 20, 10000 Zagreb</derivirana_varijabla>
  </DomainObject.Predmet.ProtustrankaWithAdress>
  <DomainObject.Predmet.ProtustrankaWithAdressOIB>
    <izvorni_sadrzaj>ENERGANA VRHOVINE d.o.o., OIB 30549177685, Rockefellerova 20, 10000 Zagreb</izvorni_sadrzaj>
    <derivirana_varijabla naziv="DomainObject.Predmet.ProtustrankaWithAdressOIB_1">ENERGANA VRHOVINE d.o.o., OIB 30549177685, Rockefellerova 20, 10000 Zagreb</derivirana_varijabla>
  </DomainObject.Predmet.ProtustrankaWithAdressOIB>
  <DomainObject.Predmet.ProtustrankaNazivFormated>
    <izvorni_sadrzaj>ENERGANA VRHOVINE d.o.o.</izvorni_sadrzaj>
    <derivirana_varijabla naziv="DomainObject.Predmet.ProtustrankaNazivFormated_1">ENERGANA VRHOVINE d.o.o.</derivirana_varijabla>
  </DomainObject.Predmet.ProtustrankaNazivFormated>
  <DomainObject.Predmet.ProtustrankaNazivFormatedOIB>
    <izvorni_sadrzaj>ENERGANA VRHOVINE d.o.o., OIB 30549177685</izvorni_sadrzaj>
    <derivirana_varijabla naziv="DomainObject.Predmet.ProtustrankaNazivFormatedOIB_1">ENERGANA VRHOVINE d.o.o., OIB 30549177685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ENERGANA VRHOVINE d.o.o. zastupanog po punomoćniku Filip Antonioli</item>
    </izvorni_sadrzaj>
    <derivirana_varijabla naziv="DomainObject.Predmet.ProtuStrankaListFormated_1">
      <item>ENERGANA VRHOVINE d.o.o. zastupanog po punomoćniku Filip Antonioli</item>
    </derivirana_varijabla>
  </DomainObject.Predmet.ProtuStrankaListFormated>
  <DomainObject.Predmet.ProtuStrankaListFormatedOIB>
    <izvorni_sadrzaj>
      <item>ENERGANA VRHOVINE d.o.o., OIB 30549177685 zastupanog po punomoćniku Filip Antonioli</item>
    </izvorni_sadrzaj>
    <derivirana_varijabla naziv="DomainObject.Predmet.ProtuStrankaListFormatedOIB_1">
      <item>ENERGANA VRHOVINE d.o.o., OIB 30549177685 zastupanog po punomoćniku Filip Antonioli</item>
    </derivirana_varijabla>
  </DomainObject.Predmet.ProtuStrankaListFormatedOIB>
  <DomainObject.Predmet.ProtuStrankaListFormatedWithAdress>
    <izvorni_sadrzaj>
      <item>ENERGANA VRHOVINE d.o.o., Rockefellerova 20, 10000 Zagreb zastupanog po punomoćniku Filip Antonioli</item>
    </izvorni_sadrzaj>
    <derivirana_varijabla naziv="DomainObject.Predmet.ProtuStrankaListFormatedWithAdress_1">
      <item>ENERGANA VRHOVINE d.o.o., Rockefellerova 20, 10000 Zagreb zastupanog po punomoćniku Filip Antonioli</item>
    </derivirana_varijabla>
  </DomainObject.Predmet.ProtuStrankaListFormatedWithAdress>
  <DomainObject.Predmet.ProtuStrankaListFormatedWithAdressOIB>
    <izvorni_sadrzaj>
      <item>ENERGANA VRHOVINE d.o.o., OIB 30549177685, Rockefellerova 20, 10000 Zagreb zastupanog po punomoćniku Filip Antonioli</item>
    </izvorni_sadrzaj>
    <derivirana_varijabla naziv="DomainObject.Predmet.ProtuStrankaListFormatedWithAdressOIB_1">
      <item>ENERGANA VRHOVINE d.o.o., OIB 30549177685, Rockefellerova 20, 10000 Zagreb zastupanog po punomoćniku Filip Antonioli</item>
    </derivirana_varijabla>
  </DomainObject.Predmet.ProtuStrankaListFormatedWithAdressOIB>
  <DomainObject.Predmet.ProtuStrankaListNazivFormated>
    <izvorni_sadrzaj>
      <item>ENERGANA VRHOVINE d.o.o.</item>
    </izvorni_sadrzaj>
    <derivirana_varijabla naziv="DomainObject.Predmet.ProtuStrankaListNazivFormated_1">
      <item>ENERGANA VRHOVINE d.o.o.</item>
    </derivirana_varijabla>
  </DomainObject.Predmet.ProtuStrankaListNazivFormated>
  <DomainObject.Predmet.ProtuStrankaListNazivFormatedOIB>
    <izvorni_sadrzaj>
      <item>ENERGANA VRHOVINE d.o.o., OIB 30549177685</item>
    </izvorni_sadrzaj>
    <derivirana_varijabla naziv="DomainObject.Predmet.ProtuStrankaListNazivFormatedOIB_1">
      <item>ENERGANA VRHOVINE d.o.o., OIB 30549177685</item>
    </derivirana_varijabla>
  </DomainObject.Predmet.ProtuStrankaListNazivFormatedOIB>
  <DomainObject.Predmet.OstaliListFormated>
    <izvorni_sadrzaj>
      <item>Filip Antonioli punomoćnik sudionika u postupku ENERGANA VRHOVINE d.o.o.</item>
    </izvorni_sadrzaj>
    <derivirana_varijabla naziv="DomainObject.Predmet.OstaliListFormated_1">
      <item>Filip Antonioli punomoćnik sudionika u postupku ENERGANA VRHOVINE d.o.o.</item>
    </derivirana_varijabla>
  </DomainObject.Predmet.OstaliListFormated>
  <DomainObject.Predmet.OstaliListFormatedOIB>
    <izvorni_sadrzaj>
      <item>Filip Antonioli, OIB 83989794927 punomoćnik sudionika u postupku ENERGANA VRHOVINE d.o.o.</item>
    </izvorni_sadrzaj>
    <derivirana_varijabla naziv="DomainObject.Predmet.OstaliListFormatedOIB_1">
      <item>Filip Antonioli, OIB 83989794927 punomoćnik sudionika u postupku ENERGANA VRHOVINE d.o.o.</item>
    </derivirana_varijabla>
  </DomainObject.Predmet.OstaliListFormatedOIB>
  <DomainObject.Predmet.OstaliListFormatedWithAdress>
    <izvorni_sadrzaj>
      <item>Filip Antonioli, Rockefellerova 20, 10000 Zagreb punomoćnik sudionika u postupku ENERGANA VRHOVINE d.o.o.</item>
    </izvorni_sadrzaj>
    <derivirana_varijabla naziv="DomainObject.Predmet.OstaliListFormatedWithAdress_1">
      <item>Filip Antonioli, Rockefellerova 20, 10000 Zagreb punomoćnik sudionika u postupku ENERGANA VRHOVINE d.o.o.</item>
    </derivirana_varijabla>
  </DomainObject.Predmet.OstaliListFormatedWithAdress>
  <DomainObject.Predmet.OstaliListFormatedWithAdressOIB>
    <izvorni_sadrzaj>
      <item>Filip Antonioli, OIB 83989794927, Rockefellerova 20, 10000 Zagreb punomoćnik sudionika u postupku ENERGANA VRHOVINE d.o.o.</item>
    </izvorni_sadrzaj>
    <derivirana_varijabla naziv="DomainObject.Predmet.OstaliListFormatedWithAdressOIB_1">
      <item>Filip Antonioli, OIB 83989794927, Rockefellerova 20, 10000 Zagreb punomoćnik sudionika u postupku ENERGANA VRHOVINE d.o.o.</item>
    </derivirana_varijabla>
  </DomainObject.Predmet.OstaliListFormatedWithAdressOIB>
  <DomainObject.Predmet.OstaliListNazivFormated>
    <izvorni_sadrzaj>
      <item>Filip Antonioli</item>
    </izvorni_sadrzaj>
    <derivirana_varijabla naziv="DomainObject.Predmet.OstaliListNazivFormated_1">
      <item>Filip Antonioli</item>
    </derivirana_varijabla>
  </DomainObject.Predmet.OstaliListNazivFormated>
  <DomainObject.Predmet.OstaliListNazivFormatedOIB>
    <izvorni_sadrzaj>
      <item>Filip Antonioli, OIB 83989794927</item>
    </izvorni_sadrzaj>
    <derivirana_varijabla naziv="DomainObject.Predmet.OstaliListNazivFormatedOIB_1">
      <item>Filip Antonioli, OIB 83989794927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ENERGANA VRHOVINE d.o.o.</izvorni_sadrzaj>
    <derivirana_varijabla naziv="DomainObject.Predmet.ProtustrankaIDrugi_1">ENERGANA VRHOVINE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ENERGANA VRHOVINE d.o.o., OIB 30549177685, Rockefellerova 20, 10000 Zagreb</izvorni_sadrzaj>
    <derivirana_varijabla naziv="DomainObject.Predmet.ProtustrankaIDrugiAdressOIB_1">ENERGANA VRHOVINE d.o.o., OIB 30549177685, Rockefellerova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ENERGANA VRHOVINE d.o.o.</item>
      <item>FINA Regionalni centar Zagreb</item>
      <item>Filip Antonioli</item>
    </izvorni_sadrzaj>
    <derivirana_varijabla naziv="DomainObject.Predmet.SudioniciListNaziv_1">
      <item>ENERGANA VRHOVINE d.o.o.</item>
      <item>FINA Regionalni centar Zagreb</item>
      <item>Filip Antonioli</item>
    </derivirana_varijabla>
  </DomainObject.Predmet.SudioniciListNaziv>
  <DomainObject.Predmet.SudioniciListAdressOIB>
    <izvorni_sadrzaj>
      <item>ENERGANA VRHOVINE d.o.o., OIB 30549177685, Rockefellerova 20,10000 Zagreb</item>
      <item>FINA Regionalni centar Zagreb, OIB 85821130368, Trg Svibanjskih žrtava 1995. br. 1,10000 Zagreb</item>
      <item>Filip Antonioli, OIB 83989794927, Rockefellerova 20,10000 Zagreb</item>
    </izvorni_sadrzaj>
    <derivirana_varijabla naziv="DomainObject.Predmet.SudioniciListAdressOIB_1">
      <item>ENERGANA VRHOVINE d.o.o., OIB 30549177685, Rockefellerova 20,10000 Zagreb</item>
      <item>FINA Regionalni centar Zagreb, OIB 85821130368, Trg Svibanjskih žrtava 1995. br. 1,10000 Zagreb</item>
      <item>Filip Antonioli, OIB 83989794927, Rockefellerova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30549177685</item>
      <item>, OIB 85821130368</item>
      <item>, OIB 83989794927</item>
    </izvorni_sadrzaj>
    <derivirana_varijabla naziv="DomainObject.Predmet.SudioniciListNazivOIB_1">
      <item>, OIB 30549177685</item>
      <item>, OIB 85821130368</item>
      <item>, OIB 83989794927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1328</properties:Characters>
  <properties:Lines>47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2016-01-15T09:34:00Z</cp:lastPrinted>
  <dcterms:modified xmlns:xsi="http://www.w3.org/2001/XMLSchema-instance" xsi:type="dcterms:W3CDTF">2016-01-15T09:34:00Z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