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ce64" w14:paraId="ab9ce64" w:rsidRDefault="00F362BB" w:rsidP="00910611" w:rsidR="00F362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62BB" w:rsidP="00910611" w:rsidR="00F362BB">
      <w:r>
        <w:rPr>
          <w:rFonts w:eastAsia="MS Mincho"/>
        </w:rPr>
        <w:t>REPUBLIKA HRVATSKA</w:t>
      </w:r>
    </w:p>
    <w:p w:rsidRDefault="00F362BB" w:rsidP="00910611" w:rsidR="00F362BB">
      <w:r>
        <w:rPr>
          <w:rFonts w:eastAsia="MS Mincho"/>
        </w:rPr>
        <w:t>TRGOVAČKI SUD U RIJECI</w:t>
      </w:r>
    </w:p>
    <w:p w:rsidRDefault="00F362BB" w:rsidR="00F362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EC7C60">
      <w:pPr>
        <w:jc w:val="center"/>
        <w:rPr>
          <w:bCs/>
        </w:rPr>
      </w:pPr>
    </w:p>
    <w:p w:rsidRDefault="008965DC" w:rsidP="008965DC" w:rsidR="008965DC" w:rsidRPr="00EC7C60">
      <w:pPr>
        <w:jc w:val="center"/>
        <w:rPr>
          <w:bCs/>
        </w:rPr>
      </w:pPr>
      <w:r w:rsidRPr="00EC7C60">
        <w:rPr>
          <w:bCs/>
        </w:rPr>
        <w:t>R E P U B L I K A    H R V A T S K A</w:t>
      </w:r>
    </w:p>
    <w:p w:rsidRDefault="008965DC" w:rsidP="008965DC" w:rsidR="008965DC" w:rsidRPr="00EC7C60">
      <w:pPr>
        <w:jc w:val="center"/>
        <w:rPr>
          <w:bCs/>
        </w:rPr>
      </w:pPr>
      <w:r w:rsidRPr="00EC7C60">
        <w:rPr>
          <w:bCs/>
        </w:rPr>
        <w:t>R J E Š E N J E</w:t>
      </w:r>
    </w:p>
    <w:p w:rsidRDefault="008965DC" w:rsidP="008965DC" w:rsidR="008965DC" w:rsidRPr="00EC7C60">
      <w:pPr>
        <w:jc w:val="both"/>
      </w:pPr>
    </w:p>
    <w:p w:rsidRDefault="008965DC" w:rsidP="008965DC" w:rsidR="008965DC" w:rsidRPr="00EC7C60">
      <w:pPr>
        <w:jc w:val="both"/>
      </w:pPr>
    </w:p>
    <w:p w:rsidRDefault="007B688B" w:rsidP="007B688B" w:rsidR="007B688B" w:rsidRPr="00EC7C60">
      <w:pPr>
        <w:autoSpaceDE w:val="false"/>
        <w:autoSpaceDN w:val="false"/>
        <w:adjustRightInd w:val="false"/>
        <w:jc w:val="both"/>
      </w:pPr>
      <w:r w:rsidRPr="00EC7C60">
        <w:tab/>
      </w:r>
      <w:r w:rsidRPr="00EC7C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EC7C60">
        <w:t xml:space="preserve">dužnikom </w:t>
      </w:r>
      <w:r w:rsidR="00EC7C60" w:rsidRPr="00EC7C60">
        <w:t>LUMBER društvo s ograničenom odgovornošću za ugostiteljstvo i turizam Mošćenička Draga (Općina Mošćenička Draga), Mošćenice bb, OIB: 72527129817, MBS: 040022864</w:t>
      </w:r>
      <w:r w:rsidRPr="00EC7C60">
        <w:t xml:space="preserve">, dana </w:t>
      </w:r>
      <w:r w:rsidR="00CF49F9" w:rsidRPr="00EC7C60">
        <w:t>10</w:t>
      </w:r>
      <w:r w:rsidR="00CD1898" w:rsidRPr="00EC7C60">
        <w:t>. travnja</w:t>
      </w:r>
      <w:r w:rsidR="007D36BB" w:rsidRPr="00EC7C60">
        <w:t xml:space="preserve"> 2017</w:t>
      </w:r>
      <w:r w:rsidRPr="00EC7C60">
        <w:t xml:space="preserve">. godine  </w:t>
      </w:r>
    </w:p>
    <w:p w:rsidRDefault="0073588E" w:rsidP="0073588E" w:rsidR="0073588E" w:rsidRPr="00EC7C60">
      <w:pPr>
        <w:jc w:val="both"/>
      </w:pPr>
      <w:r w:rsidRPr="00EC7C60">
        <w:t xml:space="preserve"> </w:t>
      </w:r>
    </w:p>
    <w:p w:rsidRDefault="0073588E" w:rsidP="0073588E" w:rsidR="0073588E" w:rsidRPr="00EC7C60">
      <w:pPr>
        <w:jc w:val="center"/>
        <w:rPr>
          <w:bCs/>
        </w:rPr>
      </w:pPr>
      <w:r w:rsidRPr="00EC7C60">
        <w:rPr>
          <w:bCs/>
        </w:rPr>
        <w:t>r i j e š i o  j e</w:t>
      </w:r>
    </w:p>
    <w:p w:rsidRDefault="0073588E" w:rsidP="0073588E" w:rsidR="0073588E" w:rsidRPr="00EC7C60">
      <w:pPr>
        <w:jc w:val="center"/>
        <w:rPr>
          <w:bCs/>
        </w:rPr>
      </w:pPr>
    </w:p>
    <w:p w:rsidRDefault="00B20B9B" w:rsidP="00B20B9B" w:rsidR="00D61648" w:rsidRPr="00EC7C60">
      <w:pPr>
        <w:ind w:firstLine="1440"/>
        <w:jc w:val="both"/>
      </w:pPr>
      <w:r w:rsidRPr="00EC7C60">
        <w:t xml:space="preserve">I. </w:t>
      </w:r>
      <w:r w:rsidR="00D61648" w:rsidRPr="00EC7C60">
        <w:t xml:space="preserve">Privremenom stečajnom upravitelju </w:t>
      </w:r>
      <w:r w:rsidR="00EC7C60" w:rsidRPr="00EC7C60">
        <w:t>Lilijani Augustin, OIB: 12365783008, Šmogorska 43, Matulji</w:t>
      </w:r>
      <w:r w:rsidR="0073588E" w:rsidRPr="00EC7C60">
        <w:t xml:space="preserve"> određuje se jednokratna nagrada za poslove obavljene u prethodnom postupku u iznosu </w:t>
      </w:r>
      <w:r w:rsidR="00A972F7" w:rsidRPr="00EC7C60">
        <w:t xml:space="preserve">od </w:t>
      </w:r>
      <w:r w:rsidR="00A0308A" w:rsidRPr="00EC7C60">
        <w:t>4</w:t>
      </w:r>
      <w:r w:rsidR="00A71FB8" w:rsidRPr="00EC7C60">
        <w:t>.000,00</w:t>
      </w:r>
      <w:r w:rsidR="00EF1D21" w:rsidRPr="00EC7C60">
        <w:t xml:space="preserve"> kn </w:t>
      </w:r>
      <w:r w:rsidR="00D61648" w:rsidRPr="00EC7C60">
        <w:t>u bruto iznosu, to jest iznosu prije odbitka pripadajućih doprinosa iz osnovice, poreza ili drugih naknada.</w:t>
      </w:r>
      <w:r w:rsidR="00B17D82" w:rsidRPr="00EC7C60">
        <w:t xml:space="preserve"> </w:t>
      </w:r>
    </w:p>
    <w:p w:rsidRDefault="008965DC" w:rsidP="0073588E" w:rsidR="008965DC" w:rsidRPr="00EC7C60">
      <w:pPr>
        <w:jc w:val="both"/>
      </w:pPr>
    </w:p>
    <w:p w:rsidRDefault="0073588E" w:rsidP="0073588E" w:rsidR="0073588E" w:rsidRPr="00EC7C60">
      <w:pPr>
        <w:jc w:val="center"/>
        <w:rPr>
          <w:bCs/>
        </w:rPr>
      </w:pPr>
      <w:r w:rsidRPr="00EC7C60">
        <w:rPr>
          <w:bCs/>
        </w:rPr>
        <w:t>Obrazloženje</w:t>
      </w:r>
    </w:p>
    <w:p w:rsidRDefault="005562D0" w:rsidP="005562D0" w:rsidR="0073588E" w:rsidRPr="00EC7C60">
      <w:pPr>
        <w:pStyle w:val="Zaglavlje"/>
        <w:ind w:firstLine="1418"/>
        <w:jc w:val="both"/>
        <w:rPr>
          <w:bCs/>
        </w:rPr>
      </w:pPr>
      <w:r w:rsidRPr="00EC7C60">
        <w:rPr>
          <w:bCs/>
        </w:rPr>
        <w:tab/>
      </w:r>
      <w:r w:rsidR="0073588E" w:rsidRPr="00EC7C60">
        <w:rPr>
          <w:bCs/>
        </w:rPr>
        <w:t xml:space="preserve">Rješenjem </w:t>
      </w:r>
      <w:r w:rsidRPr="00EC7C60">
        <w:rPr>
          <w:bCs/>
        </w:rPr>
        <w:t xml:space="preserve">ovog suda </w:t>
      </w:r>
      <w:r w:rsidR="00245085" w:rsidRPr="00EC7C60">
        <w:t>p</w:t>
      </w:r>
      <w:r w:rsidRPr="00EC7C60">
        <w:t>osl. br. 14. St-</w:t>
      </w:r>
      <w:r w:rsidR="00CF49F9" w:rsidRPr="00EC7C60">
        <w:t>88</w:t>
      </w:r>
      <w:r w:rsidR="00EC7C60" w:rsidRPr="00EC7C60">
        <w:t>4</w:t>
      </w:r>
      <w:r w:rsidR="00B20B9B" w:rsidRPr="00EC7C60">
        <w:t>/2016-</w:t>
      </w:r>
      <w:r w:rsidR="007D36BB" w:rsidRPr="00EC7C60">
        <w:t>3</w:t>
      </w:r>
      <w:r w:rsidRPr="00EC7C60">
        <w:t xml:space="preserve"> </w:t>
      </w:r>
      <w:r w:rsidR="0073588E" w:rsidRPr="00EC7C60">
        <w:rPr>
          <w:bCs/>
        </w:rPr>
        <w:t xml:space="preserve">od </w:t>
      </w:r>
      <w:r w:rsidR="00EC7C60" w:rsidRPr="00EC7C60">
        <w:t>1. prosinca</w:t>
      </w:r>
      <w:r w:rsidR="00B20B9B" w:rsidRPr="00EC7C60">
        <w:t xml:space="preserve"> 2016</w:t>
      </w:r>
      <w:r w:rsidR="00887C10" w:rsidRPr="00EC7C60">
        <w:rPr>
          <w:bCs/>
        </w:rPr>
        <w:t xml:space="preserve">. godine </w:t>
      </w:r>
      <w:r w:rsidR="0073588E" w:rsidRPr="00EC7C60">
        <w:rPr>
          <w:bCs/>
        </w:rPr>
        <w:t xml:space="preserve">pokrenut je prethodni postupak radi utvrđivanja uvjeta za otvaranje stečajnog postupka nad dužnikom </w:t>
      </w:r>
      <w:r w:rsidR="00EC7C60" w:rsidRPr="00EC7C60">
        <w:t>LUMBER društvo s ograničenom odgovornošću za ugostiteljstvo i turizam Mošćenička Draga (Općina Mošćenička Draga), Mošćenice bb, OIB: 72527129817, MBS: 040022864</w:t>
      </w:r>
      <w:r w:rsidRPr="00EC7C60">
        <w:t xml:space="preserve">, a rješenjem </w:t>
      </w:r>
      <w:r w:rsidR="00245085" w:rsidRPr="00EC7C60">
        <w:t>p</w:t>
      </w:r>
      <w:r w:rsidRPr="00EC7C60">
        <w:t>osl.br. 14 St-</w:t>
      </w:r>
      <w:r w:rsidR="00CF49F9" w:rsidRPr="00EC7C60">
        <w:t>88</w:t>
      </w:r>
      <w:r w:rsidR="00EC7C60" w:rsidRPr="00EC7C60">
        <w:t>4</w:t>
      </w:r>
      <w:r w:rsidR="00B20B9B" w:rsidRPr="00EC7C60">
        <w:t>/2016-</w:t>
      </w:r>
      <w:r w:rsidR="00EC7C60" w:rsidRPr="00EC7C60">
        <w:t>6</w:t>
      </w:r>
      <w:r w:rsidR="00A71FB8" w:rsidRPr="00EC7C60">
        <w:t xml:space="preserve"> od </w:t>
      </w:r>
      <w:r w:rsidR="00313828" w:rsidRPr="00EC7C60">
        <w:t>27. siječnja 2017</w:t>
      </w:r>
      <w:r w:rsidRPr="00EC7C60">
        <w:t>. godine</w:t>
      </w:r>
      <w:r w:rsidR="0073588E" w:rsidRPr="00EC7C60">
        <w:rPr>
          <w:bCs/>
        </w:rPr>
        <w:t xml:space="preserve"> je imenovan privremeni stečajni upravitelj </w:t>
      </w:r>
      <w:r w:rsidR="00EC7C60" w:rsidRPr="00EC7C60">
        <w:t>Lilijana Augustin, OIB: 12365783008, Šmogorska 43, Matulji</w:t>
      </w:r>
      <w:r w:rsidR="0073588E" w:rsidRPr="00EC7C60">
        <w:rPr>
          <w:bCs/>
        </w:rPr>
        <w:t>.</w:t>
      </w:r>
    </w:p>
    <w:p w:rsidRDefault="0073588E" w:rsidP="0073588E" w:rsidR="0073588E" w:rsidRPr="00EC7C60">
      <w:pPr>
        <w:jc w:val="both"/>
        <w:rPr>
          <w:bCs/>
        </w:rPr>
      </w:pPr>
      <w:r w:rsidRPr="00EC7C60">
        <w:rPr>
          <w:bCs/>
        </w:rPr>
        <w:t xml:space="preserve"> </w:t>
      </w:r>
      <w:r w:rsidRPr="00EC7C60">
        <w:rPr>
          <w:bCs/>
        </w:rPr>
        <w:tab/>
      </w:r>
      <w:r w:rsidRPr="00EC7C60">
        <w:rPr>
          <w:bCs/>
        </w:rPr>
        <w:tab/>
        <w:t xml:space="preserve">U prethodnom postupku privremeni stečajni upravitelj je po nalogu suda podnio </w:t>
      </w:r>
      <w:r w:rsidR="005562D0" w:rsidRPr="00EC7C60">
        <w:rPr>
          <w:bCs/>
        </w:rPr>
        <w:t xml:space="preserve">dana </w:t>
      </w:r>
      <w:r w:rsidR="00313828" w:rsidRPr="00EC7C60">
        <w:rPr>
          <w:bCs/>
        </w:rPr>
        <w:t>1</w:t>
      </w:r>
      <w:r w:rsidR="00EC7C60" w:rsidRPr="00EC7C60">
        <w:rPr>
          <w:bCs/>
        </w:rPr>
        <w:t>0</w:t>
      </w:r>
      <w:r w:rsidR="00313828" w:rsidRPr="00EC7C60">
        <w:rPr>
          <w:bCs/>
        </w:rPr>
        <w:t>. ožujka</w:t>
      </w:r>
      <w:r w:rsidR="005562D0" w:rsidRPr="00EC7C60">
        <w:rPr>
          <w:bCs/>
        </w:rPr>
        <w:t xml:space="preserve"> 2017. godine </w:t>
      </w:r>
      <w:r w:rsidRPr="00EC7C60">
        <w:rPr>
          <w:bCs/>
        </w:rPr>
        <w:t>izvješće o gospodar</w:t>
      </w:r>
      <w:r w:rsidR="005562D0" w:rsidRPr="00EC7C60">
        <w:rPr>
          <w:bCs/>
        </w:rPr>
        <w:t>sko-financijskom stanju dužnika</w:t>
      </w:r>
      <w:r w:rsidR="00482343" w:rsidRPr="00EC7C60">
        <w:rPr>
          <w:bCs/>
        </w:rPr>
        <w:t>.</w:t>
      </w:r>
    </w:p>
    <w:p w:rsidRDefault="00B20B9B" w:rsidP="00EC7C60" w:rsidR="00B20B9B" w:rsidRPr="00EC7C60">
      <w:pPr>
        <w:jc w:val="both"/>
      </w:pPr>
      <w:r w:rsidRPr="00EC7C60">
        <w:tab/>
      </w:r>
      <w:r w:rsidRPr="00EC7C60">
        <w:tab/>
        <w:t xml:space="preserve">Slijedom navedenog, a na temelju čl. 94. st. 1., 2. i 3. Stečajnog zakona </w:t>
      </w:r>
      <w:r w:rsidRPr="00EC7C60">
        <w:rPr>
          <w:bCs/>
        </w:rPr>
        <w:t>(dalje: SZ, objavljen u NN 71/15)</w:t>
      </w:r>
      <w:r w:rsidRPr="00EC7C60">
        <w:t xml:space="preserve"> u svezi sa člankom 119. stavak 6. SZ-a, valjalo je riješiti kao u </w:t>
      </w:r>
      <w:r w:rsidR="00EC7C60" w:rsidRPr="00EC7C60">
        <w:t>izreci</w:t>
      </w:r>
      <w:r w:rsidRPr="00EC7C60">
        <w:t>.</w:t>
      </w:r>
    </w:p>
    <w:p w:rsidRDefault="0073588E" w:rsidP="0073588E" w:rsidR="0073588E" w:rsidRPr="00EC7C60">
      <w:pPr>
        <w:jc w:val="center"/>
      </w:pPr>
      <w:r w:rsidRPr="00EC7C60">
        <w:t xml:space="preserve">Rijeka, </w:t>
      </w:r>
      <w:r w:rsidR="00313828" w:rsidRPr="00EC7C60">
        <w:t>10</w:t>
      </w:r>
      <w:r w:rsidR="00CD1898" w:rsidRPr="00EC7C60">
        <w:t xml:space="preserve">. travnja </w:t>
      </w:r>
      <w:r w:rsidR="00245085" w:rsidRPr="00EC7C60">
        <w:t>2017</w:t>
      </w:r>
      <w:r w:rsidRPr="00EC7C60">
        <w:t>. g</w:t>
      </w:r>
      <w:r w:rsidR="008965DC" w:rsidRPr="00EC7C60">
        <w:t>odine</w:t>
      </w:r>
    </w:p>
    <w:p w:rsidRDefault="0073588E" w:rsidP="0073588E" w:rsidR="0073588E" w:rsidRPr="00EC7C60">
      <w:pPr>
        <w:jc w:val="both"/>
      </w:pPr>
      <w:r w:rsidRPr="00EC7C60">
        <w:tab/>
      </w:r>
      <w:r w:rsidR="008B16A3" w:rsidRPr="00EC7C60">
        <w:t xml:space="preserve">                </w:t>
      </w:r>
      <w:r w:rsidRPr="00EC7C60">
        <w:t xml:space="preserve"> </w:t>
      </w:r>
      <w:r w:rsidRPr="00EC7C60">
        <w:tab/>
      </w:r>
      <w:r w:rsidRPr="00EC7C60">
        <w:tab/>
      </w:r>
      <w:r w:rsidRPr="00EC7C60">
        <w:tab/>
      </w:r>
      <w:r w:rsidRPr="00EC7C60">
        <w:tab/>
      </w:r>
      <w:r w:rsidRPr="00EC7C60">
        <w:tab/>
      </w:r>
      <w:r w:rsidRPr="00EC7C60">
        <w:tab/>
      </w:r>
      <w:r w:rsidR="00796152" w:rsidRPr="00EC7C60">
        <w:t xml:space="preserve">      </w:t>
      </w:r>
      <w:r w:rsidRPr="00EC7C60">
        <w:t xml:space="preserve">   </w:t>
      </w:r>
      <w:r w:rsidR="00245085" w:rsidRPr="00EC7C60">
        <w:t xml:space="preserve">       S</w:t>
      </w:r>
      <w:r w:rsidRPr="00EC7C60">
        <w:t xml:space="preserve">udac                 </w:t>
      </w:r>
    </w:p>
    <w:p w:rsidRDefault="0073588E" w:rsidP="0073588E" w:rsidR="0073588E" w:rsidRPr="00EC7C60">
      <w:pPr>
        <w:ind w:left="2160"/>
        <w:jc w:val="both"/>
      </w:pPr>
      <w:r w:rsidRPr="00EC7C60">
        <w:t xml:space="preserve">                     </w:t>
      </w:r>
      <w:r w:rsidRPr="00EC7C60">
        <w:tab/>
      </w:r>
      <w:r w:rsidRPr="00EC7C60">
        <w:tab/>
        <w:t xml:space="preserve">                 </w:t>
      </w:r>
      <w:r w:rsidR="00E8360A" w:rsidRPr="00EC7C60">
        <w:t xml:space="preserve">        </w:t>
      </w:r>
      <w:r w:rsidR="00796152" w:rsidRPr="00EC7C60">
        <w:t xml:space="preserve">     </w:t>
      </w:r>
      <w:r w:rsidR="008965DC" w:rsidRPr="00EC7C60">
        <w:t xml:space="preserve">  </w:t>
      </w:r>
      <w:r w:rsidR="00796152" w:rsidRPr="00EC7C60">
        <w:t xml:space="preserve"> </w:t>
      </w:r>
      <w:r w:rsidRPr="00EC7C60">
        <w:t xml:space="preserve">Vera </w:t>
      </w:r>
      <w:r w:rsidR="00E8360A" w:rsidRPr="00EC7C60">
        <w:t>Jelenović</w:t>
      </w:r>
      <w:r w:rsidRPr="00EC7C60">
        <w:t xml:space="preserve"> </w:t>
      </w:r>
    </w:p>
    <w:p w:rsidRDefault="0098719A" w:rsidP="0073588E" w:rsidR="0098719A" w:rsidRPr="00EC7C60"/>
    <w:p w:rsidRDefault="00EF1D21" w:rsidP="0073588E" w:rsidR="00EF1D21" w:rsidRPr="00EC7C60"/>
    <w:p w:rsidRDefault="0073588E" w:rsidP="0073588E" w:rsidR="0073588E" w:rsidRPr="00EC7C60">
      <w:r w:rsidRPr="00EC7C60">
        <w:t>UPUTA O PRAVNOM LIJEKU:</w:t>
      </w:r>
    </w:p>
    <w:p w:rsidRDefault="0073588E" w:rsidP="008B16A3" w:rsidR="00D201E2" w:rsidRPr="00EC7C60">
      <w:pPr>
        <w:jc w:val="both"/>
      </w:pPr>
      <w:r w:rsidRPr="00EC7C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EC7C60"/>
    <w:p w:rsidRDefault="00D63A88" w:rsidR="00D63A88" w:rsidRPr="00EC7C60"/>
    <w:p w:rsidRDefault="00D63A88" w:rsidR="00D63A88" w:rsidRPr="00EC7C60"/>
    <w:p w:rsidRDefault="00D63A88" w:rsidR="00D63A88" w:rsidRPr="00EC7C60"/>
    <w:p w:rsidRDefault="00D63A88" w:rsidR="00D63A88" w:rsidRPr="00EC7C60"/>
    <w:p w:rsidRDefault="00D63A88" w:rsidR="00D63A88" w:rsidRPr="00EC7C60"/>
    <w:p w:rsidRDefault="00D201E2" w:rsidR="00D201E2" w:rsidRPr="00EC7C60">
      <w:r w:rsidRPr="00EC7C60">
        <w:t>DNA</w:t>
      </w:r>
    </w:p>
    <w:p w:rsidRDefault="00245085" w:rsidP="00D201E2" w:rsidR="00D201E2" w:rsidRPr="00EC7C60">
      <w:pPr>
        <w:numPr>
          <w:ilvl w:val="0"/>
          <w:numId w:val="1"/>
        </w:numPr>
      </w:pPr>
      <w:r w:rsidRPr="00EC7C60">
        <w:t>privremeni stečajni upravitelj</w:t>
      </w:r>
    </w:p>
    <w:p w:rsidRDefault="00245085" w:rsidP="00D201E2" w:rsidR="00245085" w:rsidRPr="00EC7C60">
      <w:pPr>
        <w:numPr>
          <w:ilvl w:val="0"/>
          <w:numId w:val="1"/>
        </w:numPr>
      </w:pPr>
      <w:r w:rsidRPr="00EC7C60">
        <w:t xml:space="preserve">dužnik </w:t>
      </w:r>
    </w:p>
    <w:p w:rsidRDefault="002A4238" w:rsidP="00AF3BFB" w:rsidR="00AF3BFB" w:rsidRPr="00EC7C60">
      <w:pPr>
        <w:numPr>
          <w:ilvl w:val="0"/>
          <w:numId w:val="1"/>
        </w:numPr>
      </w:pPr>
      <w:r w:rsidRPr="00EC7C60">
        <w:t>mrežna stranica E-o</w:t>
      </w:r>
      <w:r w:rsidR="0079743C" w:rsidRPr="00EC7C60">
        <w:t>glasna</w:t>
      </w:r>
      <w:r w:rsidR="00AF3BFB" w:rsidRPr="00EC7C60">
        <w:t xml:space="preserve"> ploč</w:t>
      </w:r>
      <w:r w:rsidR="0079743C" w:rsidRPr="00EC7C60">
        <w:t>a</w:t>
      </w:r>
      <w:r w:rsidRPr="00EC7C60">
        <w:t xml:space="preserve"> sudova</w:t>
      </w:r>
    </w:p>
    <w:p w:rsidRDefault="00095F3E" w:rsidP="00D201E2" w:rsidR="00095F3E" w:rsidRPr="00EC7C60"/>
    <w:p w:rsidRDefault="00CB6FCF" w:rsidP="00D201E2" w:rsidR="00D201E2" w:rsidRPr="00EC7C60">
      <w:r w:rsidRPr="00EC7C60">
        <w:t xml:space="preserve">Rijeka, </w:t>
      </w:r>
      <w:r w:rsidR="00313828" w:rsidRPr="00EC7C60">
        <w:t>10</w:t>
      </w:r>
      <w:r w:rsidR="00CD1898" w:rsidRPr="00EC7C60">
        <w:t xml:space="preserve">. travnja </w:t>
      </w:r>
      <w:r w:rsidR="00245085" w:rsidRPr="00EC7C60">
        <w:t>2017</w:t>
      </w:r>
      <w:r w:rsidR="00D201E2" w:rsidRPr="00EC7C60">
        <w:t>.</w:t>
      </w:r>
      <w:r w:rsidR="008965DC" w:rsidRPr="00EC7C60">
        <w:t xml:space="preserve"> godine</w:t>
      </w:r>
    </w:p>
    <w:p w:rsidRDefault="00095F3E" w:rsidP="00D201E2" w:rsidR="00095F3E" w:rsidRPr="00EC7C60"/>
    <w:p w:rsidRDefault="00095F3E" w:rsidR="00095F3E" w:rsidRPr="00EC7C60">
      <w:pPr>
        <w:jc w:val="both"/>
      </w:pPr>
      <w:r w:rsidRPr="00EC7C60">
        <w:t xml:space="preserve">                                                                                                     S u d a c</w:t>
      </w:r>
    </w:p>
    <w:p w:rsidRDefault="00095F3E" w:rsidR="00095F3E" w:rsidRPr="00EC7C60">
      <w:pPr>
        <w:jc w:val="both"/>
      </w:pPr>
      <w:r w:rsidRPr="00EC7C60">
        <w:t xml:space="preserve">                                                                         </w:t>
      </w:r>
      <w:r w:rsidR="00E8360A" w:rsidRPr="00EC7C60">
        <w:t xml:space="preserve">                       Vera Jelenović</w:t>
      </w:r>
    </w:p>
    <w:p w:rsidRDefault="00095F3E" w:rsidP="00D201E2" w:rsidR="00095F3E" w:rsidRPr="00EC7C60"/>
    <w:sectPr w:rsidSect="008B16A3" w:rsidR="00095F3E" w:rsidRPr="00EC7C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221" w:rsidR="006E3221">
      <w:r>
        <w:separator/>
      </w:r>
    </w:p>
  </w:endnote>
  <w:endnote w:id="0" w:type="continuationSeparator">
    <w:p w:rsidRDefault="006E3221" w:rsidR="006E3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2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221" w:rsidR="006E3221">
      <w:r>
        <w:separator/>
      </w:r>
    </w:p>
  </w:footnote>
  <w:footnote w:id="0" w:type="continuationSeparator">
    <w:p w:rsidRDefault="006E3221" w:rsidR="006E32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F49F9">
      <w:t>88</w:t>
    </w:r>
    <w:r w:rsidR="00EC7C60">
      <w:t>4</w:t>
    </w:r>
    <w:r w:rsidR="00B20B9B">
      <w:t>/2016</w:t>
    </w:r>
    <w:r w:rsidR="00E023B6">
      <w:t>-11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A3DA6"/>
    <w:rsid w:val="001C05C1"/>
    <w:rsid w:val="001D5070"/>
    <w:rsid w:val="001E3197"/>
    <w:rsid w:val="00245085"/>
    <w:rsid w:val="00274354"/>
    <w:rsid w:val="002A4238"/>
    <w:rsid w:val="002D3728"/>
    <w:rsid w:val="003138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E3221"/>
    <w:rsid w:val="006F44F2"/>
    <w:rsid w:val="0070493E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023B6"/>
    <w:rsid w:val="00E34823"/>
    <w:rsid w:val="00E3609D"/>
    <w:rsid w:val="00E8360A"/>
    <w:rsid w:val="00EC3E0C"/>
    <w:rsid w:val="00EC7C60"/>
    <w:rsid w:val="00EF1976"/>
    <w:rsid w:val="00EF1D21"/>
    <w:rsid w:val="00F16759"/>
    <w:rsid w:val="00F362BB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362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362B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362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362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LUMBER d.o.o.</izvorni_sadrzaj>
    <derivirana_varijabla naziv="DomainObject.Predmet.ProtustrankaFormated_1">  LUMBER d.o.o.</derivirana_varijabla>
  </DomainObject.Predmet.ProtustrankaFormated>
  <DomainObject.Predmet.ProtustrankaFormatedOIB>
    <izvorni_sadrzaj>  LUMBER d.o.o., OIB 72527129817</izvorni_sadrzaj>
    <derivirana_varijabla naziv="DomainObject.Predmet.ProtustrankaFormatedOIB_1">  LUMBER d.o.o., OIB 72527129817</derivirana_varijabla>
  </DomainObject.Predmet.ProtustrankaFormatedOIB>
  <DomainObject.Predmet.ProtustrankaFormatedWithAdress>
    <izvorni_sadrzaj> LUMBER d.o.o., Mošćenice bb, 51417 Mošćenička Draga</izvorni_sadrzaj>
    <derivirana_varijabla naziv="DomainObject.Predmet.ProtustrankaFormatedWithAdress_1"> LUMBER d.o.o., Mošćenice bb, 51417 Mošćenička Draga</derivirana_varijabla>
  </DomainObject.Predmet.ProtustrankaFormatedWithAdress>
  <DomainObject.Predmet.ProtustrankaFormatedWithAdressOIB>
    <izvorni_sadrzaj> LUMBER d.o.o., OIB 72527129817, Mošćenice bb, 51417 Mošćenička Draga</izvorni_sadrzaj>
    <derivirana_varijabla naziv="DomainObject.Predmet.ProtustrankaFormatedWithAdressOIB_1"> LUMBER d.o.o., OIB 72527129817, Mošćenice bb, 51417 Mošćenička Draga</derivirana_varijabla>
  </DomainObject.Predmet.ProtustrankaFormatedWithAdressOIB>
  <DomainObject.Predmet.ProtustrankaWithAdress>
    <izvorni_sadrzaj>LUMBER d.o.o. Mošćenice bb, 51417 Mošćenička Draga</izvorni_sadrzaj>
    <derivirana_varijabla naziv="DomainObject.Predmet.ProtustrankaWithAdress_1">LUMBER d.o.o. Mošćenice bb, 51417 Mošćenička Draga</derivirana_varijabla>
  </DomainObject.Predmet.ProtustrankaWithAdress>
  <DomainObject.Predmet.ProtustrankaWithAdressOIB>
    <izvorni_sadrzaj>LUMBER d.o.o., OIB 72527129817, Mošćenice bb, 51417 Mošćenička Draga</izvorni_sadrzaj>
    <derivirana_varijabla naziv="DomainObject.Predmet.ProtustrankaWithAdressOIB_1">LUMBER d.o.o., OIB 72527129817, Mošćenice bb, 51417 Mošćenička Draga</derivirana_varijabla>
  </DomainObject.Predmet.ProtustrankaWithAdressOIB>
  <DomainObject.Predmet.ProtustrankaNazivFormated>
    <izvorni_sadrzaj>LUMBER d.o.o.</izvorni_sadrzaj>
    <derivirana_varijabla naziv="DomainObject.Predmet.ProtustrankaNazivFormated_1">LUMBER d.o.o.</derivirana_varijabla>
  </DomainObject.Predmet.ProtustrankaNazivFormated>
  <DomainObject.Predmet.ProtustrankaNazivFormatedOIB>
    <izvorni_sadrzaj>LUMBER d.o.o., OIB 72527129817</izvorni_sadrzaj>
    <derivirana_varijabla naziv="DomainObject.Predmet.ProtustrankaNazivFormatedOIB_1">LUMBER d.o.o., OIB 72527129817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LUMBER d.o.o.</item>
    </izvorni_sadrzaj>
    <derivirana_varijabla naziv="DomainObject.Predmet.ProtuStrankaListFormated_1">
      <item>LUMBER d.o.o.</item>
    </derivirana_varijabla>
  </DomainObject.Predmet.ProtuStrankaListFormated>
  <DomainObject.Predmet.ProtuStrankaListFormatedOIB>
    <izvorni_sadrzaj>
      <item>LUMBER d.o.o., OIB 72527129817</item>
    </izvorni_sadrzaj>
    <derivirana_varijabla naziv="DomainObject.Predmet.ProtuStrankaListFormatedOIB_1">
      <item>LUMBER d.o.o., OIB 72527129817</item>
    </derivirana_varijabla>
  </DomainObject.Predmet.ProtuStrankaListFormatedOIB>
  <DomainObject.Predmet.ProtuStrankaListFormatedWithAdress>
    <izvorni_sadrzaj>
      <item>LUMBER d.o.o., Mošćenice bb, 51417 Mošćenička Draga</item>
    </izvorni_sadrzaj>
    <derivirana_varijabla naziv="DomainObject.Predmet.ProtuStrankaListFormatedWithAdress_1">
      <item>LUMBER d.o.o., Mošćenice bb, 51417 Mošćenička Draga</item>
    </derivirana_varijabla>
  </DomainObject.Predmet.ProtuStrankaListFormatedWithAdress>
  <DomainObject.Predmet.ProtuStrankaListFormatedWithAdressOIB>
    <izvorni_sadrzaj>
      <item>LUMBER d.o.o., OIB 72527129817, Mošćenice bb, 51417 Mošćenička Draga</item>
    </izvorni_sadrzaj>
    <derivirana_varijabla naziv="DomainObject.Predmet.ProtuStrankaListFormatedWithAdressOIB_1">
      <item>LUMBER d.o.o., OIB 72527129817, Mošćenice bb, 51417 Mošćenička Draga</item>
    </derivirana_varijabla>
  </DomainObject.Predmet.ProtuStrankaListFormatedWithAdressOIB>
  <DomainObject.Predmet.ProtuStrankaListNazivFormated>
    <izvorni_sadrzaj>
      <item>LUMBER d.o.o.</item>
    </izvorni_sadrzaj>
    <derivirana_varijabla naziv="DomainObject.Predmet.ProtuStrankaListNazivFormated_1">
      <item>LUMBER d.o.o.</item>
    </derivirana_varijabla>
  </DomainObject.Predmet.ProtuStrankaListNazivFormated>
  <DomainObject.Predmet.ProtuStrankaListNazivFormatedOIB>
    <izvorni_sadrzaj>
      <item>LUMBER d.o.o., OIB 72527129817</item>
    </izvorni_sadrzaj>
    <derivirana_varijabla naziv="DomainObject.Predmet.ProtuStrankaListNazivFormatedOIB_1">
      <item>LUMBER d.o.o., OIB 72527129817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LUMBER d.o.o.</izvorni_sadrzaj>
    <derivirana_varijabla naziv="DomainObject.Predmet.ProtustrankaIDrugi_1">LUMBER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LUMBER d.o.o., OIB 72527129817, Mošćenice bb, 51417 Mošćenička Draga</izvorni_sadrzaj>
    <derivirana_varijabla naziv="DomainObject.Predmet.ProtustrankaIDrugiAdressOIB_1">LUMBER d.o.o., OIB 72527129817, Mošćenice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LUMBER d.o.o.</item>
    </izvorni_sadrzaj>
    <derivirana_varijabla naziv="DomainObject.Predmet.SudioniciListNaziv_1">
      <item>FINA  Rijeka</item>
      <item>LUMBER d.o.o.</item>
    </derivirana_varijabla>
  </DomainObject.Predmet.SudioniciListNaziv>
  <DomainObject.Predmet.SudioniciListAdressOIB>
    <izvorni_sadrzaj>
      <item>FINA  Rijeka, OIB 85821130368, Frana Kurelca 8,51000 Rijeka</item>
      <item>LUMBER d.o.o., OIB 72527129817, Mošćenice bb,51417 Mošćenička Draga</item>
    </izvorni_sadrzaj>
    <derivirana_varijabla naziv="DomainObject.Predmet.SudioniciListAdressOIB_1">
      <item>FINA  Rijeka, OIB 85821130368, Frana Kurelca 8,51000 Rijeka</item>
      <item>LUMBER d.o.o., OIB 72527129817, Mošćenice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72527129817</item>
    </izvorni_sadrzaj>
    <derivirana_varijabla naziv="DomainObject.Predmet.SudioniciListNazivOIB_1">
      <item>, OIB 85821130368</item>
      <item>, OIB 72527129817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342</properties:Words>
  <properties:Characters>1848</properties:Characters>
  <properties:Lines>59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2017-04-10T11:23:00Z</dcterms:created>
  <dc:creator>M San Grupa</dc:creator>
  <cp:lastModifiedBy>Danijela Fumić</cp:lastModifiedBy>
  <cp:lastPrinted>2017-04-10T11:23:00Z</cp:lastPrinted>
  <dcterms:modified xmlns:xsi="http://www.w3.org/2001/XMLSchema-instance" xsi:type="dcterms:W3CDTF">2017-04-10T11:24:00Z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