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368c" w14:paraId="124368c" w:rsidRDefault="00A715F0" w:rsidP="00A715F0" w:rsidR="00A715F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ZA OČUVANJE KULTURNE BAŠTINE „ANTIQUE“, </w:t>
      </w:r>
      <w:proofErr w:type="spellStart"/>
      <w:r>
        <w:rPr>
          <w:rFonts w:cs="Times New Roman" w:eastAsia="Times New Roman"/>
          <w:szCs w:val="24"/>
          <w:lang w:eastAsia="hr-HR"/>
        </w:rPr>
        <w:t>Višnjan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Fabci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36706397847, reg. br. 18002994, </w:t>
      </w:r>
      <w:r w:rsidRPr="001C2B01">
        <w:rPr>
          <w:rFonts w:cs="Times New Roman" w:eastAsia="Times New Roman"/>
          <w:szCs w:val="24"/>
          <w:lang w:eastAsia="hr-HR"/>
        </w:rPr>
        <w:t xml:space="preserve">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12. 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A715F0" w:rsidP="00A715F0" w:rsidR="00A715F0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A715F0" w:rsidP="00A715F0" w:rsidR="00A715F0" w:rsidRPr="001C2B01">
      <w:pPr>
        <w:ind w:firstLine="708"/>
        <w:rPr>
          <w:szCs w:val="24"/>
        </w:rPr>
      </w:pPr>
    </w:p>
    <w:p w:rsidRDefault="00A715F0" w:rsidP="00A715F0" w:rsidR="00A715F0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ZA OČUVANJE KULTURNE BAŠTINE „ANTIQUE“, </w:t>
      </w:r>
      <w:proofErr w:type="spellStart"/>
      <w:r>
        <w:rPr>
          <w:rFonts w:cs="Times New Roman" w:eastAsia="Times New Roman"/>
          <w:szCs w:val="24"/>
          <w:lang w:eastAsia="hr-HR"/>
        </w:rPr>
        <w:t>Višnjan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Fabci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36706397847, reg. br. 18002994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5. 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120 dana te za koju nisu ispunjeni uvjeti za pokretanje drugog postupka radi brisanja iz </w:t>
      </w:r>
      <w:r>
        <w:rPr>
          <w:rFonts w:cs="Times New Roman" w:eastAsia="Times New Roman"/>
          <w:szCs w:val="24"/>
          <w:lang w:eastAsia="hr-HR"/>
        </w:rPr>
        <w:t>registra</w:t>
      </w:r>
      <w:r w:rsidRPr="001C2B01">
        <w:rPr>
          <w:rFonts w:cs="Times New Roman" w:eastAsia="Times New Roman"/>
          <w:szCs w:val="24"/>
          <w:lang w:eastAsia="hr-HR"/>
        </w:rPr>
        <w:t>.</w:t>
      </w:r>
    </w:p>
    <w:p w:rsidRDefault="00A715F0" w:rsidP="00A715F0" w:rsidR="00A715F0" w:rsidRPr="001C2B01">
      <w:pPr>
        <w:ind w:firstLine="708"/>
        <w:rPr>
          <w:szCs w:val="24"/>
        </w:rPr>
      </w:pPr>
    </w:p>
    <w:p w:rsidRDefault="00A715F0" w:rsidP="00A715F0" w:rsidR="00A715F0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5. 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136.108,20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A715F0" w:rsidP="00A715F0" w:rsidR="00A715F0" w:rsidRPr="001C2B01">
      <w:pPr>
        <w:rPr>
          <w:szCs w:val="24"/>
        </w:rPr>
      </w:pPr>
    </w:p>
    <w:p w:rsidRDefault="00A715F0" w:rsidP="00A715F0" w:rsidR="00A715F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A715F0" w:rsidP="00A715F0" w:rsidR="00A715F0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715F0" w:rsidP="00A715F0" w:rsidR="00A715F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224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224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A715F0" w:rsidP="00A715F0" w:rsidR="00A715F0" w:rsidRPr="001C2B01">
      <w:pPr>
        <w:ind w:firstLine="708"/>
        <w:rPr>
          <w:szCs w:val="24"/>
        </w:rPr>
      </w:pPr>
    </w:p>
    <w:p w:rsidRDefault="00A715F0" w:rsidP="00A715F0" w:rsidR="00A715F0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715F0" w:rsidP="00A715F0" w:rsidR="00A715F0" w:rsidRPr="001C2B01">
      <w:pPr>
        <w:ind w:firstLine="708"/>
        <w:rPr>
          <w:szCs w:val="24"/>
        </w:rPr>
      </w:pPr>
    </w:p>
    <w:p w:rsidRDefault="00A715F0" w:rsidP="00A715F0" w:rsidR="00A715F0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12. travnja</w:t>
      </w:r>
      <w:r w:rsidRPr="001C2B01">
        <w:rPr>
          <w:szCs w:val="24"/>
        </w:rPr>
        <w:t xml:space="preserve"> 2017.</w:t>
      </w:r>
    </w:p>
    <w:p w:rsidRDefault="00A715F0" w:rsidP="00A715F0" w:rsidR="00A715F0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715F0" w:rsidP="00A715F0" w:rsidR="00A715F0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A715F0" w:rsidP="00A715F0" w:rsidR="00A715F0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A715F0" w:rsidP="00A715F0" w:rsidR="007E38E8" w:rsidRPr="00A715F0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7E38E8" w:rsidRPr="00A715F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5F0" w:rsidP="00A715F0" w:rsidR="00A715F0">
      <w:r>
        <w:separator/>
      </w:r>
    </w:p>
  </w:endnote>
  <w:endnote w:id="0" w:type="continuationSeparator">
    <w:p w:rsidRDefault="00A715F0" w:rsidP="00A715F0" w:rsidR="00A71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5F0" w:rsidP="00A715F0" w:rsidR="00A715F0">
      <w:r>
        <w:separator/>
      </w:r>
    </w:p>
  </w:footnote>
  <w:footnote w:id="0" w:type="continuationSeparator">
    <w:p w:rsidRDefault="00A715F0" w:rsidP="00A715F0" w:rsidR="00A71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5F0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5F0" w:rsidP="005972A8" w:rsidR="005972A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224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52A"/>
    <w:rsid w:val="002B552A"/>
    <w:rsid w:val="005E712A"/>
    <w:rsid w:val="0068309E"/>
    <w:rsid w:val="007E38E8"/>
    <w:rsid w:val="00A7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15F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15F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715F0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15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15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1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15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12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15F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15F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715F0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15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15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1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15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12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OČUVANJE KULTURNE BAŠTINE "ANTIQUE", VIŠNJAN</izvorni_sadrzaj>
    <derivirana_varijabla naziv="DomainObject.Predmet.ProtustrankaFormated_1">  UDRUGA ZA OČUVANJE KULTURNE BAŠTINE "ANTIQUE", VIŠNJAN</derivirana_varijabla>
  </DomainObject.Predmet.ProtustrankaFormated>
  <DomainObject.Predmet.ProtustrankaFormatedOIB>
    <izvorni_sadrzaj>  UDRUGA ZA OČUVANJE KULTURNE BAŠTINE "ANTIQUE", VIŠNJAN, OIB 36706397847</izvorni_sadrzaj>
    <derivirana_varijabla naziv="DomainObject.Predmet.ProtustrankaFormatedOIB_1">  UDRUGA ZA OČUVANJE KULTURNE BAŠTINE "ANTIQUE", VIŠNJAN, OIB 36706397847</derivirana_varijabla>
  </DomainObject.Predmet.ProtustrankaFormatedOIB>
  <DomainObject.Predmet.ProtustrankaFormatedWithAdress>
    <izvorni_sadrzaj> UDRUGA ZA OČUVANJE KULTURNE BAŠTINE "ANTIQUE", VIŠNJAN, Fabci 3, 52463 Višnjan</izvorni_sadrzaj>
    <derivirana_varijabla naziv="DomainObject.Predmet.ProtustrankaFormatedWithAdress_1"> UDRUGA ZA OČUVANJE KULTURNE BAŠTINE "ANTIQUE", VIŠNJAN, Fabci 3, 52463 Višnjan</derivirana_varijabla>
  </DomainObject.Predmet.ProtustrankaFormatedWithAdress>
  <DomainObject.Predmet.ProtustrankaFormatedWithAdressOIB>
    <izvorni_sadrzaj> UDRUGA ZA OČUVANJE KULTURNE BAŠTINE "ANTIQUE", VIŠNJAN, OIB 36706397847, Fabci 3, 52463 Višnjan</izvorni_sadrzaj>
    <derivirana_varijabla naziv="DomainObject.Predmet.ProtustrankaFormatedWithAdressOIB_1"> UDRUGA ZA OČUVANJE KULTURNE BAŠTINE "ANTIQUE", VIŠNJAN, OIB 36706397847, Fabci 3, 52463 Višnjan</derivirana_varijabla>
  </DomainObject.Predmet.ProtustrankaFormatedWithAdressOIB>
  <DomainObject.Predmet.ProtustrankaWithAdress>
    <izvorni_sadrzaj>UDRUGA ZA OČUVANJE KULTURNE BAŠTINE "ANTIQUE", VIŠNJAN Fabci 3, 52463 Višnjan</izvorni_sadrzaj>
    <derivirana_varijabla naziv="DomainObject.Predmet.ProtustrankaWithAdress_1">UDRUGA ZA OČUVANJE KULTURNE BAŠTINE "ANTIQUE", VIŠNJAN Fabci 3, 52463 Višnjan</derivirana_varijabla>
  </DomainObject.Predmet.ProtustrankaWithAdress>
  <DomainObject.Predmet.ProtustrankaWithAdressOIB>
    <izvorni_sadrzaj>UDRUGA ZA OČUVANJE KULTURNE BAŠTINE "ANTIQUE", VIŠNJAN, OIB 36706397847, Fabci 3, 52463 Višnjan</izvorni_sadrzaj>
    <derivirana_varijabla naziv="DomainObject.Predmet.ProtustrankaWithAdressOIB_1">UDRUGA ZA OČUVANJE KULTURNE BAŠTINE "ANTIQUE", VIŠNJAN, OIB 36706397847, Fabci 3, 52463 Višnjan</derivirana_varijabla>
  </DomainObject.Predmet.ProtustrankaWithAdressOIB>
  <DomainObject.Predmet.ProtustrankaNazivFormated>
    <izvorni_sadrzaj>UDRUGA ZA OČUVANJE KULTURNE BAŠTINE "ANTIQUE", VIŠNJAN</izvorni_sadrzaj>
    <derivirana_varijabla naziv="DomainObject.Predmet.ProtustrankaNazivFormated_1">UDRUGA ZA OČUVANJE KULTURNE BAŠTINE "ANTIQUE", VIŠNJAN</derivirana_varijabla>
  </DomainObject.Predmet.ProtustrankaNazivFormated>
  <DomainObject.Predmet.ProtustrankaNazivFormatedOIB>
    <izvorni_sadrzaj>UDRUGA ZA OČUVANJE KULTURNE BAŠTINE "ANTIQUE", VIŠNJAN, OIB 36706397847</izvorni_sadrzaj>
    <derivirana_varijabla naziv="DomainObject.Predmet.ProtustrankaNazivFormatedOIB_1">UDRUGA ZA OČUVANJE KULTURNE BAŠTINE "ANTIQUE", VIŠNJAN, OIB 36706397847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136108.20</izvorni_sadrzaj>
    <derivirana_varijabla naziv="DomainObject.Predmet.TrenutnaVrijednost_1">136108.20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OČUVANJE KULTURNE BAŠTINE "ANTIQUE", VIŠNJAN</item>
    </izvorni_sadrzaj>
    <derivirana_varijabla naziv="DomainObject.Predmet.ProtuStrankaListFormated_1">
      <item>UDRUGA ZA OČUVANJE KULTURNE BAŠTINE "ANTIQUE", VIŠNJAN</item>
    </derivirana_varijabla>
  </DomainObject.Predmet.ProtuStrankaListFormated>
  <DomainObject.Predmet.ProtuStrankaListFormatedOIB>
    <izvorni_sadrzaj>
      <item>UDRUGA ZA OČUVANJE KULTURNE BAŠTINE "ANTIQUE", VIŠNJAN, OIB 36706397847</item>
    </izvorni_sadrzaj>
    <derivirana_varijabla naziv="DomainObject.Predmet.ProtuStrankaListFormatedOIB_1">
      <item>UDRUGA ZA OČUVANJE KULTURNE BAŠTINE "ANTIQUE", VIŠNJAN, OIB 36706397847</item>
    </derivirana_varijabla>
  </DomainObject.Predmet.ProtuStrankaListFormatedOIB>
  <DomainObject.Predmet.ProtuStrankaListFormatedWithAdress>
    <izvorni_sadrzaj>
      <item>UDRUGA ZA OČUVANJE KULTURNE BAŠTINE "ANTIQUE", VIŠNJAN, Fabci 3, 52463 Višnjan</item>
    </izvorni_sadrzaj>
    <derivirana_varijabla naziv="DomainObject.Predmet.ProtuStrankaListFormatedWithAdress_1">
      <item>UDRUGA ZA OČUVANJE KULTURNE BAŠTINE "ANTIQUE", VIŠNJAN, Fabci 3, 52463 Višnjan</item>
    </derivirana_varijabla>
  </DomainObject.Predmet.ProtuStrankaListFormatedWithAdress>
  <DomainObject.Predmet.ProtuStrankaListFormatedWithAdressOIB>
    <izvorni_sadrzaj>
      <item>UDRUGA ZA OČUVANJE KULTURNE BAŠTINE "ANTIQUE", VIŠNJAN, OIB 36706397847, Fabci 3, 52463 Višnjan</item>
    </izvorni_sadrzaj>
    <derivirana_varijabla naziv="DomainObject.Predmet.ProtuStrankaListFormatedWithAdressOIB_1">
      <item>UDRUGA ZA OČUVANJE KULTURNE BAŠTINE "ANTIQUE", VIŠNJAN, OIB 36706397847, Fabci 3, 52463 Višnjan</item>
    </derivirana_varijabla>
  </DomainObject.Predmet.ProtuStrankaListFormatedWithAdressOIB>
  <DomainObject.Predmet.ProtuStrankaListNazivFormated>
    <izvorni_sadrzaj>
      <item>UDRUGA ZA OČUVANJE KULTURNE BAŠTINE "ANTIQUE", VIŠNJAN</item>
    </izvorni_sadrzaj>
    <derivirana_varijabla naziv="DomainObject.Predmet.ProtuStrankaListNazivFormated_1">
      <item>UDRUGA ZA OČUVANJE KULTURNE BAŠTINE "ANTIQUE", VIŠNJAN</item>
    </derivirana_varijabla>
  </DomainObject.Predmet.ProtuStrankaListNazivFormated>
  <DomainObject.Predmet.ProtuStrankaListNazivFormatedOIB>
    <izvorni_sadrzaj>
      <item>UDRUGA ZA OČUVANJE KULTURNE BAŠTINE "ANTIQUE", VIŠNJAN, OIB 36706397847</item>
    </izvorni_sadrzaj>
    <derivirana_varijabla naziv="DomainObject.Predmet.ProtuStrankaListNazivFormatedOIB_1">
      <item>UDRUGA ZA OČUVANJE KULTURNE BAŠTINE "ANTIQUE", VIŠNJAN, OIB 36706397847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OČUVANJE KULTURNE BAŠTINE "ANTIQUE", VIŠNJAN</izvorni_sadrzaj>
    <derivirana_varijabla naziv="DomainObject.Predmet.ProtustrankaIDrugi_1">UDRUGA ZA OČUVANJE KULTURNE BAŠTINE "ANTIQUE",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OČUVANJE KULTURNE BAŠTINE "ANTIQUE", VIŠNJAN, OIB 36706397847, Fabci 3, 52463 Višnjan</izvorni_sadrzaj>
    <derivirana_varijabla naziv="DomainObject.Predmet.ProtustrankaIDrugiAdressOIB_1">UDRUGA ZA OČUVANJE KULTURNE BAŠTINE "ANTIQUE", VIŠNJAN, OIB 36706397847, Fabci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OČUVANJE KULTURNE BAŠTINE "ANTIQUE", VIŠNJAN</item>
    </izvorni_sadrzaj>
    <derivirana_varijabla naziv="DomainObject.Predmet.SudioniciListNaziv_1">
      <item>FINANCIJSKA AGENCIJA, RC RIJEKA, PODRUŽNICA PULA, PULA</item>
      <item>UDRUGA ZA OČUVANJE KULTURNE BAŠTINE "ANTIQUE",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OČUVANJE KULTURNE BAŠTINE "ANTIQUE", VIŠNJAN, OIB 36706397847, Fabci 3,52463 Višnjan</item>
    </izvorni_sadrzaj>
    <derivirana_varijabla naziv="DomainObject.Predmet.SudioniciListAdressOIB_1">
      <item>FINANCIJSKA AGENCIJA, RC RIJEKA, PODRUŽNICA PULA, PULA, OIB 85821130368, Giardini 5,52100 Pula</item>
      <item>UDRUGA ZA OČUVANJE KULTURNE BAŠTINE "ANTIQUE", VIŠNJAN, OIB 36706397847, Fabci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36706397847</item>
    </izvorni_sadrzaj>
    <derivirana_varijabla naziv="DomainObject.Predmet.SudioniciListNazivOIB_1">
      <item>, OIB 85821130368</item>
      <item>, OIB 36706397847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2682</properties:Characters>
  <properties:Lines>50</properties:Lines>
  <properties:Paragraphs>12</properties:Paragraphs>
  <properties:TotalTime>8</properties:TotalTime>
  <properties:ScaleCrop>false</properties:ScaleCrop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2017-04-12T05:46:00Z</dcterms:created>
  <dc:creator>Mihaela Kaligari</dc:creator>
  <dc:description/>
  <cp:keywords/>
  <cp:lastModifiedBy>Hani Udovičić</cp:lastModifiedBy>
  <cp:lastPrinted>2017-04-12T05:54:00Z</cp:lastPrinted>
  <dcterms:modified xmlns:xsi="http://www.w3.org/2001/XMLSchema-instance" xsi:type="dcterms:W3CDTF">2017-04-12T08:17:00Z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