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8ecd5" w14:paraId="a38ecd5" w:rsidRDefault="00685161" w:rsidP="00685161" w:rsidR="00685161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5161" w:rsidP="00685161" w:rsidR="00685161" w:rsidRPr="006572C0">
      <w:pPr>
        <w:jc w:val="both"/>
      </w:pPr>
      <w:r w:rsidRPr="006572C0">
        <w:t xml:space="preserve">   REPUBLIKA HRVATSKA</w:t>
      </w:r>
    </w:p>
    <w:p w:rsidRDefault="00685161" w:rsidP="00685161" w:rsidR="00685161" w:rsidRPr="006572C0">
      <w:pPr>
        <w:jc w:val="both"/>
      </w:pPr>
      <w:r w:rsidRPr="006572C0">
        <w:t>TRGOVAČKI SUD U PAZINU</w:t>
      </w:r>
    </w:p>
    <w:p w:rsidRDefault="00685161" w:rsidP="00685161" w:rsidR="00685161" w:rsidRPr="006572C0">
      <w:pPr>
        <w:jc w:val="both"/>
      </w:pPr>
      <w:r w:rsidRPr="006572C0">
        <w:t xml:space="preserve">     52000 Pazin, Drševka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Posl.br.: 2 St-808</w:t>
      </w:r>
      <w:r w:rsidRPr="006572C0">
        <w:t>/</w:t>
      </w:r>
      <w:r>
        <w:t>16</w:t>
      </w:r>
      <w:r w:rsidRPr="000C4F40">
        <w:t>-</w:t>
      </w:r>
      <w:r w:rsidR="00BF11AB">
        <w:t>29</w:t>
      </w:r>
    </w:p>
    <w:p w:rsidRDefault="00685161" w:rsidP="00685161" w:rsidR="00685161" w:rsidRPr="006572C0">
      <w:pPr>
        <w:jc w:val="both"/>
      </w:pPr>
    </w:p>
    <w:p w:rsidRDefault="00685161" w:rsidP="00685161" w:rsidR="00685161" w:rsidRPr="006572C0">
      <w:pPr>
        <w:jc w:val="both"/>
      </w:pPr>
    </w:p>
    <w:p w:rsidRDefault="00685161" w:rsidP="00685161" w:rsidR="00685161" w:rsidRPr="006572C0">
      <w:pPr>
        <w:jc w:val="center"/>
      </w:pPr>
      <w:r w:rsidRPr="006572C0">
        <w:t>R E P U B L I K A  H R V A T S K A</w:t>
      </w:r>
    </w:p>
    <w:p w:rsidRDefault="00685161" w:rsidP="00685161" w:rsidR="00685161" w:rsidRPr="006572C0">
      <w:pPr>
        <w:jc w:val="center"/>
      </w:pPr>
    </w:p>
    <w:p w:rsidRDefault="00685161" w:rsidP="00685161" w:rsidR="00685161" w:rsidRPr="006572C0">
      <w:pPr>
        <w:jc w:val="center"/>
      </w:pPr>
      <w:r w:rsidRPr="006572C0">
        <w:t>R J E Š E N J E</w:t>
      </w:r>
    </w:p>
    <w:p w:rsidRDefault="00685161" w:rsidP="00685161" w:rsidR="00685161" w:rsidRPr="006572C0">
      <w:pPr>
        <w:jc w:val="center"/>
      </w:pPr>
    </w:p>
    <w:p w:rsidRDefault="00685161" w:rsidP="00685161" w:rsidR="00685161" w:rsidRPr="00BF11AB">
      <w:pPr>
        <w:jc w:val="both"/>
      </w:pPr>
      <w:r w:rsidRPr="006572C0">
        <w:tab/>
        <w:t xml:space="preserve">Trgovački sud u Pazinu, po stečajnom sucu Adrijani Labinjan Skok, u stečajnom postupku nad </w:t>
      </w:r>
      <w:r w:rsidRPr="00875FA5">
        <w:t>Stečajnom masom iza PASA GRAĐENJE d.o.o. u stečaju, Pula, Dobrilina 9, OIB: 2520379399</w:t>
      </w:r>
      <w:r w:rsidRPr="00BF11AB">
        <w:t>9, 23. ožujka 2017.</w:t>
      </w:r>
    </w:p>
    <w:p w:rsidRDefault="00685161" w:rsidP="00685161" w:rsidR="00685161" w:rsidRPr="006572C0">
      <w:pPr>
        <w:jc w:val="center"/>
      </w:pPr>
    </w:p>
    <w:p w:rsidRDefault="00685161" w:rsidP="00685161" w:rsidR="00685161" w:rsidRPr="006572C0">
      <w:pPr>
        <w:jc w:val="center"/>
      </w:pPr>
      <w:r w:rsidRPr="006572C0">
        <w:t>r i j e š i o  j e</w:t>
      </w:r>
    </w:p>
    <w:p w:rsidRDefault="00685161" w:rsidP="00685161" w:rsidR="00685161" w:rsidRPr="006572C0">
      <w:pPr>
        <w:jc w:val="center"/>
      </w:pPr>
    </w:p>
    <w:p w:rsidRDefault="00685161" w:rsidP="00685161" w:rsidR="00685161">
      <w:pPr>
        <w:jc w:val="both"/>
      </w:pPr>
      <w:r w:rsidRPr="006572C0">
        <w:tab/>
      </w:r>
      <w:r>
        <w:t xml:space="preserve">U </w:t>
      </w:r>
      <w:r w:rsidRPr="006572C0">
        <w:t xml:space="preserve">stečajnom </w:t>
      </w:r>
      <w:r>
        <w:t xml:space="preserve">postupku nad </w:t>
      </w:r>
      <w:r w:rsidRPr="00875FA5">
        <w:t>Stečajnom masom iza PASA GRAĐENJE d.o.o. u stečaju, Pula, Dobrilina 9, OIB: 25203793999</w:t>
      </w:r>
      <w:r w:rsidRPr="006572C0">
        <w:t xml:space="preserve">, </w:t>
      </w:r>
      <w:r>
        <w:t>utvrđena je tražbina</w:t>
      </w:r>
      <w:r w:rsidRPr="004434A4">
        <w:t xml:space="preserve"> drugog višeg isplatnog reda:</w:t>
      </w:r>
    </w:p>
    <w:p w:rsidRDefault="00685161" w:rsidP="00685161" w:rsidR="00685161">
      <w:pPr>
        <w:jc w:val="both"/>
      </w:pPr>
    </w:p>
    <w:p w:rsidRDefault="00685161" w:rsidP="00685161" w:rsidR="00685161" w:rsidRPr="00685161">
      <w:pPr>
        <w:jc w:val="both"/>
      </w:pPr>
      <w:r w:rsidRPr="00685161">
        <w:tab/>
        <w:t>1. REPUBLIKA HRVATSKA, Ministarstvo financija, Porezna uprava, Katančićeva 5, Zagreb, OIB: 52634238587, u iznosu od 1.712,30 kn.</w:t>
      </w:r>
    </w:p>
    <w:p w:rsidRDefault="00685161" w:rsidP="00685161" w:rsidR="00685161" w:rsidRPr="006572C0">
      <w:pPr>
        <w:ind w:firstLine="540"/>
        <w:jc w:val="center"/>
      </w:pPr>
    </w:p>
    <w:p w:rsidRDefault="00685161" w:rsidP="00685161" w:rsidR="00685161" w:rsidRPr="006572C0">
      <w:pPr>
        <w:ind w:left="360"/>
        <w:jc w:val="center"/>
      </w:pPr>
      <w:r w:rsidRPr="006572C0">
        <w:t>Obrazloženje</w:t>
      </w:r>
    </w:p>
    <w:p w:rsidRDefault="00685161" w:rsidP="00685161" w:rsidR="00685161" w:rsidRPr="006572C0">
      <w:pPr>
        <w:ind w:left="360"/>
        <w:jc w:val="center"/>
      </w:pPr>
    </w:p>
    <w:p w:rsidRDefault="00685161" w:rsidP="00685161" w:rsidR="00685161" w:rsidRPr="006F3547">
      <w:pPr>
        <w:jc w:val="both"/>
      </w:pPr>
      <w:r w:rsidRPr="0094722D">
        <w:tab/>
        <w:t xml:space="preserve">Na ispitnom ročištu održanom </w:t>
      </w:r>
      <w:r>
        <w:t>23. ožujka 2017.</w:t>
      </w:r>
      <w:r w:rsidR="008165AB">
        <w:t xml:space="preserve"> ispitana je prijava tražbine</w:t>
      </w:r>
      <w:r w:rsidRPr="0094722D">
        <w:t xml:space="preserve">. Stečajni sudac </w:t>
      </w:r>
      <w:r>
        <w:t xml:space="preserve">je </w:t>
      </w:r>
      <w:r w:rsidRPr="0094722D">
        <w:t>temeljem čl. 264. Stečajnog zakona (dalje: SZ, NN 71/15) sastavio tabli</w:t>
      </w:r>
      <w:r w:rsidR="008165AB">
        <w:t>cu ispitanih tražbina u kojoj su</w:t>
      </w:r>
      <w:r w:rsidRPr="0094722D">
        <w:t xml:space="preserve"> za </w:t>
      </w:r>
      <w:r w:rsidR="008165AB">
        <w:t>ispitanu</w:t>
      </w:r>
      <w:r w:rsidRPr="0094722D">
        <w:t xml:space="preserve"> tražbinu uneseni podaci u kojoj je mjeri tražbina utvrđena prema svom iznosu i svom redu</w:t>
      </w:r>
      <w:r>
        <w:t>.</w:t>
      </w:r>
    </w:p>
    <w:p w:rsidRDefault="008165AB" w:rsidP="00685161" w:rsidR="00685161" w:rsidRPr="006F3547">
      <w:pPr>
        <w:jc w:val="both"/>
      </w:pPr>
      <w:r>
        <w:tab/>
        <w:t>Tražbina</w:t>
      </w:r>
      <w:r w:rsidR="00685161" w:rsidRPr="006F3547">
        <w:t xml:space="preserve"> drugog višeg isplatnog reda </w:t>
      </w:r>
      <w:r>
        <w:t>navedena</w:t>
      </w:r>
      <w:r w:rsidR="00685161">
        <w:t xml:space="preserve"> u izreci</w:t>
      </w:r>
      <w:r>
        <w:t xml:space="preserve"> ovog rješenja smatra se utvrđenom, budući ju</w:t>
      </w:r>
      <w:r w:rsidR="00685161" w:rsidRPr="006F3547">
        <w:t xml:space="preserve"> je priznao stečajni upravitelj a nisu osporili vjerovnici (čl. 26</w:t>
      </w:r>
      <w:r>
        <w:t>3. SZ-a). Tražbina vjerovnika priznata</w:t>
      </w:r>
      <w:r w:rsidR="00685161">
        <w:t xml:space="preserve"> </w:t>
      </w:r>
      <w:r>
        <w:t>je</w:t>
      </w:r>
      <w:r w:rsidR="00685161" w:rsidRPr="006F3547">
        <w:t xml:space="preserve"> u cijelosti </w:t>
      </w:r>
      <w:r>
        <w:t>pa</w:t>
      </w:r>
      <w:r w:rsidR="00685161">
        <w:t xml:space="preserve"> </w:t>
      </w:r>
      <w:r>
        <w:t>nije posebno obrazložena</w:t>
      </w:r>
      <w:r w:rsidR="00685161" w:rsidRPr="006F3547">
        <w:t>.</w:t>
      </w:r>
    </w:p>
    <w:p w:rsidRDefault="00685161" w:rsidP="00685161" w:rsidR="00685161" w:rsidRPr="000C4F40">
      <w:pPr>
        <w:jc w:val="both"/>
        <w:rPr>
          <w:color w:val="00B050"/>
        </w:rPr>
      </w:pPr>
    </w:p>
    <w:p w:rsidRDefault="00685161" w:rsidP="00685161" w:rsidR="00685161" w:rsidRPr="00BF11AB">
      <w:pPr>
        <w:ind w:firstLine="708"/>
        <w:jc w:val="center"/>
      </w:pPr>
      <w:r w:rsidRPr="006572C0">
        <w:t>U Pazin</w:t>
      </w:r>
      <w:r w:rsidRPr="00BF11AB">
        <w:t>u 23. ožujka 2017.</w:t>
      </w:r>
    </w:p>
    <w:p w:rsidRDefault="00685161" w:rsidP="00685161" w:rsidR="00685161" w:rsidRPr="006572C0">
      <w:pPr>
        <w:ind w:firstLine="708"/>
        <w:jc w:val="center"/>
      </w:pPr>
    </w:p>
    <w:p w:rsidRDefault="00685161" w:rsidP="00685161" w:rsidR="00685161" w:rsidRPr="006572C0">
      <w:pPr>
        <w:ind w:firstLine="708" w:left="5664"/>
        <w:jc w:val="center"/>
      </w:pPr>
      <w:r w:rsidRPr="006572C0">
        <w:t>Stečajni sudac</w:t>
      </w:r>
    </w:p>
    <w:p w:rsidRDefault="00685161" w:rsidP="00685161" w:rsidR="00685161">
      <w:pPr>
        <w:ind w:firstLine="708" w:left="4956"/>
        <w:jc w:val="center"/>
      </w:pPr>
      <w:r w:rsidRPr="006572C0">
        <w:t xml:space="preserve">           Adrijana Labinjan Skok, v.r.</w:t>
      </w:r>
    </w:p>
    <w:p w:rsidRDefault="00685161" w:rsidP="00685161" w:rsidR="00685161">
      <w:pPr>
        <w:ind w:firstLine="708" w:left="4956"/>
        <w:jc w:val="center"/>
      </w:pPr>
    </w:p>
    <w:p w:rsidRDefault="00685161" w:rsidP="00685161" w:rsidR="00685161" w:rsidRPr="006572C0">
      <w:pPr>
        <w:jc w:val="both"/>
      </w:pPr>
    </w:p>
    <w:p w:rsidRDefault="00685161" w:rsidP="00685161" w:rsidR="00685161" w:rsidRPr="00C664CF">
      <w:pPr>
        <w:jc w:val="both"/>
      </w:pPr>
      <w:r w:rsidRPr="00C664CF">
        <w:t>UPUTA O PRAVNOM LIJEKU:</w:t>
      </w:r>
    </w:p>
    <w:p w:rsidRDefault="00685161" w:rsidP="00685161" w:rsidR="00685161" w:rsidRPr="00C664CF">
      <w:pPr>
        <w:jc w:val="both"/>
      </w:pPr>
      <w:r w:rsidRPr="00C664CF">
        <w:tab/>
        <w:t xml:space="preserve">Protiv ovog rješenja pravo na žalbu ima stečajni upravitelj i svaki vjerovnik u dijelu koji se tiče njegove prijavljene tražbine i tražbine koju je osporio (čl. 265. st. 3. SZ-a). Žalba se podnosi u roku od 8 dana od dana objave rješenja na mrežnoj stranici e-Oglasna ploča sudova (čl. 12. st. 1. i 2. SZ-a, NN 71/15), putem ovog suda u tri primjerka, a o žalbi odlučuje Visoki trgovački sud Republike Hrvatske. </w:t>
      </w:r>
    </w:p>
    <w:p w:rsidRDefault="00685161" w:rsidP="00685161" w:rsidR="00685161" w:rsidRPr="006572C0">
      <w:pPr>
        <w:ind w:left="7080"/>
        <w:jc w:val="both"/>
      </w:pPr>
    </w:p>
    <w:p w:rsidRDefault="00685161" w:rsidP="00685161" w:rsidR="00685161" w:rsidRPr="006572C0">
      <w:r w:rsidRPr="006572C0">
        <w:t xml:space="preserve">DNA:  </w:t>
      </w:r>
    </w:p>
    <w:p w:rsidRDefault="00685161" w:rsidP="00685161" w:rsidR="00500701">
      <w:pPr>
        <w:jc w:val="both"/>
      </w:pPr>
      <w:r w:rsidRPr="006572C0">
        <w:t>- e-oglasna ploča suda 8 dana (čl. 265. st. 2. SZ-a)</w:t>
      </w:r>
    </w:p>
    <w:sectPr w:rsidSect="00A70E98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65AB" w:rsidR="009239A1">
      <w:r>
        <w:separator/>
      </w:r>
    </w:p>
  </w:endnote>
  <w:endnote w:id="0" w:type="continuationSeparator">
    <w:p w:rsidRDefault="008165AB" w:rsidR="009239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65AB" w:rsidR="009239A1">
      <w:r>
        <w:separator/>
      </w:r>
    </w:p>
  </w:footnote>
  <w:footnote w:id="0" w:type="continuationSeparator">
    <w:p w:rsidRDefault="008165AB" w:rsidR="009239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161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10DDE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161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5161" w:rsidP="00BC7372" w:rsidR="00BC7372">
    <w:pPr>
      <w:pStyle w:val="Zaglavlje"/>
    </w:pPr>
    <w:r>
      <w:tab/>
    </w:r>
    <w:r>
      <w:tab/>
      <w:t>Posl.br.: 2 St-402</w:t>
    </w:r>
    <w:r w:rsidRPr="006572C0">
      <w:t>/</w:t>
    </w:r>
    <w:r>
      <w:t>16</w:t>
    </w:r>
    <w:r w:rsidRPr="000C4F40">
      <w:t>-</w:t>
    </w:r>
    <w:r>
      <w:t>28</w:t>
    </w:r>
  </w:p>
  <w:p w:rsidRDefault="00910DDE" w:rsidP="00E84C66" w:rsidR="00E84C66">
    <w:pPr>
      <w:pStyle w:val="Zaglavlje"/>
    </w:pPr>
  </w:p>
  <w:p w:rsidRDefault="00910DDE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161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5161"/>
    <w:rsid w:val="00554328"/>
    <w:rsid w:val="00685161"/>
    <w:rsid w:val="008165AB"/>
    <w:rsid w:val="00910DDE"/>
    <w:rsid w:val="009239A1"/>
    <w:rsid w:val="00985388"/>
    <w:rsid w:val="00BF1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516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851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8516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85161"/>
  </w:style>
  <w:style w:styleId="Tekstbalonia" w:type="paragraph">
    <w:name w:val="Balloon Text"/>
    <w:basedOn w:val="Normal"/>
    <w:link w:val="TekstbaloniaChar"/>
    <w:uiPriority w:val="99"/>
    <w:semiHidden/>
    <w:unhideWhenUsed/>
    <w:rsid w:val="006851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16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0D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0D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0D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0D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0D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516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851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8516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85161"/>
  </w:style>
  <w:style w:styleId="Tekstbalonia" w:type="paragraph">
    <w:name w:val="Balloon Text"/>
    <w:basedOn w:val="Normal"/>
    <w:link w:val="TekstbaloniaChar"/>
    <w:uiPriority w:val="99"/>
    <w:semiHidden/>
    <w:unhideWhenUsed/>
    <w:rsid w:val="006851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16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0D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0D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0D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0D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0D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24.5.16. VTS-u poslan preslik spisa
pod starim br. St-1042/15</izvorni_sadrzaj>
    <derivirana_varijabla naziv="DomainObject.Predmet.Opis_1">24.5.16. VTS-u poslan preslik spisa
pod starim br. St-1042/15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St-808/2016</izvorni_sadrzaj>
    <derivirana_varijabla naziv="DomainObject.Predmet.OznakaBroj_1">St-808/2016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prijedloga za nastavak 
postupka</izvorni_sadrzaj>
    <derivirana_varijabla naziv="DomainObject.Predmet.PrimjedbaSuca_1">novi br. radi prijedloga za nastavak 
postupka</derivirana_varijabla>
  </DomainObject.Predmet.PrimjedbaSuca>
  <DomainObject.Predmet.ProtustrankaFormated>
    <izvorni_sadrzaj>  Stečajna masa iza PASA GRAĐENJE d.o.o. u stečaju</izvorni_sadrzaj>
    <derivirana_varijabla naziv="DomainObject.Predmet.ProtustrankaFormated_1">  Stečajna masa iza PASA GRAĐENJE d.o.o. u stečaju</derivirana_varijabla>
  </DomainObject.Predmet.ProtustrankaFormated>
  <DomainObject.Predmet.ProtustrankaFormatedOIB>
    <izvorni_sadrzaj>  Stečajna masa iza PASA GRAĐENJE d.o.o. u stečaju, OIB 25203793999</izvorni_sadrzaj>
    <derivirana_varijabla naziv="DomainObject.Predmet.ProtustrankaFormatedOIB_1">  Stečajna masa iza PASA GRAĐENJE d.o.o. u stečaju, OIB 25203793999</derivirana_varijabla>
  </DomainObject.Predmet.ProtustrankaFormatedOIB>
  <DomainObject.Predmet.ProtustrankaFormatedWithAdress>
    <izvorni_sadrzaj> Stečajna masa iza PASA GRAĐENJE d.o.o. u stečaju, Dobrilina 9, 52100 Pula</izvorni_sadrzaj>
    <derivirana_varijabla naziv="DomainObject.Predmet.ProtustrankaFormatedWithAdress_1"> Stečajna masa iza PASA GRAĐENJE d.o.o. u stečaju, Dobrilina 9, 52100 Pula</derivirana_varijabla>
  </DomainObject.Predmet.ProtustrankaFormatedWithAdress>
  <DomainObject.Predmet.ProtustrankaFormatedWithAdressOIB>
    <izvorni_sadrzaj> Stečajna masa iza PASA GRAĐENJE d.o.o. u stečaju, OIB 25203793999, Dobrilina 9, 52100 Pula</izvorni_sadrzaj>
    <derivirana_varijabla naziv="DomainObject.Predmet.ProtustrankaFormatedWithAdressOIB_1"> Stečajna masa iza PASA GRAĐENJE d.o.o. u stečaju, OIB 25203793999, Dobrilina 9, 52100 Pula</derivirana_varijabla>
  </DomainObject.Predmet.ProtustrankaFormatedWithAdressOIB>
  <DomainObject.Predmet.ProtustrankaWithAdress>
    <izvorni_sadrzaj>Stečajna masa iza PASA GRAĐENJE d.o.o. u stečaju Dobrilina 9, 52100 Pula</izvorni_sadrzaj>
    <derivirana_varijabla naziv="DomainObject.Predmet.ProtustrankaWithAdress_1">Stečajna masa iza PASA GRAĐENJE d.o.o. u stečaju Dobrilina 9, 52100 Pula</derivirana_varijabla>
  </DomainObject.Predmet.ProtustrankaWithAdress>
  <DomainObject.Predmet.ProtustrankaWithAdressOIB>
    <izvorni_sadrzaj>Stečajna masa iza PASA GRAĐENJE d.o.o. u stečaju, OIB 25203793999, Dobrilina 9, 52100 Pula</izvorni_sadrzaj>
    <derivirana_varijabla naziv="DomainObject.Predmet.ProtustrankaWithAdressOIB_1">Stečajna masa iza PASA GRAĐENJE d.o.o. u stečaju, OIB 25203793999, Dobrilina 9, 52100 Pula</derivirana_varijabla>
  </DomainObject.Predmet.ProtustrankaWithAdressOIB>
  <DomainObject.Predmet.ProtustrankaNazivFormated>
    <izvorni_sadrzaj>Stečajna masa iza PASA GRAĐENJE d.o.o. u stečaju</izvorni_sadrzaj>
    <derivirana_varijabla naziv="DomainObject.Predmet.ProtustrankaNazivFormated_1">Stečajna masa iza PASA GRAĐENJE d.o.o. u stečaju</derivirana_varijabla>
  </DomainObject.Predmet.ProtustrankaNazivFormated>
  <DomainObject.Predmet.ProtustrankaNazivFormatedOIB>
    <izvorni_sadrzaj>Stečajna masa iza PASA GRAĐENJE d.o.o. u stečaju, OIB 25203793999</izvorni_sadrzaj>
    <derivirana_varijabla naziv="DomainObject.Predmet.ProtustrankaNazivFormatedOIB_1">Stečajna masa iza PASA GRAĐENJE d.o.o. u stečaju, OIB 25203793999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3459.47</izvorni_sadrzaj>
    <derivirana_varijabla naziv="DomainObject.Predmet.TrenutnaVrijednost_1">3459.47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PASA GRAĐENJE d.o.o. u stečaju</item>
    </izvorni_sadrzaj>
    <derivirana_varijabla naziv="DomainObject.Predmet.ProtuStrankaListFormated_1">
      <item>Stečajna masa iza PASA GRAĐENJE d.o.o. u stečaju</item>
    </derivirana_varijabla>
  </DomainObject.Predmet.ProtuStrankaListFormated>
  <DomainObject.Predmet.ProtuStrankaListFormatedOIB>
    <izvorni_sadrzaj>
      <item>Stečajna masa iza PASA GRAĐENJE d.o.o. u stečaju, OIB 25203793999</item>
    </izvorni_sadrzaj>
    <derivirana_varijabla naziv="DomainObject.Predmet.ProtuStrankaListFormatedOIB_1">
      <item>Stečajna masa iza PASA GRAĐENJE d.o.o. u stečaju, OIB 25203793999</item>
    </derivirana_varijabla>
  </DomainObject.Predmet.ProtuStrankaListFormatedOIB>
  <DomainObject.Predmet.ProtuStrankaListFormatedWithAdress>
    <izvorni_sadrzaj>
      <item>Stečajna masa iza PASA GRAĐENJE d.o.o. u stečaju, Dobrilina 9, 52100 Pula</item>
    </izvorni_sadrzaj>
    <derivirana_varijabla naziv="DomainObject.Predmet.ProtuStrankaListFormatedWithAdress_1">
      <item>Stečajna masa iza PASA GRAĐENJE d.o.o. u stečaju, Dobrilina 9, 52100 Pula</item>
    </derivirana_varijabla>
  </DomainObject.Predmet.ProtuStrankaListFormatedWithAdress>
  <DomainObject.Predmet.ProtuStrankaListFormatedWithAdressOIB>
    <izvorni_sadrzaj>
      <item>Stečajna masa iza PASA GRAĐENJE d.o.o. u stečaju, OIB 25203793999, Dobrilina 9, 52100 Pula</item>
    </izvorni_sadrzaj>
    <derivirana_varijabla naziv="DomainObject.Predmet.ProtuStrankaListFormatedWithAdressOIB_1">
      <item>Stečajna masa iza PASA GRAĐENJE d.o.o. u stečaju, OIB 25203793999, Dobrilina 9, 52100 Pula</item>
    </derivirana_varijabla>
  </DomainObject.Predmet.ProtuStrankaListFormatedWithAdressOIB>
  <DomainObject.Predmet.ProtuStrankaListNazivFormated>
    <izvorni_sadrzaj>
      <item>Stečajna masa iza PASA GRAĐENJE d.o.o. u stečaju</item>
    </izvorni_sadrzaj>
    <derivirana_varijabla naziv="DomainObject.Predmet.ProtuStrankaListNazivFormated_1">
      <item>Stečajna masa iza PASA GRAĐENJE d.o.o. u stečaju</item>
    </derivirana_varijabla>
  </DomainObject.Predmet.ProtuStrankaListNazivFormated>
  <DomainObject.Predmet.ProtuStrankaListNazivFormatedOIB>
    <izvorni_sadrzaj>
      <item>Stečajna masa iza PASA GRAĐENJE d.o.o. u stečaju, OIB 25203793999</item>
    </izvorni_sadrzaj>
    <derivirana_varijabla naziv="DomainObject.Predmet.ProtuStrankaListNazivFormatedOIB_1">
      <item>Stečajna masa iza PASA GRAĐENJE d.o.o. u stečaju, OIB 25203793999</item>
    </derivirana_varijabla>
  </DomainObject.Predmet.ProtuStrankaListNazivFormatedOIB>
  <DomainObject.Predmet.OstaliListFormated>
    <izvorni_sadrzaj>
      <item>Odvj. Anita Hukelj</item>
    </izvorni_sadrzaj>
    <derivirana_varijabla naziv="DomainObject.Predmet.OstaliListFormated_1">
      <item>Odvj. Anita Hukelj</item>
    </derivirana_varijabla>
  </DomainObject.Predmet.OstaliListFormated>
  <DomainObject.Predmet.OstaliListFormatedOIB>
    <izvorni_sadrzaj>
      <item>Odvj. Anita Hukelj</item>
    </izvorni_sadrzaj>
    <derivirana_varijabla naziv="DomainObject.Predmet.OstaliListFormatedOIB_1">
      <item>Odvj. Anita Hukelj</item>
    </derivirana_varijabla>
  </DomainObject.Predmet.OstaliListFormatedOIB>
  <DomainObject.Predmet.OstaliListFormatedWithAdress>
    <izvorni_sadrzaj>
      <item>Odvj. Anita Hukelj, Martićeva 6/II, 10000 Zagreb</item>
    </izvorni_sadrzaj>
    <derivirana_varijabla naziv="DomainObject.Predmet.OstaliListFormatedWithAdress_1">
      <item>Odvj. Anita Hukelj, Martićeva 6/II, 10000 Zagreb</item>
    </derivirana_varijabla>
  </DomainObject.Predmet.OstaliListFormatedWithAdress>
  <DomainObject.Predmet.OstaliListFormatedWithAdressOIB>
    <izvorni_sadrzaj>
      <item>Odvj. Anita Hukelj, Martićeva 6/II, 10000 Zagreb</item>
    </izvorni_sadrzaj>
    <derivirana_varijabla naziv="DomainObject.Predmet.OstaliListFormatedWithAdressOIB_1">
      <item>Odvj. Anita Hukelj, Martićeva 6/II, 10000 Zagreb</item>
    </derivirana_varijabla>
  </DomainObject.Predmet.OstaliListFormatedWithAdressOIB>
  <DomainObject.Predmet.OstaliListNazivFormated>
    <izvorni_sadrzaj>
      <item>Odvj. Anita Hukelj</item>
    </izvorni_sadrzaj>
    <derivirana_varijabla naziv="DomainObject.Predmet.OstaliListNazivFormated_1">
      <item>Odvj. Anita Hukelj</item>
    </derivirana_varijabla>
  </DomainObject.Predmet.OstaliListNazivFormated>
  <DomainObject.Predmet.OstaliListNazivFormatedOIB>
    <izvorni_sadrzaj>
      <item>Odvj. Anita Hukelj</item>
    </izvorni_sadrzaj>
    <derivirana_varijabla naziv="DomainObject.Predmet.OstaliListNazivFormatedOIB_1">
      <item>Odvj. Anita Hukelj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PASA GRAĐENJE d.o.o. u stečaju</izvorni_sadrzaj>
    <derivirana_varijabla naziv="DomainObject.Predmet.ProtustrankaIDrugi_1">Stečajna masa iza PASA GRAĐENJE d.o.o. u stečaju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Stečajna masa iza PASA GRAĐENJE d.o.o. u stečaju, OIB 25203793999, Dobrilina 9, 52100 Pula</izvorni_sadrzaj>
    <derivirana_varijabla naziv="DomainObject.Predmet.ProtustrankaIDrugiAdressOIB_1">Stečajna masa iza PASA GRAĐENJE d.o.o. u stečaju, OIB 25203793999, Dobrilina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PASA GRAĐENJE d.o.o. u stečaju</item>
      <item>Odvj. Anita Hukelj</item>
    </izvorni_sadrzaj>
    <derivirana_varijabla naziv="DomainObject.Predmet.SudioniciListNaziv_1">
      <item>FINANCIJSKA AGENCIJA, RC RIJEKA, PODRUŽNICA PULA, PULA</item>
      <item>Stečajna masa iza PASA GRAĐENJE d.o.o. u stečaju</item>
      <item>Odvj. Anita Hukelj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Stečajna masa iza PASA GRAĐENJE d.o.o. u stečaju, OIB 25203793999, Dobrilina 9,52100 Pula</item>
      <item>Odvj. Anita Hukelj, Martićeva 6/II,10000 Zagreb</item>
    </izvorni_sadrzaj>
    <derivirana_varijabla naziv="DomainObject.Predmet.SudioniciListAdressOIB_1">
      <item>FINANCIJSKA AGENCIJA, RC RIJEKA, PODRUŽNICA PULA, PULA, OIB 85821130368, Ulica grada Vukovara 70,Zagreb</item>
      <item>Stečajna masa iza PASA GRAĐENJE d.o.o. u stečaju, OIB 25203793999, Dobrilina 9,52100 Pula</item>
      <item>Odvj. Anita Hukelj, Martićeva 6/II,10000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25203793999</item>
      <item>, OIB null</item>
    </izvorni_sadrzaj>
    <derivirana_varijabla naziv="DomainObject.Predmet.SudioniciListNazivOIB_1">
      <item>, OIB 85821130368</item>
      <item>, OIB 25203793999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1472</properties:Characters>
  <properties:Lines>47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2017-03-08T11:46:00Z</dcterms:created>
  <dc:creator>Jasmina Matika</dc:creator>
  <cp:lastModifiedBy>Jasmina Matika</cp:lastModifiedBy>
  <dcterms:modified xmlns:xsi="http://www.w3.org/2001/XMLSchema-instance" xsi:type="dcterms:W3CDTF">2017-03-23T12:22:00Z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