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987d" w14:paraId="2f0987d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7D4E00">
        <w:t>770/16-5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stečajnom postupku nad dužnikom </w:t>
      </w:r>
      <w:r w:rsidR="007D4E00">
        <w:t>DIJAMANT ANAMARY j.d.o.o., Obrovac, Gornji Karin, Ulica Ivana Pavla II. 26</w:t>
      </w:r>
      <w:r w:rsidR="00907ACD">
        <w:t>,</w:t>
      </w:r>
      <w:r w:rsidR="00EF2966">
        <w:t xml:space="preserve"> OIB: </w:t>
      </w:r>
      <w:r w:rsidR="007D4E00">
        <w:t>67105758769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07ACD">
        <w:t>Zadar</w:t>
      </w:r>
      <w:r w:rsidRPr="00FC1537">
        <w:t xml:space="preserve"> od dana </w:t>
      </w:r>
      <w:r w:rsidR="007D4E00">
        <w:t>17. svibnja</w:t>
      </w:r>
      <w:r w:rsidR="00907ACD">
        <w:t xml:space="preserve"> </w:t>
      </w:r>
      <w:r>
        <w:t>2016</w:t>
      </w:r>
      <w:r w:rsidRPr="00FC1537">
        <w:t xml:space="preserve">., dana </w:t>
      </w:r>
      <w:r w:rsidR="00953648">
        <w:t>13. listopada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7D4E00">
        <w:t>DIJAMANT ANAMARY j.d.o.o., Obrovac, Gornji Karin, Ulica Ivana Pavla II. 26, OIB: 67105758769</w:t>
      </w:r>
      <w:r>
        <w:t xml:space="preserve">, </w:t>
      </w:r>
      <w:r w:rsidRPr="00FC1537">
        <w:t xml:space="preserve">iznosi </w:t>
      </w:r>
      <w:r w:rsidR="007D4E00" w:rsidRPr="007D4E00">
        <w:t>27.346,85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7D4E00">
        <w:t>Ivica Ćurić</w:t>
      </w:r>
      <w:r w:rsidR="00727EA8">
        <w:t xml:space="preserve">, </w:t>
      </w:r>
      <w:r w:rsidR="007D4E00">
        <w:t>Obrovac, Gornji Karin</w:t>
      </w:r>
      <w:r w:rsidR="00727EA8">
        <w:t xml:space="preserve">, </w:t>
      </w:r>
      <w:r w:rsidR="007D4E00">
        <w:t xml:space="preserve">Ulica Ivana Pavla II 26, </w:t>
      </w:r>
      <w:r w:rsidR="00727EA8">
        <w:t xml:space="preserve"> OIB: </w:t>
      </w:r>
      <w:r w:rsidR="007D4E00">
        <w:t>34370530618</w:t>
      </w:r>
      <w:r w:rsidR="00C7759A">
        <w:t>,</w:t>
      </w:r>
      <w:r w:rsidR="00F72A82">
        <w:t xml:space="preserve"> </w:t>
      </w:r>
      <w:r w:rsidRPr="00FC1537">
        <w:t>dužnika</w:t>
      </w:r>
      <w:r>
        <w:t xml:space="preserve"> </w:t>
      </w:r>
      <w:r w:rsidR="007D4E00">
        <w:t>DIJAMANT ANAMARY j.d.o.o., Obrovac, Gornji Karin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7D4E00">
        <w:t>DIJAMANT ANAMARY j.d.o.o., Obrovac, Gornji Karin, Ulica Ivana Pavla II. 26, OIB: 67105758769</w:t>
      </w:r>
      <w:r>
        <w:t xml:space="preserve">, da </w:t>
      </w:r>
      <w:r w:rsidRPr="00FC1537">
        <w:t xml:space="preserve">najkasnije u roku od </w:t>
      </w:r>
      <w:r w:rsidRPr="007D4E00"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7D4E00">
        <w:t>DIJAMANT ANAMARY j.d.o.o., Obrovac, Gornji Karin.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953648">
        <w:t>13. listopada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870CA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7D4E00">
      <w:t>770/16-5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1F67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6DC1"/>
    <w:rsid w:val="00765179"/>
    <w:rsid w:val="00780F49"/>
    <w:rsid w:val="007A5785"/>
    <w:rsid w:val="007B79A2"/>
    <w:rsid w:val="007D4E00"/>
    <w:rsid w:val="007D5BE9"/>
    <w:rsid w:val="007E0FEA"/>
    <w:rsid w:val="007E1447"/>
    <w:rsid w:val="007F103E"/>
    <w:rsid w:val="007F31C2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3027D"/>
    <w:rsid w:val="009422F5"/>
    <w:rsid w:val="009427F2"/>
    <w:rsid w:val="00942BDB"/>
    <w:rsid w:val="009530B5"/>
    <w:rsid w:val="00953648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0C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87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87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ANAMARY jednostavno društvo s ograničenom odgovornošću za ugostiteljstvo</izvorni_sadrzaj>
    <derivirana_varijabla naziv="DomainObject.Predmet.ProtustrankaFormated_1">  DIJAMANT ANAMARY jednostavno društvo s ograničenom odgovornošću za ugostiteljstvo</derivirana_varijabla>
  </DomainObject.Predmet.ProtustrankaFormated>
  <DomainObject.Predmet.ProtustrankaFormatedOIB>
    <izvorni_sadrzaj>  DIJAMANT ANAMARY jednostavno društvo s ograničenom odgovornošću za ugostiteljstvo, OIB 67105758769</izvorni_sadrzaj>
    <derivirana_varijabla naziv="DomainObject.Predmet.ProtustrankaFormatedOIB_1">  DIJAMANT ANAMARY jednostavno društvo s ograničenom odgovornošću za ugostiteljstvo, OIB 67105758769</derivirana_varijabla>
  </DomainObject.Predmet.ProtustrankaFormatedOIB>
  <DomainObject.Predmet.ProtustrankaFormatedWithAdress>
    <izvorni_sadrzaj> DIJAMANT ANAMARY jednostavno društvo s ograničenom odgovornošću za ugostiteljstvo, Ulica Ivana Pavla II. 26, 23450 Gornji Karin</izvorni_sadrzaj>
    <derivirana_varijabla naziv="DomainObject.Predmet.ProtustrankaFormatedWithAdress_1"> DIJAMANT ANAMARY jednostavno društvo s ograničenom odgovornošću za ugostiteljstvo, Ulica Ivana Pavla II. 26, 23450 Gornji Karin</derivirana_varijabla>
  </DomainObject.Predmet.ProtustrankaFormatedWithAdress>
  <DomainObject.Predmet.ProtustrankaFormatedWithAdressOIB>
    <izvorni_sadrzaj> DIJAMANT ANAMARY jednostavno društvo s ograničenom odgovornošću za ugostiteljstvo, OIB 67105758769, Ulica Ivana Pavla II. 26, 23450 Gornji Karin</izvorni_sadrzaj>
    <derivirana_varijabla naziv="DomainObject.Predmet.ProtustrankaFormatedWithAdressOIB_1"> DIJAMANT ANAMARY jednostavno društvo s ograničenom odgovornošću za ugostiteljstvo, OIB 67105758769, Ulica Ivana Pavla II. 26, 23450 Gornji Karin</derivirana_varijabla>
  </DomainObject.Predmet.ProtustrankaFormatedWithAdressOIB>
  <DomainObject.Predmet.ProtustrankaWithAdress>
    <izvorni_sadrzaj>DIJAMANT ANAMARY jednostavno društvo s ograničenom odgovornošću za ugostiteljstvo Ulica Ivana Pavla II. 26, 23450 Gornji Karin</izvorni_sadrzaj>
    <derivirana_varijabla naziv="DomainObject.Predmet.ProtustrankaWithAdress_1">DIJAMANT ANAMARY jednostavno društvo s ograničenom odgovornošću za ugostiteljstvo Ulica Ivana Pavla II. 26, 23450 Gornji Karin</derivirana_varijabla>
  </DomainObject.Predmet.ProtustrankaWithAdress>
  <DomainObject.Predmet.ProtustrankaWithAdressOIB>
    <izvorni_sadrzaj>DIJAMANT ANAMARY jednostavno društvo s ograničenom odgovornošću za ugostiteljstvo, OIB 67105758769, Ulica Ivana Pavla II. 26, 23450 Gornji Karin</izvorni_sadrzaj>
    <derivirana_varijabla naziv="DomainObject.Predmet.ProtustrankaWithAdressOIB_1">DIJAMANT ANAMARY jednostavno društvo s ograničenom odgovornošću za ugostiteljstvo, OIB 67105758769, Ulica Ivana Pavla II. 26, 23450 Gornji Karin</derivirana_varijabla>
  </DomainObject.Predmet.ProtustrankaWithAdressOIB>
  <DomainObject.Predmet.ProtustrankaNazivFormated>
    <izvorni_sadrzaj>DIJAMANT ANAMARY jednostavno društvo s ograničenom odgovornošću za ugostiteljstvo</izvorni_sadrzaj>
    <derivirana_varijabla naziv="DomainObject.Predmet.ProtustrankaNazivFormated_1">DIJAMANT ANAMARY jednostavno društvo s ograničenom odgovornošću za ugostiteljstvo</derivirana_varijabla>
  </DomainObject.Predmet.ProtustrankaNazivFormated>
  <DomainObject.Predmet.ProtustrankaNazivFormatedOIB>
    <izvorni_sadrzaj>DIJAMANT ANAMARY jednostavno društvo s ograničenom odgovornošću za ugostiteljstvo, OIB 67105758769</izvorni_sadrzaj>
    <derivirana_varijabla naziv="DomainObject.Predmet.ProtustrankaNazivFormatedOIB_1">DIJAMANT ANAMARY jednostavno društvo s ograničenom odgovornošću za ugostiteljstvo, OIB 67105758769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27346.85</izvorni_sadrzaj>
    <derivirana_varijabla naziv="DomainObject.Predmet.TrenutnaVrijednost_1">27346.85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DIJAMANT ANAMARY jednostavno društvo s ograničenom odgovornošću za ugostiteljstvo</item>
    </izvorni_sadrzaj>
    <derivirana_varijabla naziv="DomainObject.Predmet.ProtuStrankaListFormated_1">
      <item>DIJAMANT ANAMARY jednostavno društvo s ograničenom odgovornošću za ugostiteljstvo</item>
    </derivirana_varijabla>
  </DomainObject.Predmet.ProtuStrankaListFormated>
  <DomainObject.Predmet.ProtuStrankaListFormatedOIB>
    <izvorni_sadrzaj>
      <item>DIJAMANT ANAMARY jednostavno društvo s ograničenom odgovornošću za ugostiteljstvo, OIB 67105758769</item>
    </izvorni_sadrzaj>
    <derivirana_varijabla naziv="DomainObject.Predmet.ProtuStrankaListFormatedOIB_1">
      <item>DIJAMANT ANAMARY jednostavno društvo s ograničenom odgovornošću za ugostiteljstvo, OIB 67105758769</item>
    </derivirana_varijabla>
  </DomainObject.Predmet.ProtuStrankaListFormatedOIB>
  <DomainObject.Predmet.ProtuStrankaListFormatedWithAdress>
    <izvorni_sadrzaj>
      <item>DIJAMANT ANAMARY jednostavno društvo s ograničenom odgovornošću za ugostiteljstvo, Ulica Ivana Pavla II. 26, 23450 Gornji Karin</item>
    </izvorni_sadrzaj>
    <derivirana_varijabla naziv="DomainObject.Predmet.ProtuStrankaListFormatedWithAdress_1">
      <item>DIJAMANT ANAMARY jednostavno društvo s ograničenom odgovornošću za ugostiteljstvo, Ulica Ivana Pavla II. 26, 23450 Gornji Karin</item>
    </derivirana_varijabla>
  </DomainObject.Predmet.ProtuStrankaListFormatedWithAdress>
  <DomainObject.Predmet.ProtuStrankaListFormatedWithAdressOIB>
    <izvorni_sadrzaj>
      <item>DIJAMANT ANAMARY jednostavno društvo s ograničenom odgovornošću za ugostiteljstvo, OIB 67105758769, Ulica Ivana Pavla II. 26, 23450 Gornji Karin</item>
    </izvorni_sadrzaj>
    <derivirana_varijabla naziv="DomainObject.Predmet.ProtuStrankaListFormatedWithAdressOIB_1">
      <item>DIJAMANT ANAMARY jednostavno društvo s ograničenom odgovornošću za ugostiteljstvo, OIB 67105758769, Ulica Ivana Pavla II. 26, 23450 Gornji Karin</item>
    </derivirana_varijabla>
  </DomainObject.Predmet.ProtuStrankaListFormatedWithAdressOIB>
  <DomainObject.Predmet.ProtuStrankaListNazivFormated>
    <izvorni_sadrzaj>
      <item>DIJAMANT ANAMARY jednostavno društvo s ograničenom odgovornošću za ugostiteljstvo</item>
    </izvorni_sadrzaj>
    <derivirana_varijabla naziv="DomainObject.Predmet.ProtuStrankaListNazivFormated_1">
      <item>DIJAMANT ANAMARY jednostavno društvo s ograničenom odgovornošću za ugostiteljstvo</item>
    </derivirana_varijabla>
  </DomainObject.Predmet.ProtuStrankaListNazivFormated>
  <DomainObject.Predmet.ProtuStrankaListNazivFormatedOIB>
    <izvorni_sadrzaj>
      <item>DIJAMANT ANAMARY jednostavno društvo s ograničenom odgovornošću za ugostiteljstvo, OIB 67105758769</item>
    </izvorni_sadrzaj>
    <derivirana_varijabla naziv="DomainObject.Predmet.ProtuStrankaListNazivFormatedOIB_1">
      <item>DIJAMANT ANAMARY jednostavno društvo s ograničenom odgovornošću za ugostiteljstvo, OIB 67105758769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DIJAMANT ANAMARY jednostavno društvo s ograničenom odgovornošću za ugostiteljstvo</izvorni_sadrzaj>
    <derivirana_varijabla naziv="DomainObject.Predmet.ProtustrankaIDrugi_1">DIJAMANT ANAMARY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DIJAMANT ANAMARY jednostavno društvo s ograničenom odgovornošću za ugostiteljstvo, OIB 67105758769, Ulica Ivana Pavla II. 26, 23450 Gornji Karin</izvorni_sadrzaj>
    <derivirana_varijabla naziv="DomainObject.Predmet.ProtustrankaIDrugiAdressOIB_1">DIJAMANT ANAMARY jednostavno društvo s ograničenom odgovornošću za ugostiteljstvo, OIB 67105758769, Ulica Ivana Pavla II. 26,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DIJAMANT ANAMARY jednostavno društvo s ograničenom odgovornošću za ugostiteljstvo</item>
    </izvorni_sadrzaj>
    <derivirana_varijabla naziv="DomainObject.Predmet.SudioniciListNaziv_1">
      <item>Financijska agencija</item>
      <item>DIJAMANT ANAMARY jednostavno društvo s ograničenom odgovornošću za ugostiteljstvo</item>
    </derivirana_varijabla>
  </DomainObject.Predmet.SudioniciListNaziv>
  <DomainObject.Predmet.SudioniciListAdressOIB>
    <izvorni_sadrzaj>
      <item>Financijska agencija, OIB 85821130368, Ivana Danila 4,23000 Zadar</item>
      <item>DIJAMANT ANAMARY jednostavno društvo s ograničenom odgovornošću za ugostiteljstvo, OIB 67105758769, Ulica Ivana Pavla II. 26,23450 Gornji Karin</item>
    </izvorni_sadrzaj>
    <derivirana_varijabla naziv="DomainObject.Predmet.SudioniciListAdressOIB_1">
      <item>Financijska agencija, OIB 85821130368, Ivana Danila 4,23000 Zadar</item>
      <item>DIJAMANT ANAMARY jednostavno društvo s ograničenom odgovornošću za ugostiteljstvo, OIB 67105758769, Ulica Ivana Pavla II.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67105758769</item>
    </izvorni_sadrzaj>
    <derivirana_varijabla naziv="DomainObject.Predmet.SudioniciListNazivOIB_1">
      <item>, OIB 85821130368</item>
      <item>, OIB 67105758769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2143</properties:Characters>
  <properties:Lines>65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2016-07-27T08:32:00Z</dcterms:created>
  <dc:creator>Danijela Markulin</dc:creator>
  <cp:lastModifiedBy>Martina Kalmeta</cp:lastModifiedBy>
  <cp:lastPrinted>2016-10-13T08:28:00Z</cp:lastPrinted>
  <dcterms:modified xmlns:xsi="http://www.w3.org/2001/XMLSchema-instance" xsi:type="dcterms:W3CDTF">2016-10-14T08:37:00Z</dcterms:modified>
  <cp:revision>5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