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2f18" w14:paraId="5a62f18" w:rsidRDefault="00AF42FE" w:rsidP="00910611" w:rsidR="00AF42FE" w:rsidRPr="00AF42FE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</w:t>
      </w:r>
      <w:r w:rsidRPr="00AF42FE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2FE" w:rsidP="00910611" w:rsidR="00AF42FE" w:rsidRPr="00AF42FE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 </w:t>
      </w:r>
      <w:r w:rsidRPr="00AF42FE">
        <w:rPr>
          <w:rFonts w:eastAsia="MS Mincho" w:hAnsi="Times New Roman" w:ascii="Times New Roman"/>
        </w:rPr>
        <w:t>REPUBLIKA HRVATSKA</w:t>
      </w:r>
    </w:p>
    <w:p w:rsidRDefault="00AF42FE" w:rsidP="00910611" w:rsidR="00AF42FE" w:rsidRPr="00AF42FE">
      <w:pPr>
        <w:rPr>
          <w:rFonts w:hAnsi="Times New Roman" w:ascii="Times New Roman"/>
        </w:rPr>
      </w:pPr>
      <w:r w:rsidRPr="00AF42FE">
        <w:rPr>
          <w:rFonts w:eastAsia="MS Mincho" w:hAnsi="Times New Roman" w:ascii="Times New Roman"/>
        </w:rPr>
        <w:t>TRGOVAČKI SUD U RIJECI</w:t>
      </w:r>
    </w:p>
    <w:p w:rsidRDefault="00AF42FE" w:rsidR="00AF42FE" w:rsidRPr="00AF42FE">
      <w:pPr>
        <w:rPr>
          <w:rFonts w:eastAsia="MS Mincho" w:hAnsi="Times New Roman" w:ascii="Times New Roman"/>
        </w:rPr>
      </w:pPr>
      <w:r w:rsidRPr="00AF42FE">
        <w:rPr>
          <w:rFonts w:eastAsia="MS Mincho" w:hAnsi="Times New Roman" w:ascii="Times New Roman"/>
        </w:rPr>
        <w:t xml:space="preserve">      Rijeka, Zadarska 1 i 3</w:t>
      </w:r>
    </w:p>
    <w:p w:rsidRDefault="00AF42FE" w:rsidP="00910611" w:rsidR="00AF42FE">
      <w:pPr>
        <w:rPr>
          <w:rFonts w:hAnsi="Times New Roman" w:ascii="Times New Roman"/>
        </w:rPr>
      </w:pPr>
    </w:p>
    <w:p w:rsidRDefault="00AF42FE" w:rsidP="00910611" w:rsidR="00AF42FE" w:rsidRPr="00AF42FE">
      <w:pPr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>Trgovački sud u Rijeci, po sucu</w:t>
      </w:r>
      <w:r w:rsidR="00B75DE6" w:rsidRPr="00E662B5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</w:rPr>
        <w:t xml:space="preserve">pojedincu </w:t>
      </w:r>
      <w:r w:rsidRPr="00E662B5">
        <w:rPr>
          <w:rFonts w:hAnsi="Times New Roman" w:ascii="Times New Roman"/>
        </w:rPr>
        <w:t>Danieli Korlević, u postupku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945C65" w:rsidRPr="00E662B5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  <w:b/>
        </w:rPr>
        <w:t xml:space="preserve">IVO RAJKOVAČA vl. </w:t>
      </w:r>
      <w:r w:rsidR="00AF42FE">
        <w:rPr>
          <w:rFonts w:hAnsi="Times New Roman" w:ascii="Times New Roman"/>
          <w:b/>
        </w:rPr>
        <w:t>VVV</w:t>
      </w:r>
      <w:r w:rsidR="00463452">
        <w:rPr>
          <w:rFonts w:hAnsi="Times New Roman" w:ascii="Times New Roman"/>
          <w:b/>
        </w:rPr>
        <w:t xml:space="preserve"> obrt za održavanje okoliša, Viškovo, Saršoni, Saršoni 96, OIB 11828064117, </w:t>
      </w:r>
      <w:r w:rsidRPr="00E662B5"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 w:rsidR="00F53630" w:rsidRPr="00E662B5">
          <w:rPr>
            <w:rFonts w:hAnsi="Times New Roman" w:ascii="Times New Roman"/>
          </w:rPr>
          <w:t>66</w:t>
        </w:r>
        <w:r w:rsidRPr="00E662B5">
          <w:rPr>
            <w:rFonts w:hAnsi="Times New Roman" w:ascii="Times New Roman"/>
          </w:rPr>
          <w:t xml:space="preserve"> st</w:t>
        </w:r>
      </w:smartTag>
      <w:r w:rsidRPr="00E662B5">
        <w:rPr>
          <w:rFonts w:hAnsi="Times New Roman" w:ascii="Times New Roman"/>
        </w:rPr>
        <w:t xml:space="preserve">. </w:t>
      </w:r>
      <w:r w:rsidR="00F53630" w:rsidRPr="00E662B5">
        <w:rPr>
          <w:rFonts w:hAnsi="Times New Roman" w:ascii="Times New Roman"/>
        </w:rPr>
        <w:t>5</w:t>
      </w:r>
      <w:r w:rsidRPr="00E662B5">
        <w:rPr>
          <w:rFonts w:hAnsi="Times New Roman" w:ascii="Times New Roman"/>
        </w:rPr>
        <w:t>.</w:t>
      </w:r>
      <w:r w:rsidR="00F53630" w:rsidRPr="00E662B5">
        <w:rPr>
          <w:rFonts w:hAnsi="Times New Roman" w:ascii="Times New Roman"/>
        </w:rPr>
        <w:t>, 7.</w:t>
      </w:r>
      <w:r w:rsidRPr="00E662B5">
        <w:rPr>
          <w:rFonts w:hAnsi="Times New Roman" w:ascii="Times New Roman"/>
        </w:rPr>
        <w:t xml:space="preserve"> i </w:t>
      </w:r>
      <w:r w:rsidR="00F53630" w:rsidRPr="00E662B5">
        <w:rPr>
          <w:rFonts w:hAnsi="Times New Roman" w:ascii="Times New Roman"/>
        </w:rPr>
        <w:t>8</w:t>
      </w:r>
      <w:r w:rsidRPr="00E662B5">
        <w:rPr>
          <w:rFonts w:hAnsi="Times New Roman" w:ascii="Times New Roman"/>
        </w:rPr>
        <w:t>. Zakona o financijskom poslovanju i predstečajnoj nagodbi (NN 108/12</w:t>
      </w:r>
      <w:r w:rsidR="00F53630" w:rsidRPr="00E662B5">
        <w:rPr>
          <w:rFonts w:hAnsi="Times New Roman" w:ascii="Times New Roman"/>
        </w:rPr>
        <w:t xml:space="preserve">, 144/12, 81/13 i 112/13 </w:t>
      </w:r>
      <w:r w:rsidRPr="00E662B5">
        <w:rPr>
          <w:rFonts w:hAnsi="Times New Roman" w:ascii="Times New Roman"/>
        </w:rPr>
        <w:t>dalje ZFPPN-i), dana</w:t>
      </w:r>
      <w:r w:rsidR="0068485B" w:rsidRPr="00E662B5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</w:rPr>
        <w:t>29. travnja</w:t>
      </w:r>
      <w:r w:rsidR="00CD63D9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</w:rPr>
        <w:t>2016</w:t>
      </w:r>
      <w:r w:rsidRPr="00E662B5">
        <w:rPr>
          <w:rFonts w:hAnsi="Times New Roman" w:ascii="Times New Roman"/>
        </w:rPr>
        <w:t xml:space="preserve">. godine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68485B" w:rsidRPr="00E662B5">
        <w:rPr>
          <w:rFonts w:hAnsi="Times New Roman" w:ascii="Times New Roman"/>
        </w:rPr>
        <w:t xml:space="preserve"> </w:t>
      </w:r>
      <w:r w:rsidR="00463452" w:rsidRPr="00463452">
        <w:rPr>
          <w:rFonts w:hAnsi="Times New Roman" w:ascii="Times New Roman"/>
          <w:b/>
        </w:rPr>
        <w:t xml:space="preserve">IVO RAJKOVAČA vl. </w:t>
      </w:r>
      <w:r w:rsidR="00AF42FE">
        <w:rPr>
          <w:rFonts w:hAnsi="Times New Roman" w:ascii="Times New Roman"/>
          <w:b/>
        </w:rPr>
        <w:t>VVV</w:t>
      </w:r>
      <w:r w:rsidR="00463452" w:rsidRPr="00463452">
        <w:rPr>
          <w:rFonts w:hAnsi="Times New Roman" w:ascii="Times New Roman"/>
          <w:b/>
        </w:rPr>
        <w:t xml:space="preserve"> obrt za održavanje okoliša, Viškovo, Saršoni, Saršoni 96, OIB 11828064117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463452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19. svibnja</w:t>
      </w:r>
      <w:r w:rsidR="0068485B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2016</w:t>
      </w:r>
      <w:r w:rsidR="00E91AC4" w:rsidRPr="00E662B5">
        <w:rPr>
          <w:rFonts w:hAnsi="Times New Roman" w:ascii="Times New Roman"/>
          <w:b/>
        </w:rPr>
        <w:t>.</w:t>
      </w:r>
      <w:r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 w:rsidR="00CD63D9">
        <w:rPr>
          <w:rFonts w:hAnsi="Times New Roman" w:ascii="Times New Roman"/>
          <w:b/>
        </w:rPr>
        <w:t>11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91AC4" w:rsidP="003B5DE4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I. kat, sudnica br. 2.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CB307E">
        <w:rPr>
          <w:rFonts w:hAnsi="Times New Roman" w:ascii="Times New Roman"/>
        </w:rPr>
        <w:t xml:space="preserve">pojedinac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1834A6">
        <w:rPr>
          <w:rFonts w:hAnsi="Times New Roman" w:ascii="Times New Roman"/>
        </w:rPr>
        <w:t>e-</w:t>
      </w:r>
      <w:r w:rsidR="00463452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463452">
        <w:rPr>
          <w:rFonts w:hAnsi="Times New Roman" w:ascii="Times New Roman"/>
        </w:rPr>
        <w:t>29. travnja</w:t>
      </w:r>
      <w:r w:rsidR="00CD63D9">
        <w:rPr>
          <w:rFonts w:hAnsi="Times New Roman" w:ascii="Times New Roman"/>
        </w:rPr>
        <w:t xml:space="preserve"> 201</w:t>
      </w:r>
      <w:r w:rsidR="00463452">
        <w:rPr>
          <w:rFonts w:hAnsi="Times New Roman" w:ascii="Times New Roman"/>
        </w:rPr>
        <w:t>6</w:t>
      </w:r>
      <w:r w:rsidR="00CD63D9">
        <w:rPr>
          <w:rFonts w:hAnsi="Times New Roman" w:ascii="Times New Roman"/>
        </w:rPr>
        <w:t>.</w:t>
      </w:r>
      <w:r w:rsidR="0068485B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godine</w:t>
      </w:r>
    </w:p>
    <w:p w:rsidRDefault="00B75DE6" w:rsidP="005844D7" w:rsidR="00AF42FE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</w:p>
    <w:p w:rsidRDefault="00B75DE6" w:rsidP="005844D7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 </w:t>
      </w:r>
      <w:r w:rsidR="0068485B" w:rsidRPr="00E662B5">
        <w:rPr>
          <w:rFonts w:hAnsi="Times New Roman" w:ascii="Times New Roman"/>
        </w:rPr>
        <w:t xml:space="preserve">  </w:t>
      </w:r>
      <w:r w:rsidR="00CD63D9">
        <w:rPr>
          <w:rFonts w:hAnsi="Times New Roman" w:ascii="Times New Roman"/>
        </w:rPr>
        <w:t xml:space="preserve">  </w:t>
      </w:r>
      <w:r w:rsidR="0068485B" w:rsidRPr="00E662B5">
        <w:rPr>
          <w:rFonts w:hAnsi="Times New Roman" w:ascii="Times New Roman"/>
        </w:rPr>
        <w:t xml:space="preserve">    S</w:t>
      </w:r>
      <w:r w:rsidRPr="00E662B5">
        <w:rPr>
          <w:rFonts w:hAnsi="Times New Roman" w:ascii="Times New Roman"/>
        </w:rPr>
        <w:t>udac</w:t>
      </w:r>
    </w:p>
    <w:p w:rsidRDefault="00B75DE6" w:rsidP="00AF42FE" w:rsidR="00AF42FE" w:rsidRPr="00AF42FE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="00CD63D9">
        <w:rPr>
          <w:rFonts w:hAnsi="Times New Roman" w:ascii="Times New Roman"/>
        </w:rPr>
        <w:t xml:space="preserve">   </w:t>
      </w:r>
      <w:r w:rsidRPr="00E662B5">
        <w:rPr>
          <w:rFonts w:hAnsi="Times New Roman" w:ascii="Times New Roman"/>
        </w:rPr>
        <w:t>Daniela Korlević</w:t>
      </w:r>
      <w:r w:rsidR="009F18F0" w:rsidRPr="00E662B5">
        <w:rPr>
          <w:rFonts w:hAnsi="Times New Roman" w:ascii="Times New Roman"/>
        </w:rPr>
        <w:t xml:space="preserve"> </w:t>
      </w:r>
      <w:r w:rsidR="00AF42FE">
        <w:rPr>
          <w:rFonts w:hAnsi="Times New Roman" w:ascii="Times New Roman"/>
        </w:rPr>
        <w:t xml:space="preserve"> </w:t>
      </w:r>
    </w:p>
    <w:p w:rsidRDefault="00AF42FE" w:rsidP="00AF42FE" w:rsidR="00AF42FE" w:rsidRPr="005844D7">
      <w:pPr>
        <w:ind w:left="2160"/>
        <w:jc w:val="right"/>
        <w:rPr>
          <w:rFonts w:hAnsi="Times New Roman" w:ascii="Times New Roman"/>
        </w:rPr>
      </w:pPr>
    </w:p>
    <w:p w:rsidRDefault="001834A6" w:rsidP="001834A6" w:rsidR="001834A6">
      <w:pPr>
        <w:ind w:left="2160"/>
        <w:jc w:val="both"/>
        <w:rPr>
          <w:rFonts w:hAnsi="Times New Roman" w:ascii="Times New Roman"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AF42FE" w:rsidP="00B75DE6" w:rsidR="00AF42FE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3B5DE4" w:rsidRPr="00E662B5">
      <w:pPr>
        <w:jc w:val="both"/>
        <w:rPr>
          <w:rFonts w:hAnsi="Times New Roman" w:ascii="Times New Roman"/>
          <w:sz w:val="20"/>
          <w:szCs w:val="20"/>
        </w:rPr>
      </w:pPr>
      <w:r w:rsidRPr="001834A6">
        <w:rPr>
          <w:rFonts w:hAnsi="Times New Roman" w:ascii="Times New Roman"/>
          <w:b/>
          <w:sz w:val="20"/>
          <w:szCs w:val="20"/>
        </w:rPr>
        <w:t>DNA</w:t>
      </w:r>
      <w:r w:rsidRPr="00E662B5">
        <w:rPr>
          <w:rFonts w:hAnsi="Times New Roman" w:ascii="Times New Roman"/>
          <w:sz w:val="20"/>
          <w:szCs w:val="20"/>
        </w:rPr>
        <w:t>:</w:t>
      </w:r>
    </w:p>
    <w:p w:rsidRDefault="00CB307E" w:rsidP="00B75DE6" w:rsidR="00B75DE6" w:rsidRPr="00E662B5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</w:t>
      </w:r>
      <w:r w:rsidR="00B75DE6" w:rsidRPr="00E662B5">
        <w:rPr>
          <w:rFonts w:hAnsi="Times New Roman" w:ascii="Times New Roman"/>
          <w:sz w:val="20"/>
          <w:szCs w:val="20"/>
        </w:rPr>
        <w:t>užniku</w:t>
      </w:r>
      <w:r>
        <w:rPr>
          <w:rFonts w:hAnsi="Times New Roman" w:ascii="Times New Roman"/>
          <w:sz w:val="20"/>
          <w:szCs w:val="20"/>
        </w:rPr>
        <w:t xml:space="preserve"> pojedincu </w:t>
      </w:r>
      <w:r w:rsidR="000B4649" w:rsidRPr="00E662B5">
        <w:rPr>
          <w:rFonts w:hAnsi="Times New Roman" w:ascii="Times New Roman"/>
          <w:sz w:val="20"/>
          <w:szCs w:val="20"/>
        </w:rPr>
        <w:t>i</w:t>
      </w:r>
      <w:r w:rsidR="00E91AC4" w:rsidRPr="00E662B5">
        <w:rPr>
          <w:rFonts w:hAnsi="Times New Roman" w:ascii="Times New Roman"/>
          <w:sz w:val="20"/>
          <w:szCs w:val="20"/>
        </w:rPr>
        <w:t xml:space="preserve"> v</w:t>
      </w:r>
      <w:r w:rsidR="00B75DE6" w:rsidRPr="00E662B5">
        <w:rPr>
          <w:rFonts w:hAnsi="Times New Roman" w:ascii="Times New Roman"/>
          <w:sz w:val="20"/>
          <w:szCs w:val="20"/>
        </w:rPr>
        <w:t xml:space="preserve">jerovnicima putem </w:t>
      </w:r>
      <w:r w:rsidR="001834A6">
        <w:rPr>
          <w:rFonts w:hAnsi="Times New Roman" w:ascii="Times New Roman"/>
          <w:sz w:val="20"/>
          <w:szCs w:val="20"/>
        </w:rPr>
        <w:t>e-</w:t>
      </w:r>
      <w:r w:rsidR="00B75DE6" w:rsidRPr="00E662B5">
        <w:rPr>
          <w:rFonts w:hAnsi="Times New Roman" w:ascii="Times New Roman"/>
          <w:sz w:val="20"/>
          <w:szCs w:val="20"/>
        </w:rPr>
        <w:t>oglasne ploče suda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i oglasom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463452">
        <w:rPr>
          <w:rFonts w:hAnsi="Times New Roman" w:ascii="Times New Roman"/>
          <w:sz w:val="20"/>
          <w:szCs w:val="20"/>
        </w:rPr>
        <w:t>29.4.2016</w:t>
      </w:r>
      <w:r w:rsidRPr="00E662B5">
        <w:rPr>
          <w:rFonts w:hAnsi="Times New Roman" w:ascii="Times New Roman"/>
          <w:sz w:val="20"/>
          <w:szCs w:val="20"/>
        </w:rPr>
        <w:t>.</w:t>
      </w:r>
      <w:r w:rsidR="00463452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63452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2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463452">
      <w:rPr>
        <w:rFonts w:hAnsi="Times New Roman" w:ascii="Times New Roman"/>
      </w:rPr>
      <w:t>3/16-3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834A6"/>
    <w:rsid w:val="001B3F74"/>
    <w:rsid w:val="001E2381"/>
    <w:rsid w:val="00207CBB"/>
    <w:rsid w:val="0039577B"/>
    <w:rsid w:val="003B5DE4"/>
    <w:rsid w:val="003D7C15"/>
    <w:rsid w:val="00404526"/>
    <w:rsid w:val="00463452"/>
    <w:rsid w:val="004F1916"/>
    <w:rsid w:val="004F3E8E"/>
    <w:rsid w:val="00507547"/>
    <w:rsid w:val="00513D74"/>
    <w:rsid w:val="005844D7"/>
    <w:rsid w:val="00587B36"/>
    <w:rsid w:val="005E3F9A"/>
    <w:rsid w:val="0064556A"/>
    <w:rsid w:val="006811D7"/>
    <w:rsid w:val="0068485B"/>
    <w:rsid w:val="006B1436"/>
    <w:rsid w:val="007D6CFE"/>
    <w:rsid w:val="007F072D"/>
    <w:rsid w:val="00905672"/>
    <w:rsid w:val="0093453D"/>
    <w:rsid w:val="00945C65"/>
    <w:rsid w:val="009600D9"/>
    <w:rsid w:val="009E1BD6"/>
    <w:rsid w:val="009F18F0"/>
    <w:rsid w:val="00A43E41"/>
    <w:rsid w:val="00AB6CB6"/>
    <w:rsid w:val="00AF42FE"/>
    <w:rsid w:val="00B11ABD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CB307E"/>
    <w:rsid w:val="00CD63D9"/>
    <w:rsid w:val="00DF26FD"/>
    <w:rsid w:val="00E662B5"/>
    <w:rsid w:val="00E91AC4"/>
    <w:rsid w:val="00F53630"/>
    <w:rsid w:val="00F6450A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AF4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2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F4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2FE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AF4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2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F4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2FE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RAJKOVAČA  Viškovo</izvorni_sadrzaj>
    <derivirana_varijabla naziv="DomainObject.Predmet.StrankaFormated_1">  IVO RAJKOVAČA  Viškovo</derivirana_varijabla>
  </DomainObject.Predmet.StrankaFormated>
  <DomainObject.Predmet.StrankaFormatedOIB>
    <izvorni_sadrzaj>  IVO RAJKOVAČA  Viškovo, OIB 11828064117</izvorni_sadrzaj>
    <derivirana_varijabla naziv="DomainObject.Predmet.StrankaFormatedOIB_1">  IVO RAJKOVAČA  Viškovo, OIB 11828064117</derivirana_varijabla>
  </DomainObject.Predmet.StrankaFormatedOIB>
  <DomainObject.Predmet.StrankaFormatedWithAdress>
    <izvorni_sadrzaj> IVO RAJKOVAČA  Viškovo, Saršoni 96, 51216 Viškovo</izvorni_sadrzaj>
    <derivirana_varijabla naziv="DomainObject.Predmet.StrankaFormatedWithAdress_1"> IVO RAJKOVAČA  Viškovo, Saršoni 96, 51216 Viškovo</derivirana_varijabla>
  </DomainObject.Predmet.StrankaFormatedWithAdress>
  <DomainObject.Predmet.StrankaFormatedWithAdressOIB>
    <izvorni_sadrzaj> IVO RAJKOVAČA  Viškovo, OIB 11828064117, Saršoni 96, 51216 Viškovo</izvorni_sadrzaj>
    <derivirana_varijabla naziv="DomainObject.Predmet.StrankaFormatedWithAdressOIB_1"> IVO RAJKOVAČA  Viškovo, OIB 11828064117, Saršoni 96, 51216 Viškovo</derivirana_varijabla>
  </DomainObject.Predmet.StrankaFormatedWithAdressOIB>
  <DomainObject.Predmet.StrankaWithAdress>
    <izvorni_sadrzaj>IVO RAJKOVAČA  Viškovo Saršoni 96,51216 Viškovo</izvorni_sadrzaj>
    <derivirana_varijabla naziv="DomainObject.Predmet.StrankaWithAdress_1">IVO RAJKOVAČA  Viškovo Saršoni 96,51216 Viškovo</derivirana_varijabla>
  </DomainObject.Predmet.StrankaWithAdress>
  <DomainObject.Predmet.StrankaWithAdressOIB>
    <izvorni_sadrzaj>IVO RAJKOVAČA  Viškovo, OIB 11828064117, Saršoni 96,51216 Viškovo</izvorni_sadrzaj>
    <derivirana_varijabla naziv="DomainObject.Predmet.StrankaWithAdressOIB_1">IVO RAJKOVAČA  Viškovo, OIB 11828064117, Saršoni 96,51216 Viškovo</derivirana_varijabla>
  </DomainObject.Predmet.StrankaWithAdressOIB>
  <DomainObject.Predmet.StrankaNazivFormated>
    <izvorni_sadrzaj>IVO RAJKOVAČA  Viškovo</izvorni_sadrzaj>
    <derivirana_varijabla naziv="DomainObject.Predmet.StrankaNazivFormated_1">IVO RAJKOVAČA  Viškovo</derivirana_varijabla>
  </DomainObject.Predmet.StrankaNazivFormated>
  <DomainObject.Predmet.StrankaNazivFormatedOIB>
    <izvorni_sadrzaj>IVO RAJKOVAČA  Viškovo, OIB 11828064117</izvorni_sadrzaj>
    <derivirana_varijabla naziv="DomainObject.Predmet.StrankaNazivFormatedOIB_1">IVO RAJKOVAČA  Viškovo, OIB 11828064117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IVO RAJKOVAČA  Viškovo</item>
    </izvorni_sadrzaj>
    <derivirana_varijabla naziv="DomainObject.Predmet.StrankaListFormated_1">
      <item>IVO RAJKOVAČA  Viškovo</item>
    </derivirana_varijabla>
  </DomainObject.Predmet.StrankaListFormated>
  <DomainObject.Predmet.StrankaListFormatedOIB>
    <izvorni_sadrzaj>
      <item>IVO RAJKOVAČA  Viškovo, OIB 11828064117</item>
    </izvorni_sadrzaj>
    <derivirana_varijabla naziv="DomainObject.Predmet.StrankaListFormatedOIB_1">
      <item>IVO RAJKOVAČA  Viškovo, OIB 11828064117</item>
    </derivirana_varijabla>
  </DomainObject.Predmet.StrankaListFormatedOIB>
  <DomainObject.Predmet.StrankaListFormatedWithAdress>
    <izvorni_sadrzaj>
      <item>IVO RAJKOVAČA  Viškovo, Saršoni 96, 51216 Viškovo</item>
    </izvorni_sadrzaj>
    <derivirana_varijabla naziv="DomainObject.Predmet.StrankaListFormatedWithAdress_1">
      <item>IVO RAJKOVAČA  Viškovo, Saršoni 96, 51216 Viškovo</item>
    </derivirana_varijabla>
  </DomainObject.Predmet.StrankaListFormatedWithAdress>
  <DomainObject.Predmet.StrankaListFormatedWithAdressOIB>
    <izvorni_sadrzaj>
      <item>IVO RAJKOVAČA  Viškovo, OIB 11828064117, Saršoni 96, 51216 Viškovo</item>
    </izvorni_sadrzaj>
    <derivirana_varijabla naziv="DomainObject.Predmet.StrankaListFormatedWithAdressOIB_1">
      <item>IVO RAJKOVAČA  Viškovo, OIB 11828064117, Saršoni 96, 51216 Viškovo</item>
    </derivirana_varijabla>
  </DomainObject.Predmet.StrankaListFormatedWithAdressOIB>
  <DomainObject.Predmet.StrankaListNazivFormated>
    <izvorni_sadrzaj>
      <item>IVO RAJKOVAČA  Viškovo</item>
    </izvorni_sadrzaj>
    <derivirana_varijabla naziv="DomainObject.Predmet.StrankaListNazivFormated_1">
      <item>IVO RAJKOVAČA  Viškovo</item>
    </derivirana_varijabla>
  </DomainObject.Predmet.StrankaListNazivFormated>
  <DomainObject.Predmet.StrankaListNazivFormatedOIB>
    <izvorni_sadrzaj>
      <item>IVO RAJKOVAČA  Viškovo, OIB 11828064117</item>
    </izvorni_sadrzaj>
    <derivirana_varijabla naziv="DomainObject.Predmet.StrankaListNazivFormatedOIB_1">
      <item>IVO RAJKOVAČA  Viškovo, OIB 11828064117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RAJKOVAČA  Viškovo</izvorni_sadrzaj>
    <derivirana_varijabla naziv="DomainObject.Predmet.StrankaIDrugi_1">IVO RAJKOVAČA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 RAJKOVAČA  Viškovo, OIB 11828064117, Saršoni 96, 51216 Viškovo</izvorni_sadrzaj>
    <derivirana_varijabla naziv="DomainObject.Predmet.StrankaIDrugiAdressOIB_1">IVO RAJKOVAČA  Viškovo, OIB 11828064117, Saršoni 96,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RAJKOVAČA  Viškovo</item>
    </izvorni_sadrzaj>
    <derivirana_varijabla naziv="DomainObject.Predmet.SudioniciListNaziv_1">
      <item>IVO RAJKOVAČA  Viškovo</item>
    </derivirana_varijabla>
  </DomainObject.Predmet.SudioniciListNaziv>
  <DomainObject.Predmet.SudioniciListAdressOIB>
    <izvorni_sadrzaj>
      <item>IVO RAJKOVAČA  Viškovo, OIB 11828064117, Saršoni 96,51216 Viškovo</item>
    </izvorni_sadrzaj>
    <derivirana_varijabla naziv="DomainObject.Predmet.SudioniciListAdressOIB_1">
      <item>IVO RAJKOVAČA  Viškovo, OIB 11828064117, Saršoni 96,51216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11828064117</item>
    </izvorni_sadrzaj>
    <derivirana_varijabla naziv="DomainObject.Predmet.SudioniciListNazivOIB_1">
      <item>, OIB 11828064117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1135</properties:Characters>
  <properties:Lines>56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2016-04-29T12:07:00Z</dcterms:created>
  <dc:creator>ksarlija</dc:creator>
  <cp:lastModifiedBy>Jasna Radulović</cp:lastModifiedBy>
  <cp:lastPrinted>2016-04-29T12:11:00Z</cp:lastPrinted>
  <dcterms:modified xmlns:xsi="http://www.w3.org/2001/XMLSchema-instance" xsi:type="dcterms:W3CDTF">2016-04-29T12:11:00Z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