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37b8" w14:paraId="2e937b8" w:rsidRDefault="00783B6B" w:rsidP="009B2CDB" w:rsidR="00783B6B">
      <w:pPr>
        <w:jc w:val="right"/>
        <w15:collapsed w:val="false"/>
      </w:pPr>
      <w:bookmarkStart w:name="_GoBack" w:id="0"/>
      <w:bookmarkEnd w:id="0"/>
    </w:p>
    <w:p w:rsidRDefault="00783B6B" w:rsidP="009B2CDB" w:rsidR="00783B6B">
      <w:pPr>
        <w:jc w:val="right"/>
      </w:pPr>
    </w:p>
    <w:p w:rsidRDefault="00783B6B" w:rsidP="009B2CDB" w:rsidR="00783B6B">
      <w:pPr>
        <w:jc w:val="right"/>
      </w:pPr>
    </w:p>
    <w:p w:rsidRDefault="009B2CDB" w:rsidP="009B2CDB" w:rsidR="00934FAE" w:rsidRPr="009B2CDB">
      <w:pPr>
        <w:jc w:val="right"/>
      </w:pPr>
      <w:r w:rsidRPr="009B2CDB">
        <w:t>8 St-311/14-13</w:t>
      </w:r>
      <w:r w:rsidR="00FC386F">
        <w:t>5</w:t>
      </w:r>
    </w:p>
    <w:p w:rsidRDefault="009B2CDB" w:rsidP="0073588E" w:rsidR="009B2CDB">
      <w:pPr>
        <w:jc w:val="center"/>
        <w:rPr>
          <w:bCs/>
        </w:rPr>
      </w:pPr>
    </w:p>
    <w:p w:rsidRDefault="00783B6B" w:rsidP="0073588E" w:rsidR="00783B6B">
      <w:pPr>
        <w:jc w:val="center"/>
        <w:rPr>
          <w:bCs/>
        </w:rPr>
      </w:pPr>
    </w:p>
    <w:p w:rsidRDefault="004D6A56" w:rsidP="0073588E" w:rsidR="008965DC" w:rsidRPr="009B2CDB">
      <w:pPr>
        <w:jc w:val="center"/>
        <w:rPr>
          <w:bCs/>
        </w:rPr>
      </w:pPr>
      <w:r w:rsidRPr="009B2CDB">
        <w:rPr>
          <w:bCs/>
        </w:rPr>
        <w:t xml:space="preserve">R E P U B L I K A   H R V A T S K A </w:t>
      </w:r>
    </w:p>
    <w:p w:rsidRDefault="0016500B" w:rsidP="008965DC" w:rsidR="0016500B" w:rsidRPr="009B2CDB">
      <w:pPr>
        <w:jc w:val="center"/>
        <w:rPr>
          <w:bCs/>
        </w:rPr>
      </w:pPr>
    </w:p>
    <w:p w:rsidRDefault="008965DC" w:rsidP="008965DC" w:rsidR="008965DC" w:rsidRPr="009B2CDB">
      <w:pPr>
        <w:jc w:val="center"/>
        <w:rPr>
          <w:bCs/>
        </w:rPr>
      </w:pPr>
      <w:r w:rsidRPr="009B2CDB">
        <w:rPr>
          <w:bCs/>
        </w:rPr>
        <w:t>R J E Š E N J E</w:t>
      </w:r>
    </w:p>
    <w:p w:rsidRDefault="0016500B" w:rsidP="00314ECA" w:rsidR="009B2CDB">
      <w:pPr>
        <w:jc w:val="both"/>
      </w:pPr>
      <w:r w:rsidRPr="009B2CDB">
        <w:t xml:space="preserve">                </w:t>
      </w:r>
    </w:p>
    <w:p w:rsidRDefault="00783B6B" w:rsidP="00314ECA" w:rsidR="00783B6B">
      <w:pPr>
        <w:jc w:val="both"/>
      </w:pPr>
    </w:p>
    <w:p w:rsidRDefault="005E4909" w:rsidP="009B2CDB" w:rsidR="009B2CDB">
      <w:pPr>
        <w:ind w:firstLine="720"/>
        <w:jc w:val="both"/>
      </w:pPr>
      <w:r w:rsidRPr="009B2CDB">
        <w:t xml:space="preserve">Trgovački sud u Rijeci po </w:t>
      </w:r>
      <w:r w:rsidR="0016500B" w:rsidRPr="009B2CDB">
        <w:t>sutkinji</w:t>
      </w:r>
      <w:r w:rsidRPr="009B2CDB">
        <w:t xml:space="preserve"> </w:t>
      </w:r>
      <w:r w:rsidR="0016500B" w:rsidRPr="009B2CDB">
        <w:t>Emi Brdovčak u stečajnom  postupku nad stečajnim dužnikom</w:t>
      </w:r>
      <w:r w:rsidR="006E5D78" w:rsidRPr="009B2CDB">
        <w:t xml:space="preserve"> MG GRUPA d.o.o. Pula, u stečaju, Mletačka 12, OIB: 88166554180, kojeg zastupa stečajni upravitelj Loris Rak iz Rijeke, Zagrebačka 18</w:t>
      </w:r>
      <w:r w:rsidR="0016500B" w:rsidRPr="009B2CDB">
        <w:t xml:space="preserve">, </w:t>
      </w:r>
      <w:r w:rsidR="00FC386F">
        <w:t>10</w:t>
      </w:r>
      <w:r w:rsidR="0016500B" w:rsidRPr="009B2CDB">
        <w:t xml:space="preserve">. </w:t>
      </w:r>
      <w:r w:rsidR="00FC386F">
        <w:t xml:space="preserve">listopada </w:t>
      </w:r>
      <w:r w:rsidR="00803BC2" w:rsidRPr="009B2CDB">
        <w:t>2018</w:t>
      </w:r>
      <w:r w:rsidR="0016500B" w:rsidRPr="009B2CDB">
        <w:t xml:space="preserve">., </w:t>
      </w:r>
    </w:p>
    <w:p w:rsidRDefault="009B2CDB" w:rsidP="009B2CDB" w:rsidR="009B2CDB">
      <w:pPr>
        <w:ind w:firstLine="720"/>
        <w:jc w:val="both"/>
      </w:pPr>
    </w:p>
    <w:p w:rsidRDefault="00783B6B" w:rsidP="009B2CDB" w:rsidR="00783B6B" w:rsidRPr="009B2CDB">
      <w:pPr>
        <w:ind w:firstLine="720"/>
        <w:jc w:val="both"/>
      </w:pPr>
    </w:p>
    <w:p w:rsidRDefault="0073588E" w:rsidP="0073588E" w:rsidR="0073588E" w:rsidRPr="009B2CDB">
      <w:pPr>
        <w:jc w:val="center"/>
        <w:rPr>
          <w:bCs/>
        </w:rPr>
      </w:pPr>
      <w:r w:rsidRPr="009B2CDB">
        <w:rPr>
          <w:bCs/>
        </w:rPr>
        <w:t>r i j e š i o  j e</w:t>
      </w:r>
    </w:p>
    <w:p w:rsidRDefault="0016500B" w:rsidP="0073588E" w:rsidR="0016500B" w:rsidRPr="009B2CDB">
      <w:pPr>
        <w:jc w:val="center"/>
        <w:rPr>
          <w:bCs/>
        </w:rPr>
      </w:pPr>
    </w:p>
    <w:p w:rsidRDefault="0016500B" w:rsidP="009B2CDB" w:rsidR="0016500B" w:rsidRPr="009B2CDB">
      <w:pPr>
        <w:ind w:firstLine="720"/>
        <w:jc w:val="both"/>
        <w:rPr>
          <w:bCs/>
        </w:rPr>
      </w:pPr>
      <w:r w:rsidRPr="009B2CDB">
        <w:rPr>
          <w:bCs/>
        </w:rPr>
        <w:t>Stečajnom upravitelju</w:t>
      </w:r>
      <w:r w:rsidR="006E5D78" w:rsidRPr="009B2CDB">
        <w:rPr>
          <w:bCs/>
        </w:rPr>
        <w:t xml:space="preserve"> Lorisu Raku iz Rijeke, Zagrebačka 18, OIB: 81830822007</w:t>
      </w:r>
      <w:r w:rsidRPr="009B2CDB">
        <w:rPr>
          <w:bCs/>
        </w:rPr>
        <w:t>, odobrava se naknada stvarnih tr</w:t>
      </w:r>
      <w:r w:rsidR="00B138A3" w:rsidRPr="009B2CDB">
        <w:rPr>
          <w:bCs/>
        </w:rPr>
        <w:t xml:space="preserve">oškova nastalih </w:t>
      </w:r>
      <w:r w:rsidR="00803BC2" w:rsidRPr="009B2CDB">
        <w:rPr>
          <w:bCs/>
        </w:rPr>
        <w:t xml:space="preserve">u razdoblju od 1. </w:t>
      </w:r>
      <w:r w:rsidR="00FC386F">
        <w:rPr>
          <w:bCs/>
        </w:rPr>
        <w:t xml:space="preserve">srpnja </w:t>
      </w:r>
      <w:r w:rsidR="00803BC2" w:rsidRPr="009B2CDB">
        <w:rPr>
          <w:bCs/>
        </w:rPr>
        <w:t xml:space="preserve">2018. do 30. </w:t>
      </w:r>
      <w:r w:rsidR="00FC386F">
        <w:rPr>
          <w:bCs/>
        </w:rPr>
        <w:t xml:space="preserve">rujna </w:t>
      </w:r>
      <w:r w:rsidR="00803BC2" w:rsidRPr="009B2CDB">
        <w:rPr>
          <w:bCs/>
        </w:rPr>
        <w:t>2018. u iznosu od 5</w:t>
      </w:r>
      <w:r w:rsidR="00FC386F">
        <w:rPr>
          <w:bCs/>
        </w:rPr>
        <w:t>64</w:t>
      </w:r>
      <w:r w:rsidR="00803BC2" w:rsidRPr="009B2CDB">
        <w:rPr>
          <w:bCs/>
        </w:rPr>
        <w:t>,00</w:t>
      </w:r>
      <w:r w:rsidR="00B138A3" w:rsidRPr="009B2CDB">
        <w:rPr>
          <w:bCs/>
        </w:rPr>
        <w:t xml:space="preserve"> kn neto. </w:t>
      </w:r>
    </w:p>
    <w:p w:rsidRDefault="009B2CDB" w:rsidP="0016500B" w:rsidR="009B2CDB">
      <w:pPr>
        <w:jc w:val="both"/>
        <w:rPr>
          <w:bCs/>
        </w:rPr>
      </w:pPr>
    </w:p>
    <w:p w:rsidRDefault="00783B6B" w:rsidP="0016500B" w:rsidR="00783B6B" w:rsidRPr="009B2CDB">
      <w:pPr>
        <w:jc w:val="both"/>
        <w:rPr>
          <w:bCs/>
        </w:rPr>
      </w:pPr>
    </w:p>
    <w:p w:rsidRDefault="009B2CDB" w:rsidP="0016500B" w:rsidR="0016500B" w:rsidRPr="009B2CDB">
      <w:pPr>
        <w:jc w:val="center"/>
        <w:rPr>
          <w:bCs/>
        </w:rPr>
      </w:pPr>
      <w:r>
        <w:rPr>
          <w:bCs/>
        </w:rPr>
        <w:t>O</w:t>
      </w:r>
      <w:r w:rsidR="0016500B" w:rsidRPr="009B2CDB">
        <w:rPr>
          <w:bCs/>
        </w:rPr>
        <w:t>brazloženje</w:t>
      </w:r>
    </w:p>
    <w:p w:rsidRDefault="00040192" w:rsidP="00EF3160" w:rsidR="00040192" w:rsidRPr="009B2CDB">
      <w:pPr>
        <w:jc w:val="both"/>
      </w:pPr>
    </w:p>
    <w:p w:rsidRDefault="0016500B" w:rsidP="0016500B" w:rsidR="006E5D78" w:rsidRPr="009B2CDB">
      <w:pPr>
        <w:ind w:firstLine="720"/>
        <w:jc w:val="both"/>
      </w:pPr>
      <w:r w:rsidRPr="009B2CDB">
        <w:t>Rješenjem ovo</w:t>
      </w:r>
      <w:r w:rsidR="006E5D78" w:rsidRPr="009B2CDB">
        <w:t xml:space="preserve">g suda poslovni broj St-311/14-56 od 1. </w:t>
      </w:r>
      <w:r w:rsidR="005E4909" w:rsidRPr="009B2CDB">
        <w:t>l</w:t>
      </w:r>
      <w:r w:rsidR="006E5D78" w:rsidRPr="009B2CDB">
        <w:t xml:space="preserve">ipnja 2016. </w:t>
      </w:r>
      <w:r w:rsidR="005E4909" w:rsidRPr="009B2CDB">
        <w:t>p</w:t>
      </w:r>
      <w:r w:rsidR="006E5D78" w:rsidRPr="009B2CDB">
        <w:t>otvrđeno je imenovanje stečajno</w:t>
      </w:r>
      <w:r w:rsidR="005E4909" w:rsidRPr="009B2CDB">
        <w:t>g uprav</w:t>
      </w:r>
      <w:r w:rsidR="006E5D78" w:rsidRPr="009B2CDB">
        <w:t>itelja Lorisa Raka iz Rijeke, izv</w:t>
      </w:r>
      <w:r w:rsidR="005E4909" w:rsidRPr="009B2CDB">
        <w:t>ršeno od strane skupštine vjero</w:t>
      </w:r>
      <w:r w:rsidR="006E5D78" w:rsidRPr="009B2CDB">
        <w:t xml:space="preserve">vnika stečajnog dužnika od 31. </w:t>
      </w:r>
      <w:r w:rsidR="005E4909" w:rsidRPr="009B2CDB">
        <w:t>s</w:t>
      </w:r>
      <w:r w:rsidR="006E5D78" w:rsidRPr="009B2CDB">
        <w:t xml:space="preserve">vibnja 2016. </w:t>
      </w:r>
    </w:p>
    <w:p w:rsidRDefault="00783B6B" w:rsidP="005B762E" w:rsidR="00783B6B">
      <w:pPr>
        <w:ind w:firstLine="720"/>
        <w:jc w:val="both"/>
      </w:pPr>
    </w:p>
    <w:p w:rsidRDefault="00D955A0" w:rsidP="005B762E" w:rsidR="005B762E" w:rsidRPr="009B2CDB">
      <w:pPr>
        <w:ind w:firstLine="720"/>
        <w:jc w:val="both"/>
      </w:pPr>
      <w:r w:rsidRPr="009B2CDB">
        <w:t xml:space="preserve">Podneskom od </w:t>
      </w:r>
      <w:r w:rsidR="00FC386F">
        <w:t>9</w:t>
      </w:r>
      <w:r w:rsidR="00803BC2" w:rsidRPr="009B2CDB">
        <w:t xml:space="preserve">. </w:t>
      </w:r>
      <w:r w:rsidR="00FC386F">
        <w:t xml:space="preserve">listopada </w:t>
      </w:r>
      <w:r w:rsidR="00803BC2" w:rsidRPr="009B2CDB">
        <w:t>2018</w:t>
      </w:r>
      <w:r w:rsidR="0016500B" w:rsidRPr="009B2CDB">
        <w:t xml:space="preserve">. </w:t>
      </w:r>
      <w:r w:rsidR="005B762E" w:rsidRPr="009B2CDB">
        <w:t>stečajni upravitelj je zatražio naknadu stvarnih troškova koji su mu nastali u razdoblju od</w:t>
      </w:r>
      <w:r w:rsidR="00803BC2" w:rsidRPr="009B2CDB">
        <w:t xml:space="preserve"> 1. </w:t>
      </w:r>
      <w:r w:rsidR="00FC386F">
        <w:t xml:space="preserve">srpnja </w:t>
      </w:r>
      <w:r w:rsidR="00803BC2" w:rsidRPr="009B2CDB">
        <w:t xml:space="preserve">2018. do 30. </w:t>
      </w:r>
      <w:r w:rsidR="00FC386F">
        <w:t xml:space="preserve">rujna </w:t>
      </w:r>
      <w:r w:rsidR="00803BC2" w:rsidRPr="009B2CDB">
        <w:t>2018.</w:t>
      </w:r>
      <w:r w:rsidR="005B762E" w:rsidRPr="009B2CDB">
        <w:t xml:space="preserve">, a odnose se na putne troškove na udaljenosti Rijeka </w:t>
      </w:r>
      <w:r w:rsidR="00803BC2" w:rsidRPr="009B2CDB">
        <w:t>–</w:t>
      </w:r>
      <w:r w:rsidR="005B762E" w:rsidRPr="009B2CDB">
        <w:t>Novigrad</w:t>
      </w:r>
      <w:r w:rsidR="00FC386F">
        <w:t xml:space="preserve"> </w:t>
      </w:r>
      <w:r w:rsidR="005B762E" w:rsidRPr="009B2CDB">
        <w:t xml:space="preserve">– Rijeka, zajedno s troškovima cestarine. </w:t>
      </w:r>
    </w:p>
    <w:p w:rsidRDefault="00783B6B" w:rsidP="005B762E" w:rsidR="00783B6B">
      <w:pPr>
        <w:ind w:firstLine="720"/>
        <w:jc w:val="both"/>
      </w:pPr>
    </w:p>
    <w:p w:rsidRDefault="005B762E" w:rsidP="005B762E" w:rsidR="005B762E" w:rsidRPr="009B2CDB">
      <w:pPr>
        <w:ind w:firstLine="720"/>
        <w:jc w:val="both"/>
      </w:pPr>
      <w:r w:rsidRPr="009B2CDB">
        <w:t>Uz navedeni podnesak stečaj</w:t>
      </w:r>
      <w:r w:rsidR="00803BC2" w:rsidRPr="009B2CDB">
        <w:t>ni upravitelj je dostavio nalog</w:t>
      </w:r>
      <w:r w:rsidRPr="009B2CDB">
        <w:t xml:space="preserve"> za službeno putovanje s obračunom putnih troškova i izvješćem sa službenog putovanja te račune za ces</w:t>
      </w:r>
      <w:r w:rsidR="00803BC2" w:rsidRPr="009B2CDB">
        <w:t>tarinu. Iz izvješća sa službenog</w:t>
      </w:r>
      <w:r w:rsidRPr="009B2CDB">
        <w:t xml:space="preserve"> putovanja proizlazi da </w:t>
      </w:r>
      <w:r w:rsidR="00803BC2" w:rsidRPr="009B2CDB">
        <w:t xml:space="preserve">su troškovi stečajnom upravitelju nastali </w:t>
      </w:r>
      <w:r w:rsidRPr="009B2CDB">
        <w:t>radi upravljanja stečajnom masom (radi</w:t>
      </w:r>
      <w:r w:rsidR="00803BC2" w:rsidRPr="009B2CDB">
        <w:t xml:space="preserve"> obilaska nekretnine stečajnog dužnika u Novigradu</w:t>
      </w:r>
      <w:r w:rsidRPr="009B2CDB">
        <w:t xml:space="preserve">). </w:t>
      </w:r>
    </w:p>
    <w:p w:rsidRDefault="00783B6B" w:rsidP="005B762E" w:rsidR="00783B6B">
      <w:pPr>
        <w:ind w:firstLine="720"/>
        <w:jc w:val="both"/>
      </w:pPr>
    </w:p>
    <w:p w:rsidRDefault="005B762E" w:rsidP="005B762E" w:rsidR="005B762E" w:rsidRPr="009B2CDB">
      <w:pPr>
        <w:ind w:firstLine="720"/>
        <w:jc w:val="both"/>
      </w:pPr>
      <w:r w:rsidRPr="009B2CDB">
        <w:t xml:space="preserve">S obzirom na to da je stečajni upravitelj dokazao da mu je nastao zatraženi trošak te da je po mišljenju ovog suda takav trošak bio nužan, a zbog toga i opravdan za obavljanje poslova koji su stečajnom upravitelju povjereni, primjenom odredbe čl. 94. st. 1. Stečajnog zakona ("Narodne novine" broj 71/15; dalje: SZ) i čl. 13. st. 5. Pravilnika o porezu na dohodak („Narodne novine“ </w:t>
      </w:r>
      <w:r w:rsidRPr="009B2CDB">
        <w:lastRenderedPageBreak/>
        <w:t>broj 95/05, 96/06, 68/07, 146/08, 2/09, 9/09, 146/09, 123/10, 137/11, 61/12, 79/13, 160/13 i 157/14; dalje: Pravilnik) riješeno je kao u izreci ovog rješenja.</w:t>
      </w:r>
    </w:p>
    <w:p w:rsidRDefault="005B762E" w:rsidP="005B762E" w:rsidR="005B762E" w:rsidRPr="009B2CDB">
      <w:pPr>
        <w:jc w:val="both"/>
      </w:pPr>
    </w:p>
    <w:p w:rsidRDefault="008B6D56" w:rsidP="009B2CDB" w:rsidR="0016500B">
      <w:pPr>
        <w:jc w:val="center"/>
      </w:pPr>
      <w:r w:rsidRPr="009B2CDB">
        <w:t xml:space="preserve">U Rijeci </w:t>
      </w:r>
      <w:r w:rsidR="009B2CDB">
        <w:t>1</w:t>
      </w:r>
      <w:r w:rsidR="00FC386F">
        <w:t>0</w:t>
      </w:r>
      <w:r w:rsidRPr="009B2CDB">
        <w:t xml:space="preserve">. </w:t>
      </w:r>
      <w:r w:rsidR="00FC386F">
        <w:t xml:space="preserve">listopada </w:t>
      </w:r>
      <w:r w:rsidR="00803BC2" w:rsidRPr="009B2CDB">
        <w:t>2018</w:t>
      </w:r>
      <w:r w:rsidR="0016500B" w:rsidRPr="009B2CDB">
        <w:t>.</w:t>
      </w:r>
    </w:p>
    <w:p w:rsidRDefault="00FC386F" w:rsidP="009B2CDB" w:rsidR="00FC386F" w:rsidRPr="009B2CDB">
      <w:pPr>
        <w:jc w:val="center"/>
      </w:pPr>
    </w:p>
    <w:p w:rsidRDefault="0016500B" w:rsidP="0016500B" w:rsidR="0016500B" w:rsidRPr="009B2CDB">
      <w:pPr>
        <w:jc w:val="both"/>
      </w:pPr>
      <w:r w:rsidRPr="009B2CDB">
        <w:tab/>
        <w:t xml:space="preserve">                 </w:t>
      </w:r>
      <w:r w:rsidRPr="009B2CDB">
        <w:tab/>
      </w:r>
      <w:r w:rsidRPr="009B2CDB">
        <w:tab/>
      </w:r>
      <w:r w:rsidRPr="009B2CDB">
        <w:tab/>
      </w:r>
      <w:r w:rsidRPr="009B2CDB">
        <w:tab/>
      </w:r>
      <w:r w:rsidRPr="009B2CDB">
        <w:tab/>
      </w:r>
      <w:r w:rsidRPr="009B2CDB">
        <w:tab/>
        <w:t xml:space="preserve">         </w:t>
      </w:r>
      <w:r w:rsidR="005E4909" w:rsidRPr="009B2CDB">
        <w:tab/>
      </w:r>
      <w:r w:rsidR="005E4909" w:rsidRPr="009B2CDB">
        <w:tab/>
      </w:r>
      <w:r w:rsidRPr="009B2CDB">
        <w:t xml:space="preserve">Sutkinja                 </w:t>
      </w:r>
    </w:p>
    <w:p w:rsidRDefault="0016500B" w:rsidP="0016500B" w:rsidR="0016500B">
      <w:pPr>
        <w:jc w:val="both"/>
      </w:pPr>
      <w:r w:rsidRPr="009B2CDB">
        <w:t xml:space="preserve">                     </w:t>
      </w:r>
      <w:r w:rsidRPr="009B2CDB">
        <w:tab/>
      </w:r>
      <w:r w:rsidRPr="009B2CDB">
        <w:tab/>
        <w:t xml:space="preserve">                                 </w:t>
      </w:r>
      <w:r w:rsidR="00C57B40" w:rsidRPr="009B2CDB">
        <w:tab/>
      </w:r>
      <w:r w:rsidR="00C57B40" w:rsidRPr="009B2CDB">
        <w:tab/>
      </w:r>
      <w:r w:rsidR="00C57B40" w:rsidRPr="009B2CDB">
        <w:tab/>
      </w:r>
      <w:r w:rsidR="00C57B40" w:rsidRPr="009B2CDB">
        <w:tab/>
      </w:r>
      <w:r w:rsidRPr="009B2CDB">
        <w:t xml:space="preserve"> </w:t>
      </w:r>
      <w:r w:rsidR="009B2CDB">
        <w:t xml:space="preserve">     </w:t>
      </w:r>
      <w:r w:rsidRPr="009B2CDB">
        <w:t xml:space="preserve"> Ema Brdovčak</w:t>
      </w:r>
      <w:r w:rsidR="00690D79">
        <w:t xml:space="preserve"> </w:t>
      </w:r>
    </w:p>
    <w:p w:rsidRDefault="009B2CDB" w:rsidP="0016500B" w:rsidR="009B2CDB" w:rsidRPr="009B2CDB">
      <w:pPr>
        <w:jc w:val="both"/>
      </w:pPr>
    </w:p>
    <w:p w:rsidRDefault="0016500B" w:rsidP="0016500B" w:rsidR="0016500B" w:rsidRPr="009B2CDB">
      <w:pPr>
        <w:jc w:val="both"/>
      </w:pPr>
    </w:p>
    <w:p w:rsidRDefault="00FC386F" w:rsidP="0016500B" w:rsidR="00FC386F">
      <w:pPr>
        <w:jc w:val="both"/>
      </w:pPr>
    </w:p>
    <w:p w:rsidRDefault="00FC386F" w:rsidP="0016500B" w:rsidR="00FC386F">
      <w:pPr>
        <w:jc w:val="both"/>
      </w:pPr>
    </w:p>
    <w:p w:rsidRDefault="00FC386F" w:rsidP="0016500B" w:rsidR="00FC386F">
      <w:pPr>
        <w:jc w:val="both"/>
      </w:pPr>
    </w:p>
    <w:p w:rsidRDefault="00FC386F" w:rsidP="0016500B" w:rsidR="00FC386F">
      <w:pPr>
        <w:jc w:val="both"/>
      </w:pPr>
    </w:p>
    <w:p w:rsidRDefault="0016500B" w:rsidP="0016500B" w:rsidR="0016500B" w:rsidRPr="009B2CDB">
      <w:pPr>
        <w:jc w:val="both"/>
      </w:pPr>
      <w:r w:rsidRPr="009B2CDB">
        <w:t>UPUTA O PRAVNOM LIJEKU:</w:t>
      </w:r>
    </w:p>
    <w:p w:rsidRDefault="0016500B" w:rsidP="0016500B" w:rsidR="0016500B" w:rsidRPr="009B2CDB">
      <w:pPr>
        <w:jc w:val="both"/>
      </w:pPr>
      <w:r w:rsidRPr="009B2CDB"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16500B" w:rsidP="0016500B" w:rsidR="0016500B" w:rsidRPr="009B2CDB">
      <w:pPr>
        <w:jc w:val="both"/>
      </w:pPr>
    </w:p>
    <w:p w:rsidRDefault="0016500B" w:rsidP="0016500B" w:rsidR="0016500B" w:rsidRPr="009B2CDB">
      <w:pPr>
        <w:jc w:val="both"/>
      </w:pPr>
    </w:p>
    <w:p w:rsidRDefault="0016500B" w:rsidP="00EF3160" w:rsidR="0016500B" w:rsidRPr="009B2CDB">
      <w:pPr>
        <w:jc w:val="both"/>
      </w:pPr>
    </w:p>
    <w:p w:rsidRDefault="0016500B" w:rsidP="00EF3160" w:rsidR="0016500B" w:rsidRPr="009B2CDB">
      <w:pPr>
        <w:jc w:val="both"/>
      </w:pPr>
    </w:p>
    <w:p w:rsidRDefault="0016500B" w:rsidP="00EF3160" w:rsidR="0016500B" w:rsidRPr="009B2CDB">
      <w:pPr>
        <w:jc w:val="both"/>
      </w:pPr>
    </w:p>
    <w:p w:rsidRDefault="0016500B" w:rsidP="00EF3160" w:rsidR="0016500B" w:rsidRPr="009B2CDB">
      <w:pPr>
        <w:jc w:val="both"/>
      </w:pPr>
    </w:p>
    <w:p w:rsidRDefault="00095F3E" w:rsidP="005853F3" w:rsidR="00095F3E" w:rsidRPr="009B2CDB">
      <w:pPr>
        <w:ind w:left="720"/>
      </w:pPr>
    </w:p>
    <w:sectPr w:rsidSect="00FC386F" w:rsidR="00095F3E" w:rsidRPr="009B2CDB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945" w:rsidR="00D85945">
      <w:r>
        <w:separator/>
      </w:r>
    </w:p>
  </w:endnote>
  <w:endnote w:id="0" w:type="continuationSeparator">
    <w:p w:rsidRDefault="00D85945" w:rsidR="00D85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1A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945" w:rsidR="00D85945">
      <w:r>
        <w:separator/>
      </w:r>
    </w:p>
  </w:footnote>
  <w:footnote w:id="0" w:type="continuationSeparator">
    <w:p w:rsidRDefault="00D85945" w:rsidR="00D859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386F" w:rsidP="00FC386F" w:rsidR="00FC386F" w:rsidRPr="009B2CDB">
    <w:pPr>
      <w:jc w:val="right"/>
    </w:pPr>
    <w:r w:rsidRPr="009B2CDB">
      <w:t>8 St-311/14-13</w:t>
    </w:r>
    <w:r>
      <w:t>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CDB" w:rsidP="00A45EAD" w:rsidR="009B2CDB" w:rsidRPr="00783B6B">
    <w:pPr>
      <w:ind w:firstLine="708"/>
      <w:rPr>
        <w:sz w:val="20"/>
        <w:szCs w:val="20"/>
      </w:rPr>
    </w:pPr>
    <w:r w:rsidRPr="00783B6B">
      <w:rPr>
        <w:sz w:val="20"/>
        <w:szCs w:val="20"/>
      </w:rPr>
      <w:t xml:space="preserve">   </w:t>
    </w:r>
    <w:r w:rsidRPr="00783B6B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B2CDB" w:rsidP="00210E4E" w:rsidR="009B2CDB" w:rsidRPr="00783B6B">
    <w:pPr>
      <w:rPr>
        <w:sz w:val="20"/>
        <w:szCs w:val="20"/>
      </w:rPr>
    </w:pPr>
    <w:r w:rsidRPr="00783B6B">
      <w:rPr>
        <w:rFonts w:eastAsia="MS Mincho"/>
        <w:sz w:val="20"/>
        <w:szCs w:val="20"/>
      </w:rPr>
      <w:t xml:space="preserve">  REPUBLIKA HRVATSKA</w:t>
    </w:r>
  </w:p>
  <w:p w:rsidRDefault="009B2CDB" w:rsidP="00210E4E" w:rsidR="009B2CDB" w:rsidRPr="00783B6B">
    <w:pPr>
      <w:rPr>
        <w:sz w:val="20"/>
        <w:szCs w:val="20"/>
      </w:rPr>
    </w:pPr>
    <w:r w:rsidRPr="00783B6B">
      <w:rPr>
        <w:rFonts w:eastAsia="MS Mincho"/>
        <w:sz w:val="20"/>
        <w:szCs w:val="20"/>
      </w:rPr>
      <w:t>TRGOVAČKI SUD U RIJECI</w:t>
    </w:r>
  </w:p>
  <w:p w:rsidRDefault="009B2CDB" w:rsidP="009B2CDB" w:rsidR="009B2CDB" w:rsidRPr="00783B6B">
    <w:pPr>
      <w:rPr>
        <w:rFonts w:eastAsia="MS Mincho"/>
        <w:sz w:val="20"/>
        <w:szCs w:val="20"/>
      </w:rPr>
    </w:pPr>
    <w:r w:rsidRPr="00783B6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6500B"/>
    <w:rsid w:val="00191C72"/>
    <w:rsid w:val="001C05C1"/>
    <w:rsid w:val="001D5070"/>
    <w:rsid w:val="00205A06"/>
    <w:rsid w:val="00241D24"/>
    <w:rsid w:val="00274354"/>
    <w:rsid w:val="00293302"/>
    <w:rsid w:val="002D3728"/>
    <w:rsid w:val="002F7CA3"/>
    <w:rsid w:val="00314ECA"/>
    <w:rsid w:val="00327862"/>
    <w:rsid w:val="003A38C8"/>
    <w:rsid w:val="003B2888"/>
    <w:rsid w:val="003C151A"/>
    <w:rsid w:val="003D2BB8"/>
    <w:rsid w:val="004165CD"/>
    <w:rsid w:val="00424E14"/>
    <w:rsid w:val="00471DBE"/>
    <w:rsid w:val="004D6A56"/>
    <w:rsid w:val="004D7F97"/>
    <w:rsid w:val="004E1F3D"/>
    <w:rsid w:val="00506782"/>
    <w:rsid w:val="00543BE2"/>
    <w:rsid w:val="00544474"/>
    <w:rsid w:val="00557BB0"/>
    <w:rsid w:val="005808F8"/>
    <w:rsid w:val="005853F3"/>
    <w:rsid w:val="005B762E"/>
    <w:rsid w:val="005D65C4"/>
    <w:rsid w:val="005E2299"/>
    <w:rsid w:val="005E4909"/>
    <w:rsid w:val="00605FD5"/>
    <w:rsid w:val="006155DB"/>
    <w:rsid w:val="006707CE"/>
    <w:rsid w:val="0067285F"/>
    <w:rsid w:val="00681D35"/>
    <w:rsid w:val="00684993"/>
    <w:rsid w:val="00690D79"/>
    <w:rsid w:val="006A6683"/>
    <w:rsid w:val="006E5D78"/>
    <w:rsid w:val="006F01B8"/>
    <w:rsid w:val="006F16BC"/>
    <w:rsid w:val="0070493E"/>
    <w:rsid w:val="0073588E"/>
    <w:rsid w:val="00783B6B"/>
    <w:rsid w:val="00796152"/>
    <w:rsid w:val="007D2154"/>
    <w:rsid w:val="007F1A2B"/>
    <w:rsid w:val="00803BC2"/>
    <w:rsid w:val="00831A5D"/>
    <w:rsid w:val="00836559"/>
    <w:rsid w:val="008365EE"/>
    <w:rsid w:val="00862951"/>
    <w:rsid w:val="00866F36"/>
    <w:rsid w:val="00873845"/>
    <w:rsid w:val="00884C79"/>
    <w:rsid w:val="00885C20"/>
    <w:rsid w:val="00887C10"/>
    <w:rsid w:val="008965DC"/>
    <w:rsid w:val="008B0C51"/>
    <w:rsid w:val="008B16A3"/>
    <w:rsid w:val="008B384C"/>
    <w:rsid w:val="008B6D56"/>
    <w:rsid w:val="008D1552"/>
    <w:rsid w:val="008E0A6F"/>
    <w:rsid w:val="008E4E56"/>
    <w:rsid w:val="009034BE"/>
    <w:rsid w:val="00927D8D"/>
    <w:rsid w:val="00934FAE"/>
    <w:rsid w:val="00953A18"/>
    <w:rsid w:val="009658EC"/>
    <w:rsid w:val="0098719A"/>
    <w:rsid w:val="009B2CDB"/>
    <w:rsid w:val="009B3C21"/>
    <w:rsid w:val="009F28B8"/>
    <w:rsid w:val="00A15995"/>
    <w:rsid w:val="00A30514"/>
    <w:rsid w:val="00A40DDA"/>
    <w:rsid w:val="00A521BC"/>
    <w:rsid w:val="00A66C94"/>
    <w:rsid w:val="00A972F7"/>
    <w:rsid w:val="00AA6DFA"/>
    <w:rsid w:val="00AD1726"/>
    <w:rsid w:val="00AF3BFB"/>
    <w:rsid w:val="00B029EF"/>
    <w:rsid w:val="00B138A3"/>
    <w:rsid w:val="00B20414"/>
    <w:rsid w:val="00B649AB"/>
    <w:rsid w:val="00C00227"/>
    <w:rsid w:val="00C57B40"/>
    <w:rsid w:val="00C7136A"/>
    <w:rsid w:val="00C741AF"/>
    <w:rsid w:val="00C90CD5"/>
    <w:rsid w:val="00CB6FCF"/>
    <w:rsid w:val="00CE58EB"/>
    <w:rsid w:val="00D06E23"/>
    <w:rsid w:val="00D201E2"/>
    <w:rsid w:val="00D25FF3"/>
    <w:rsid w:val="00D3599D"/>
    <w:rsid w:val="00D441BF"/>
    <w:rsid w:val="00D63A88"/>
    <w:rsid w:val="00D642B4"/>
    <w:rsid w:val="00D85945"/>
    <w:rsid w:val="00D85CF8"/>
    <w:rsid w:val="00D870D8"/>
    <w:rsid w:val="00D955A0"/>
    <w:rsid w:val="00DB2C3D"/>
    <w:rsid w:val="00DD2D2E"/>
    <w:rsid w:val="00E157DA"/>
    <w:rsid w:val="00E34823"/>
    <w:rsid w:val="00E3609D"/>
    <w:rsid w:val="00E8360A"/>
    <w:rsid w:val="00EC3E0C"/>
    <w:rsid w:val="00EF1976"/>
    <w:rsid w:val="00EF1D21"/>
    <w:rsid w:val="00EF3160"/>
    <w:rsid w:val="00F16759"/>
    <w:rsid w:val="00F574F6"/>
    <w:rsid w:val="00F8251E"/>
    <w:rsid w:val="00F90F1A"/>
    <w:rsid w:val="00F95F67"/>
    <w:rsid w:val="00FA018C"/>
    <w:rsid w:val="00FC386F"/>
    <w:rsid w:val="00FC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90D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1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A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A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A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A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90D7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1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A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A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A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A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Mletačka 12, 52100 Pula</izvorni_sadrzaj>
    <derivirana_varijabla naziv="DomainObject.Predmet.ProtustrankaFormatedWithAdress_1"> MG - GRUPA d.o.o.  Poreč, Mletačka 12, 52100 Pula</derivirana_varijabla>
  </DomainObject.Predmet.ProtustrankaFormatedWithAdress>
  <DomainObject.Predmet.ProtustrankaFormatedWithAdressOIB>
    <izvorni_sadrzaj> MG - GRUPA d.o.o.  Poreč, OIB 88166554180, Mletačka 12, 52100 Pula</izvorni_sadrzaj>
    <derivirana_varijabla naziv="DomainObject.Predmet.ProtustrankaFormatedWithAdressOIB_1"> MG - GRUPA d.o.o.  Poreč, OIB 88166554180, Mletačka 12, 52100 Pula</derivirana_varijabla>
  </DomainObject.Predmet.ProtustrankaFormatedWithAdressOIB>
  <DomainObject.Predmet.ProtustrankaWithAdress>
    <izvorni_sadrzaj>MG - GRUPA d.o.o.  Poreč Mletačka 12, 52100 Pula</izvorni_sadrzaj>
    <derivirana_varijabla naziv="DomainObject.Predmet.ProtustrankaWithAdress_1">MG - GRUPA d.o.o.  Poreč Mletačka 12, 52100 Pula</derivirana_varijabla>
  </DomainObject.Predmet.ProtustrankaWithAdress>
  <DomainObject.Predmet.ProtustrankaWithAdressOIB>
    <izvorni_sadrzaj>MG - GRUPA d.o.o.  Poreč, OIB 88166554180, Mletačka 12, 52100 Pula</izvorni_sadrzaj>
    <derivirana_varijabla naziv="DomainObject.Predmet.ProtustrankaWithAdressOIB_1">MG - GRUPA d.o.o.  Poreč, OIB 88166554180, Mletačka 12, 52100 Pula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Mletačka 12, 52100 Pula</item>
    </izvorni_sadrzaj>
    <derivirana_varijabla naziv="DomainObject.Predmet.ProtuStrankaListFormatedWithAdress_1">
      <item>MG - GRUPA d.o.o.  Poreč, Mletačka 12, 52100 Pula</item>
    </derivirana_varijabla>
  </DomainObject.Predmet.ProtuStrankaListFormatedWithAdress>
  <DomainObject.Predmet.ProtuStrankaListFormatedWithAdressOIB>
    <izvorni_sadrzaj>
      <item>MG - GRUPA d.o.o.  Poreč, OIB 88166554180, Mletačka 12, 52100 Pula</item>
    </izvorni_sadrzaj>
    <derivirana_varijabla naziv="DomainObject.Predmet.ProtuStrankaListFormatedWithAdressOIB_1">
      <item>MG - GRUPA d.o.o.  Poreč, OIB 88166554180, Mletačka 12, 52100 Pula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Mletačka 12, 52100 Pula</izvorni_sadrzaj>
    <derivirana_varijabla naziv="DomainObject.Predmet.ProtustrankaIDrugiAdressOIB_1">MG - GRUPA d.o.o.  Poreč, OIB 88166554180,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Mletačka 12,52100 Pula</item>
      <item>POREZNA UPRAVA  Pazin, OIB 18683136487, M. B. Rašana 2/4,52 000 Pazin</item>
    </izvorni_sadrzaj>
    <derivirana_varijabla naziv="DomainObject.Predmet.SudioniciListAdressOIB_1">
      <item>MG - GRUPA d.o.o.  Poreč, OIB 88166554180, Mletačka 12,52100 Pula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2018.</izvorni_sadrzaj>
    <derivirana_varijabla naziv="DomainObject.Predmet.DatumZadnjeOdrzaneSudskeRadnje_1">28. svibnja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St-311/2014-113</izvorni_sadrzaj>
    <derivirana_varijabla naziv="DomainObject.PredzadnjaOdlukaIzPredmeta.Oznaka_1">St-311/2014-113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D0918-78B1-4255-9F54-57A1BC0FA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367</properties:Words>
  <properties:Characters>1881</properties:Characters>
  <properties:Lines>65</properties:Lines>
  <properties:Paragraphs>16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2018-10-10T08:37:00Z</dcterms:created>
  <dc:creator>M San Grupa</dc:creator>
  <cp:lastModifiedBy>Renata Valić</cp:lastModifiedBy>
  <cp:lastPrinted>2018-07-31T07:00:00Z</cp:lastPrinted>
  <dcterms:modified xmlns:xsi="http://www.w3.org/2001/XMLSchema-instance" xsi:type="dcterms:W3CDTF">2018-10-10T10:46:00Z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(311-14 trošak stečajnom 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