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5900" w14:paraId="36a590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83D4D">
        <w:rPr>
          <w:szCs w:val="24"/>
          <w:lang w:val="hr-HR"/>
        </w:rPr>
        <w:t>515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83D4D">
        <w:rPr>
          <w:lang w:val="hr-HR"/>
        </w:rPr>
        <w:t>BRANITELJSKA ZADRUGA SPORTSKI TERENI za graditeljstvo, Slatina, Ane Katarine Zrinske 34, MBS: 010079738, OIB: 93933792800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83D4D">
        <w:rPr>
          <w:lang w:val="hr-HR"/>
        </w:rPr>
        <w:t>BRANITELJSKA ZADRUGA SPORTSKI TERENI za graditeljstvo, Slatina, Ane Katarine Zrinske 34, MBS: 010079738, OIB: 93933792800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RENATO SABLJIĆ, Zagreb</w:t>
      </w:r>
      <w:r w:rsidR="009A63A6">
        <w:rPr>
          <w:szCs w:val="24"/>
          <w:lang w:val="hr-HR"/>
        </w:rPr>
        <w:t>,</w:t>
      </w:r>
      <w:r w:rsidR="00E83D4D">
        <w:rPr>
          <w:szCs w:val="24"/>
          <w:lang w:val="hr-HR"/>
        </w:rPr>
        <w:t xml:space="preserve"> Zdenački zavoj 14,</w:t>
      </w:r>
      <w:r w:rsidR="009A63A6">
        <w:rPr>
          <w:szCs w:val="24"/>
          <w:lang w:val="hr-HR"/>
        </w:rPr>
        <w:t xml:space="preserve"> </w:t>
      </w:r>
      <w:r w:rsidR="00460391">
        <w:rPr>
          <w:szCs w:val="24"/>
          <w:lang w:val="hr-HR"/>
        </w:rPr>
        <w:t>OIB:</w:t>
      </w:r>
      <w:r w:rsidR="00E83D4D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E83D4D">
        <w:rPr>
          <w:lang w:val="hr-HR"/>
        </w:rPr>
        <w:t>BRANITELJSKA ZADRUGA SPORTSKI TERENI za graditeljstvo, Slatina, Ane Katarine Zrinske 34, MBS: 010079738, OIB: 93933792800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83D4D">
        <w:rPr>
          <w:szCs w:val="24"/>
          <w:lang w:val="hr-HR"/>
        </w:rPr>
        <w:t>515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83D4D">
        <w:rPr>
          <w:szCs w:val="24"/>
          <w:lang w:val="hr-HR"/>
        </w:rPr>
        <w:t>31</w:t>
      </w:r>
      <w:r w:rsidR="00230207">
        <w:rPr>
          <w:szCs w:val="24"/>
          <w:lang w:val="hr-HR"/>
        </w:rPr>
        <w:t xml:space="preserve">. </w:t>
      </w:r>
      <w:r w:rsidR="00145301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 w:rsidR="00230207">
        <w:rPr>
          <w:szCs w:val="24"/>
          <w:lang w:val="hr-HR"/>
        </w:rPr>
        <w:t xml:space="preserve">. </w:t>
      </w:r>
      <w:r w:rsidR="00E83D4D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E83D4D">
        <w:rPr>
          <w:szCs w:val="24"/>
          <w:lang w:val="hr-HR"/>
        </w:rPr>
        <w:t>03.</w:t>
      </w:r>
      <w:r>
        <w:rPr>
          <w:szCs w:val="24"/>
          <w:lang w:val="hr-HR"/>
        </w:rPr>
        <w:t>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516" w:rsidR="00690516">
      <w:r>
        <w:separator/>
      </w:r>
    </w:p>
  </w:endnote>
  <w:endnote w:id="0" w:type="continuationSeparator">
    <w:p w:rsidRDefault="00690516" w:rsidR="00690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516" w:rsidR="00690516">
      <w:r>
        <w:separator/>
      </w:r>
    </w:p>
  </w:footnote>
  <w:footnote w:id="0" w:type="continuationSeparator">
    <w:p w:rsidRDefault="00690516" w:rsidR="00690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2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E83D4D">
      <w:t>515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5301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C222F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57F95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0516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2A5B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4FA0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3D4D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2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2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2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2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2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2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2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2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SPORTSKI TERENI za graditeljstvo, Slatina zastupanog po punomoćniku Ivan Zuanović</izvorni_sadrzaj>
    <derivirana_varijabla naziv="DomainObject.Predmet.ProtustrankaFormated_1">  BRANITELJSKA ZADRUGA SPORTSKI TERENI za graditeljstvo, Slatina zastupanog po punomoćniku Ivan Zuanović</derivirana_varijabla>
  </DomainObject.Predmet.ProtustrankaFormated>
  <DomainObject.Predmet.ProtustrankaFormatedOIB>
    <izvorni_sadrzaj>  BRANITELJSKA ZADRUGA SPORTSKI TERENI za graditeljstvo, Slatina, OIB 93933792800 zastupanog po punomoćniku Ivan Zuanović</izvorni_sadrzaj>
    <derivirana_varijabla naziv="DomainObject.Predmet.ProtustrankaFormatedOIB_1">  BRANITELJSKA ZADRUGA SPORTSKI TERENI za graditeljstvo, Slatina, OIB 93933792800 zastupanog po punomoćniku Ivan Zuanović</derivirana_varijabla>
  </DomainObject.Predmet.ProtustrankaFormatedOIB>
  <DomainObject.Predmet.ProtustrankaFormatedWithAdress>
    <izvorni_sadrzaj> BRANITELJSKA ZADRUGA SPORTSKI TERENI za graditeljstvo, Slatina, Ane Katarine Zrinske 34, 33520 Slatina zastupanog po punomoćniku Ivan Zuanović</izvorni_sadrzaj>
    <derivirana_varijabla naziv="DomainObject.Predmet.ProtustrankaFormatedWithAdress_1"> BRANITELJSKA ZADRUGA SPORTSKI TERENI za graditeljstvo, Slatina, Ane Katarine Zrinske 34, 33520 Slatina zastupanog po punomoćniku Ivan Zuanović</derivirana_varijabla>
  </DomainObject.Predmet.ProtustrankaFormatedWithAdress>
  <DomainObject.Predmet.ProtustrankaFormatedWithAdressOIB>
    <izvorni_sadrzaj> BRANITELJSKA ZADRUGA SPORTSKI TERENI za graditeljstvo, Slatina, OIB 93933792800, Ane Katarine Zrinske 34, 33520 Slatina zastupanog po punomoćniku Ivan Zuanović</izvorni_sadrzaj>
    <derivirana_varijabla naziv="DomainObject.Predmet.ProtustrankaFormatedWithAdressOIB_1"> BRANITELJSKA ZADRUGA SPORTSKI TERENI za graditeljstvo, Slatina, OIB 93933792800, Ane Katarine Zrinske 34, 33520 Slatina zastupanog po punomoćniku Ivan Zuanović</derivirana_varijabla>
  </DomainObject.Predmet.ProtustrankaFormatedWithAdressOIB>
  <DomainObject.Predmet.ProtustrankaWithAdress>
    <izvorni_sadrzaj>BRANITELJSKA ZADRUGA SPORTSKI TERENI za graditeljstvo, Slatina Ane Katarine Zrinske 34, 33520 Slatina</izvorni_sadrzaj>
    <derivirana_varijabla naziv="DomainObject.Predmet.ProtustrankaWithAdress_1">BRANITELJSKA ZADRUGA SPORTSKI TERENI za graditeljstvo, Slatina Ane Katarine Zrinske 34, 33520 Slatina</derivirana_varijabla>
  </DomainObject.Predmet.ProtustrankaWithAdress>
  <DomainObject.Predmet.ProtustrankaWithAdressOIB>
    <izvorni_sadrzaj>BRANITELJSKA ZADRUGA SPORTSKI TERENI za graditeljstvo, Slatina, OIB 93933792800, Ane Katarine Zrinske 34, 33520 Slatina</izvorni_sadrzaj>
    <derivirana_varijabla naziv="DomainObject.Predmet.ProtustrankaWithAdressOIB_1">BRANITELJSKA ZADRUGA SPORTSKI TERENI za graditeljstvo, Slatina, OIB 93933792800, Ane Katarine Zrinske 34, 33520 Slatina</derivirana_varijabla>
  </DomainObject.Predmet.ProtustrankaWithAdressOIB>
  <DomainObject.Predmet.ProtustrankaNazivFormated>
    <izvorni_sadrzaj>BRANITELJSKA ZADRUGA SPORTSKI TERENI za graditeljstvo, Slatina</izvorni_sadrzaj>
    <derivirana_varijabla naziv="DomainObject.Predmet.ProtustrankaNazivFormated_1">BRANITELJSKA ZADRUGA SPORTSKI TERENI za graditeljstvo, Slatina</derivirana_varijabla>
  </DomainObject.Predmet.ProtustrankaNazivFormated>
  <DomainObject.Predmet.ProtustrankaNazivFormatedOIB>
    <izvorni_sadrzaj>BRANITELJSKA ZADRUGA SPORTSKI TERENI za graditeljstvo, Slatina, OIB 93933792800</izvorni_sadrzaj>
    <derivirana_varijabla naziv="DomainObject.Predmet.ProtustrankaNazivFormatedOIB_1">BRANITELJSKA ZADRUGA SPORTSKI TERENI za graditeljstvo, Slatina, OIB 93933792800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SPORTSKI TERENI za graditeljstvo, Slatina zastupanog po punomoćniku Ivan Zuanović</item>
    </izvorni_sadrzaj>
    <derivirana_varijabla naziv="DomainObject.Predmet.ProtuStrankaListFormated_1">
      <item>BRANITELJSKA ZADRUGA SPORTSKI TERENI za graditeljstvo, Slatina zastupanog po punomoćniku Ivan Zuanović</item>
    </derivirana_varijabla>
  </DomainObject.Predmet.ProtuStrankaListFormated>
  <DomainObject.Predmet.ProtuStrankaListFormatedOIB>
    <izvorni_sadrzaj>
      <item>BRANITELJSKA ZADRUGA SPORTSKI TERENI za graditeljstvo, Slatina, OIB 93933792800 zastupanog po punomoćniku Ivan Zuanović</item>
    </izvorni_sadrzaj>
    <derivirana_varijabla naziv="DomainObject.Predmet.ProtuStrankaListFormatedOIB_1">
      <item>BRANITELJSKA ZADRUGA SPORTSKI TERENI za graditeljstvo, Slatina, OIB 93933792800 zastupanog po punomoćniku Ivan Zuanović</item>
    </derivirana_varijabla>
  </DomainObject.Predmet.ProtuStrankaListFormatedOIB>
  <DomainObject.Predmet.ProtuStrankaListFormatedWithAdress>
    <izvorni_sadrzaj>
      <item>BRANITELJSKA ZADRUGA SPORTSKI TERENI za graditeljstvo, Slatina, Ane Katarine Zrinske 34, 33520 Slatina zastupanog po punomoćniku Ivan Zuanović</item>
    </izvorni_sadrzaj>
    <derivirana_varijabla naziv="DomainObject.Predmet.ProtuStrankaListFormatedWithAdress_1">
      <item>BRANITELJSKA ZADRUGA SPORTSKI TERENI za graditeljstvo, Slatina, Ane Katarine Zrinske 34, 33520 Slatina zastupanog po punomoćniku Ivan Zuanović</item>
    </derivirana_varijabla>
  </DomainObject.Predmet.ProtuStrankaListFormatedWithAdress>
  <DomainObject.Predmet.ProtuStrankaListFormatedWithAdressOIB>
    <izvorni_sadrzaj>
      <item>BRANITELJSKA ZADRUGA SPORTSKI TERENI za graditeljstvo, Slatina, OIB 93933792800, Ane Katarine Zrinske 34, 33520 Slatina zastupanog po punomoćniku Ivan Zuanović</item>
    </izvorni_sadrzaj>
    <derivirana_varijabla naziv="DomainObject.Predmet.ProtuStrankaListFormatedWithAdressOIB_1">
      <item>BRANITELJSKA ZADRUGA SPORTSKI TERENI za graditeljstvo, Slatina, OIB 93933792800, Ane Katarine Zrinske 34, 33520 Slatina zastupanog po punomoćniku Ivan Zuanović</item>
    </derivirana_varijabla>
  </DomainObject.Predmet.ProtuStrankaListFormatedWithAdressOIB>
  <DomainObject.Predmet.ProtuStrankaListNazivFormated>
    <izvorni_sadrzaj>
      <item>BRANITELJSKA ZADRUGA SPORTSKI TERENI za graditeljstvo, Slatina</item>
    </izvorni_sadrzaj>
    <derivirana_varijabla naziv="DomainObject.Predmet.ProtuStrankaListNazivFormated_1">
      <item>BRANITELJSKA ZADRUGA SPORTSKI TERENI za graditeljstvo, Slatina</item>
    </derivirana_varijabla>
  </DomainObject.Predmet.ProtuStrankaListNazivFormated>
  <DomainObject.Predmet.ProtuStrankaListNazivFormatedOIB>
    <izvorni_sadrzaj>
      <item>BRANITELJSKA ZADRUGA SPORTSKI TERENI za graditeljstvo, Slatina, OIB 93933792800</item>
    </izvorni_sadrzaj>
    <derivirana_varijabla naziv="DomainObject.Predmet.ProtuStrankaListNazivFormatedOIB_1">
      <item>BRANITELJSKA ZADRUGA SPORTSKI TERENI za graditeljstvo, Slatina, OIB 93933792800</item>
    </derivirana_varijabla>
  </DomainObject.Predmet.ProtuStrankaListNazivFormatedOIB>
  <DomainObject.Predmet.OstaliListFormated>
    <izvorni_sadrzaj>
      <item>Ivan Zuanović punomoćnik sudionika u postupku BRANITELJSKA ZADRUGA SPORTSKI TERENI za graditeljstvo, Slatina</item>
    </izvorni_sadrzaj>
    <derivirana_varijabla naziv="DomainObject.Predmet.OstaliListFormated_1">
      <item>Ivan Zuanović punomoćnik sudionika u postupku BRANITELJSKA ZADRUGA SPORTSKI TERENI za graditeljstvo, Slatina</item>
    </derivirana_varijabla>
  </DomainObject.Predmet.OstaliListFormated>
  <DomainObject.Predmet.OstaliListFormatedOIB>
    <izvorni_sadrzaj>
      <item>Ivan Zuanović, OIB 10855462028 punomoćnik sudionika u postupku BRANITELJSKA ZADRUGA SPORTSKI TERENI za graditeljstvo, Slatina</item>
    </izvorni_sadrzaj>
    <derivirana_varijabla naziv="DomainObject.Predmet.OstaliListFormatedOIB_1">
      <item>Ivan Zuanović, OIB 10855462028 punomoćnik sudionika u postupku BRANITELJSKA ZADRUGA SPORTSKI TERENI za graditeljstvo, Slatina</item>
    </derivirana_varijabla>
  </DomainObject.Predmet.OstaliListFormatedOIB>
  <DomainObject.Predmet.OstaliListFormatedWithAdress>
    <izvorni_sadrzaj>
      <item>Ivan Zuanović, Lipovačka 10, 33514 Čačinci punomoćnik sudionika u postupku BRANITELJSKA ZADRUGA SPORTSKI TERENI za graditeljstvo, Slatina</item>
    </izvorni_sadrzaj>
    <derivirana_varijabla naziv="DomainObject.Predmet.OstaliListFormatedWithAdress_1">
      <item>Ivan Zuanović, Lipovačka 10, 33514 Čačinci punomoćnik sudionika u postupku BRANITELJSKA ZADRUGA SPORTSKI TERENI za graditeljstvo, Slatina</item>
    </derivirana_varijabla>
  </DomainObject.Predmet.OstaliListFormatedWithAdress>
  <DomainObject.Predmet.OstaliListFormatedWithAdressOIB>
    <izvorni_sadrzaj>
      <item>Ivan Zuanović, OIB 10855462028, Lipovačka 10, 33514 Čačinci punomoćnik sudionika u postupku BRANITELJSKA ZADRUGA SPORTSKI TERENI za graditeljstvo, Slatina</item>
    </izvorni_sadrzaj>
    <derivirana_varijabla naziv="DomainObject.Predmet.OstaliListFormatedWithAdressOIB_1">
      <item>Ivan Zuanović, OIB 10855462028, Lipovačka 10, 33514 Čačinci punomoćnik sudionika u postupku BRANITELJSKA ZADRUGA SPORTSKI TERENI za graditeljstvo, Slatina</item>
    </derivirana_varijabla>
  </DomainObject.Predmet.OstaliListFormatedWithAdressOIB>
  <DomainObject.Predmet.OstaliListNazivFormated>
    <izvorni_sadrzaj>
      <item>Ivan Zuanović</item>
    </izvorni_sadrzaj>
    <derivirana_varijabla naziv="DomainObject.Predmet.OstaliListNazivFormated_1">
      <item>Ivan Zuanović</item>
    </derivirana_varijabla>
  </DomainObject.Predmet.OstaliListNazivFormated>
  <DomainObject.Predmet.OstaliListNazivFormatedOIB>
    <izvorni_sadrzaj>
      <item>Ivan Zuanović, OIB 10855462028</item>
    </izvorni_sadrzaj>
    <derivirana_varijabla naziv="DomainObject.Predmet.OstaliListNazivFormatedOIB_1">
      <item>Ivan Zuanović, OIB 10855462028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SPORTSKI TERENI za graditeljstvo, Slatina</izvorni_sadrzaj>
    <derivirana_varijabla naziv="DomainObject.Predmet.ProtustrankaIDrugi_1">BRANITELJSKA ZADRUGA SPORTSKI TERENI za graditeljstvo,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SPORTSKI TERENI za graditeljstvo, Slatina, OIB 93933792800, Ane Katarine Zrinske 34, 33520 Slatina</izvorni_sadrzaj>
    <derivirana_varijabla naziv="DomainObject.Predmet.ProtustrankaIDrugiAdressOIB_1">BRANITELJSKA ZADRUGA SPORTSKI TERENI za graditeljstvo, Slatina, OIB 93933792800, Ane Katarine Zrinske 34,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SPORTSKI TERENI za graditeljstvo, Slatina</item>
      <item>Ivan Zuanović</item>
    </izvorni_sadrzaj>
    <derivirana_varijabla naziv="DomainObject.Predmet.SudioniciListNaziv_1">
      <item>FINA, RC ZAGREB, Podružnica Bjelovar</item>
      <item>BRANITELJSKA ZADRUGA SPORTSKI TERENI za graditeljstvo, Slatina</item>
      <item>Ivan Zuanović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SPORTSKI TERENI za graditeljstvo, Slatina, OIB 93933792800, Ane Katarine Zrinske 34,33520 Slatina</item>
      <item>Ivan Zuanović, OIB 10855462028, Lipovačka 10,33514 Čačinci</item>
    </izvorni_sadrzaj>
    <derivirana_varijabla naziv="DomainObject.Predmet.SudioniciListAdressOIB_1">
      <item>FINA, RC ZAGREB, Podružnica Bjelovar, OIB 85821130368, F. Supila 4,43000 Bjelovar</item>
      <item>BRANITELJSKA ZADRUGA SPORTSKI TERENI za graditeljstvo, Slatina, OIB 93933792800, Ane Katarine Zrinske 34,33520 Slatina</item>
      <item>Ivan Zuanović, OIB 10855462028, Lipovačka 10,33514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93933792800</item>
      <item>, OIB 10855462028</item>
    </izvorni_sadrzaj>
    <derivirana_varijabla naziv="DomainObject.Predmet.SudioniciListNazivOIB_1">
      <item>, OIB 85821130368</item>
      <item>, OIB 93933792800</item>
      <item>, OIB 10855462028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41957-99E8-46A1-AD4C-90EF40327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716</properties:Words>
  <properties:Characters>3882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2016-03-03T10:15:00Z</dcterms:created>
  <dc:creator>553y7k3</dc:creator>
  <cp:lastModifiedBy>Miroslav Lovreković</cp:lastModifiedBy>
  <cp:lastPrinted>2016-03-03T10:15:00Z</cp:lastPrinted>
  <dcterms:modified xmlns:xsi="http://www.w3.org/2001/XMLSchema-instance" xsi:type="dcterms:W3CDTF">2016-03-03T10:18:00Z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