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12471F">
              <w:rPr>
                <w:sz w:val="24"/>
              </w:rPr>
              <w:t>76/2017-22</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e0c8707" w14:paraId="e0c8707"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660D5B" w:rsidP="00F37BB1" w:rsidR="00660D5B">
      <w:pPr>
        <w:jc w:val="center"/>
        <w:rPr>
          <w:rFonts w:eastAsiaTheme="minorHAnsi"/>
          <w:spacing w:val="60"/>
          <w:lang w:eastAsia="en-US" w:val="en-US"/>
        </w:rPr>
      </w:pPr>
    </w:p>
    <w:p w:rsidRDefault="0012471F" w:rsidP="00F37BB1" w:rsidR="0012471F">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12471F">
        <w:t xml:space="preserve">ŠUMARAK d.o.o., OIB: </w:t>
      </w:r>
      <w:r w:rsidR="0012471F" w:rsidRPr="00837490">
        <w:t>42517734627</w:t>
      </w:r>
      <w:r w:rsidR="0012471F">
        <w:t>, Split, Put Firula 6</w:t>
      </w:r>
      <w:r w:rsidR="00796882">
        <w:t>,</w:t>
      </w:r>
      <w:r w:rsidR="00F5115D" w:rsidRPr="0026496A">
        <w:rPr>
          <w:lang w:val="hr-HR"/>
        </w:rPr>
        <w:t xml:space="preserve"> </w:t>
      </w:r>
      <w:r w:rsidR="00A75898">
        <w:rPr>
          <w:lang w:val="hr-HR"/>
        </w:rPr>
        <w:t>11</w:t>
      </w:r>
      <w:r w:rsidR="0012471F">
        <w:rPr>
          <w:lang w:val="hr-HR"/>
        </w:rPr>
        <w:t>. 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AF5E64" w:rsidP="007472F0" w:rsidR="00236A0B">
      <w:pPr>
        <w:pStyle w:val="Odlomakpopisa"/>
        <w:numPr>
          <w:ilvl w:val="0"/>
          <w:numId w:val="1"/>
        </w:numPr>
        <w:ind w:left="709"/>
        <w:jc w:val="both"/>
      </w:pPr>
      <w:r>
        <w:t xml:space="preserve">Pozivaju se vjerovnici dužnika i sve druge osobe koje imaju pravni interes za redovnim provođenjem stečajnog </w:t>
      </w:r>
      <w:r w:rsidRPr="00C96C15">
        <w:t xml:space="preserve">postupka nad </w:t>
      </w:r>
      <w:r w:rsidR="003F0D41">
        <w:t xml:space="preserve">dužnikom </w:t>
      </w:r>
      <w:r w:rsidR="0012471F">
        <w:rPr>
          <w:szCs w:val="20"/>
        </w:rPr>
        <w:t xml:space="preserve">ŠUMARAK d.o.o., OIB: </w:t>
      </w:r>
      <w:r w:rsidR="0012471F" w:rsidRPr="00837490">
        <w:rPr>
          <w:szCs w:val="20"/>
        </w:rPr>
        <w:t>42517734627</w:t>
      </w:r>
      <w:r w:rsidR="0012471F">
        <w:rPr>
          <w:szCs w:val="20"/>
        </w:rPr>
        <w:t>, Split, Put Firula 6</w:t>
      </w:r>
      <w:r w:rsidR="00F3102B">
        <w:rPr>
          <w:szCs w:val="20"/>
        </w:rPr>
        <w:t>,</w:t>
      </w:r>
      <w:r w:rsidR="00F5115D" w:rsidRPr="00F5115D">
        <w:t xml:space="preserve"> </w:t>
      </w:r>
      <w:r w:rsidR="00772E5A">
        <w:t>da u roku od 15 dana,</w:t>
      </w:r>
      <w:r w:rsidRPr="00C96C15">
        <w:t xml:space="preserve"> </w:t>
      </w:r>
      <w:r w:rsidR="00035B8E">
        <w:t xml:space="preserve">a koji rok počinje teći istekom </w:t>
      </w:r>
      <w:r w:rsidRPr="00303BD9">
        <w:t xml:space="preserve">osmog dana od </w:t>
      </w:r>
      <w:r w:rsidR="00035B8E">
        <w:t xml:space="preserve">dana </w:t>
      </w:r>
      <w:r w:rsidRPr="00303BD9">
        <w:t xml:space="preserve">objave ovog </w:t>
      </w:r>
      <w:r w:rsidR="00035B8E">
        <w:t>rješenja</w:t>
      </w:r>
      <w:r w:rsidRPr="00303BD9">
        <w:t xml:space="preserve"> na mrežnoj </w:t>
      </w:r>
      <w:r>
        <w:t xml:space="preserve">stranici e-Oglasna ploča sudova, solidarno </w:t>
      </w:r>
      <w:r w:rsidR="00035B8E">
        <w:t>uplate predujam</w:t>
      </w:r>
      <w:r w:rsidR="00236A0B">
        <w:t xml:space="preserve"> </w:t>
      </w:r>
      <w:r w:rsidR="00236A0B" w:rsidRPr="0012471F">
        <w:t xml:space="preserve">od </w:t>
      </w:r>
      <w:r w:rsidR="0012471F">
        <w:t>9</w:t>
      </w:r>
      <w:r w:rsidRPr="0012471F">
        <w:t>.</w:t>
      </w:r>
      <w:r w:rsidR="00236A0B" w:rsidRPr="0012471F">
        <w:t>000,00 kn</w:t>
      </w:r>
      <w:r w:rsidRPr="0012471F">
        <w:t xml:space="preserve"> za </w:t>
      </w:r>
      <w:r w:rsidR="00035B8E">
        <w:t>namirenje</w:t>
      </w:r>
      <w:r>
        <w:t xml:space="preserve"> troškova </w:t>
      </w:r>
      <w:r w:rsidRPr="003F6A75">
        <w:t xml:space="preserve">prethodnog </w:t>
      </w:r>
      <w:r w:rsidRPr="00554528">
        <w:t>i otvorenog stečajnog</w:t>
      </w:r>
      <w:r>
        <w:t xml:space="preserve"> postupka na depozitni ra</w:t>
      </w:r>
      <w:r w:rsidR="00772E5A">
        <w:t>čun Trgovačkog suda u Splitu broj</w:t>
      </w:r>
      <w:r>
        <w:t xml:space="preserve"> HR1623900011300000664, </w:t>
      </w:r>
      <w:r w:rsidR="00035B8E">
        <w:t>otvoren</w:t>
      </w:r>
      <w:r>
        <w:t xml:space="preserve"> kod Hrvatske poštanske banke d.d. </w:t>
      </w:r>
      <w:r w:rsidRPr="00554528">
        <w:t>Zagreb</w:t>
      </w:r>
      <w:r w:rsidR="00F5115D">
        <w:t xml:space="preserve">, </w:t>
      </w:r>
      <w:r w:rsidR="00236A0B" w:rsidRPr="00236A0B">
        <w:t xml:space="preserve">model HR 00, uz naznaku svrhe uplate (predujam </w:t>
      </w:r>
      <w:r w:rsidR="00236A0B">
        <w:t>za namirenje</w:t>
      </w:r>
      <w:r w:rsidR="00236A0B" w:rsidRPr="00236A0B">
        <w:t xml:space="preserve"> troškova stečajnog postupka) i poziva na broj odobrenja (</w:t>
      </w:r>
      <w:r w:rsidR="0012471F">
        <w:t>76</w:t>
      </w:r>
      <w:r w:rsidR="000C2B89">
        <w:t>-</w:t>
      </w:r>
      <w:r w:rsidR="0012471F">
        <w:t>2017</w:t>
      </w:r>
      <w:r w:rsidR="00236A0B" w:rsidRPr="00236A0B">
        <w:t>).</w:t>
      </w:r>
      <w:r w:rsidR="00D609C6">
        <w:t xml:space="preserve"> </w:t>
      </w:r>
      <w:r w:rsidR="000C2B89">
        <w:t xml:space="preserve"> </w:t>
      </w:r>
    </w:p>
    <w:p w:rsidRDefault="00AF5E64" w:rsidP="00236A0B" w:rsidR="00AF5E64">
      <w:pPr>
        <w:pStyle w:val="Odlomakpopisa"/>
        <w:ind w:left="709"/>
        <w:jc w:val="both"/>
      </w:pPr>
    </w:p>
    <w:p w:rsidRDefault="00AF5E64" w:rsidP="00F37BB1" w:rsidR="00AF5E64">
      <w:pPr>
        <w:pStyle w:val="Odlomakpopisa"/>
        <w:numPr>
          <w:ilvl w:val="0"/>
          <w:numId w:val="1"/>
        </w:numPr>
        <w:ind w:left="709"/>
        <w:jc w:val="both"/>
      </w:pPr>
      <w:r>
        <w:t>Ukoliko u ostavljenom roku ne bude uplaćen zatraženi pre</w:t>
      </w:r>
      <w:r w:rsidR="00772E5A">
        <w:t xml:space="preserve">dujam iz točke I. </w:t>
      </w:r>
      <w:r w:rsidR="00236A0B">
        <w:t xml:space="preserve">izreke </w:t>
      </w:r>
      <w:r w:rsidR="00772E5A">
        <w:t>ovog rješenja</w:t>
      </w:r>
      <w:r>
        <w:t xml:space="preserve"> sud će donijeti rješenje o otvaranju i zaključenju stečajnog postupka nad dužnikom.</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38475B" w:rsidP="00236A0B" w:rsidR="000C2B89">
      <w:pPr>
        <w:ind w:firstLine="708"/>
        <w:jc w:val="both"/>
        <w:rPr>
          <w:szCs w:val="20"/>
        </w:rPr>
      </w:pPr>
      <w:r w:rsidRPr="0038475B">
        <w:rPr>
          <w:lang w:eastAsia="en-US"/>
        </w:rPr>
        <w:t xml:space="preserve">Financijska agencija, Regionalni centar Split, Podružnica Split, podnijela je ovom sudu </w:t>
      </w:r>
      <w:r w:rsidR="0012471F">
        <w:rPr>
          <w:lang w:eastAsia="en-US"/>
        </w:rPr>
        <w:t>23. siječnja 2017.</w:t>
      </w:r>
      <w:r w:rsidRPr="0038475B">
        <w:rPr>
          <w:lang w:eastAsia="en-US"/>
        </w:rPr>
        <w:t>,</w:t>
      </w:r>
      <w:r w:rsidR="00236A0B">
        <w:rPr>
          <w:lang w:eastAsia="en-US"/>
        </w:rPr>
        <w:t xml:space="preserve"> na temelju članka </w:t>
      </w:r>
      <w:r w:rsidR="0012471F">
        <w:rPr>
          <w:lang w:eastAsia="en-US"/>
        </w:rPr>
        <w:t>110</w:t>
      </w:r>
      <w:r w:rsidR="000C2B89">
        <w:rPr>
          <w:lang w:eastAsia="en-US"/>
        </w:rPr>
        <w:t xml:space="preserve">. stavka </w:t>
      </w:r>
      <w:r w:rsidR="0012471F">
        <w:rPr>
          <w:lang w:eastAsia="en-US"/>
        </w:rPr>
        <w:t>1</w:t>
      </w:r>
      <w:r w:rsidRPr="0038475B">
        <w:rPr>
          <w:lang w:eastAsia="en-US"/>
        </w:rPr>
        <w:t>. Ste</w:t>
      </w:r>
      <w:r w:rsidR="00236A0B">
        <w:rPr>
          <w:lang w:eastAsia="en-US"/>
        </w:rPr>
        <w:t>čajnog zakona („Narodne novine“</w:t>
      </w:r>
      <w:r w:rsidRPr="0038475B">
        <w:rPr>
          <w:lang w:eastAsia="en-US"/>
        </w:rPr>
        <w:t xml:space="preserve"> broj 71/15.; dalje: SZ), prijedlog za otvaranje stečajnog postupka nad dužnikom </w:t>
      </w:r>
      <w:r w:rsidR="0012471F">
        <w:rPr>
          <w:szCs w:val="20"/>
        </w:rPr>
        <w:t xml:space="preserve">ŠUMARAK d.o.o., OIB: </w:t>
      </w:r>
      <w:r w:rsidR="0012471F" w:rsidRPr="00837490">
        <w:rPr>
          <w:szCs w:val="20"/>
        </w:rPr>
        <w:t>42517734627</w:t>
      </w:r>
      <w:r w:rsidR="0012471F">
        <w:rPr>
          <w:szCs w:val="20"/>
        </w:rPr>
        <w:t>, Split, Put Firula 6</w:t>
      </w:r>
      <w:r w:rsidR="00F3102B">
        <w:rPr>
          <w:szCs w:val="20"/>
        </w:rPr>
        <w:t>.</w:t>
      </w:r>
      <w:r w:rsidR="000C2B89">
        <w:rPr>
          <w:szCs w:val="20"/>
        </w:rPr>
        <w:t xml:space="preserve"> </w:t>
      </w:r>
      <w:r w:rsidR="0012471F">
        <w:rPr>
          <w:szCs w:val="20"/>
        </w:rPr>
        <w:t xml:space="preserve"> </w:t>
      </w:r>
    </w:p>
    <w:p w:rsidRDefault="000C2B89" w:rsidP="00236A0B" w:rsidR="000C2B89">
      <w:pPr>
        <w:ind w:firstLine="708"/>
        <w:jc w:val="both"/>
        <w:rPr>
          <w:szCs w:val="20"/>
        </w:rPr>
      </w:pPr>
    </w:p>
    <w:p w:rsidRDefault="0012471F" w:rsidP="0012471F" w:rsidR="000C2B89" w:rsidRPr="000C2B89">
      <w:pPr>
        <w:ind w:firstLine="708"/>
        <w:jc w:val="both"/>
        <w:rPr>
          <w:lang w:eastAsia="en-US"/>
        </w:rPr>
      </w:pPr>
      <w:r w:rsidRPr="0012471F">
        <w:rPr>
          <w:lang w:eastAsia="en-US"/>
        </w:rPr>
        <w:t xml:space="preserve">U prijedlogu se navodi kako dužnik na dan 16. siječnja 2017. u Očevidniku redoslijeda osnova za plaćanje ima evidentirane neizvršene osnove za plaćanje </w:t>
      </w:r>
      <w:r w:rsidRPr="0012471F">
        <w:rPr>
          <w:rFonts w:cstheme="minorBidi" w:eastAsiaTheme="minorHAnsi"/>
          <w:lang w:eastAsia="en-US"/>
        </w:rPr>
        <w:t>u neprekinutom razdoblju od 120 dana</w:t>
      </w:r>
      <w:r w:rsidRPr="0012471F">
        <w:rPr>
          <w:lang w:eastAsia="en-US"/>
        </w:rPr>
        <w:t>, u ukupnom iznosu od 18.962,62 kn, kao i da prema podacima koji su dostavljeni od Hrvatskog zavoda za mirovinsko osiguranje dužnik ima jednog zaposlenika.</w:t>
      </w:r>
      <w:r w:rsidR="000C2B89" w:rsidRPr="000C2B89">
        <w:rPr>
          <w:lang w:eastAsia="en-US"/>
        </w:rPr>
        <w:t xml:space="preserve"> </w:t>
      </w:r>
      <w:r w:rsidR="00A76F7F" w:rsidRPr="00A76F7F">
        <w:rPr>
          <w:lang w:eastAsia="en-US"/>
        </w:rPr>
        <w:t>Predlagatelj ističe kako ne raspolaže drugim podacima o imovini dužnika.</w:t>
      </w:r>
    </w:p>
    <w:p w:rsidRDefault="000C2B89" w:rsidP="000C2B89" w:rsidR="00205C98" w:rsidRPr="000C2B89">
      <w:pPr>
        <w:ind w:firstLine="703"/>
        <w:jc w:val="both"/>
        <w:rPr>
          <w:color w:val="000000"/>
        </w:rPr>
      </w:pPr>
      <w:r w:rsidRPr="000C2B89">
        <w:rPr>
          <w:color w:val="000000"/>
        </w:rPr>
        <w:lastRenderedPageBreak/>
        <w:t>Rješenjem poslovni broj St-</w:t>
      </w:r>
      <w:r w:rsidR="0012471F">
        <w:rPr>
          <w:color w:val="000000"/>
        </w:rPr>
        <w:t>76/2017</w:t>
      </w:r>
      <w:r w:rsidRPr="000C2B89">
        <w:rPr>
          <w:color w:val="000000"/>
        </w:rPr>
        <w:t xml:space="preserve"> od </w:t>
      </w:r>
      <w:r w:rsidR="0012471F">
        <w:rPr>
          <w:color w:val="000000"/>
        </w:rPr>
        <w:t>13. veljače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12471F">
        <w:rPr>
          <w:rFonts w:cstheme="minorBidi" w:eastAsiaTheme="minorHAnsi"/>
          <w:lang w:eastAsia="en-US"/>
        </w:rPr>
        <w:t>5. ožujka 2019</w:t>
      </w:r>
      <w:r w:rsidR="00205C98">
        <w:rPr>
          <w:rFonts w:cstheme="minorBidi" w:eastAsiaTheme="minorHAnsi"/>
          <w:lang w:eastAsia="en-US"/>
        </w:rPr>
        <w:t>.</w:t>
      </w:r>
      <w:r w:rsidR="0038475B">
        <w:rPr>
          <w:rFonts w:cstheme="minorBidi" w:eastAsiaTheme="minorHAnsi"/>
          <w:lang w:eastAsia="en-US"/>
        </w:rPr>
        <w:t xml:space="preserve"> </w:t>
      </w:r>
    </w:p>
    <w:p w:rsidRDefault="002B73D9" w:rsidP="003F6A75" w:rsidR="002B73D9">
      <w:pPr>
        <w:ind w:firstLine="708"/>
        <w:jc w:val="both"/>
        <w:rPr>
          <w:szCs w:val="20"/>
        </w:rPr>
      </w:pPr>
    </w:p>
    <w:p w:rsidRDefault="009A2669" w:rsidP="00BB2456" w:rsidR="009A2669" w:rsidRPr="00BB2456">
      <w:pPr>
        <w:ind w:firstLine="708"/>
        <w:jc w:val="both"/>
        <w:rPr>
          <w:rFonts w:eastAsia="Calibri"/>
          <w:lang w:eastAsia="en-US"/>
        </w:rPr>
      </w:pPr>
      <w:r>
        <w:rPr>
          <w:szCs w:val="20"/>
        </w:rPr>
        <w:t xml:space="preserve">Na </w:t>
      </w:r>
      <w:r w:rsidR="0012471F">
        <w:rPr>
          <w:szCs w:val="20"/>
        </w:rPr>
        <w:t xml:space="preserve">navedenom </w:t>
      </w:r>
      <w:r>
        <w:rPr>
          <w:szCs w:val="20"/>
        </w:rPr>
        <w:t>ročištu z</w:t>
      </w:r>
      <w:r w:rsidRPr="00514D7C">
        <w:rPr>
          <w:szCs w:val="20"/>
        </w:rPr>
        <w:t>astupnik po zakonu dužnika</w:t>
      </w:r>
      <w:r>
        <w:rPr>
          <w:szCs w:val="20"/>
        </w:rPr>
        <w:t xml:space="preserve"> </w:t>
      </w:r>
      <w:r w:rsidR="0012471F" w:rsidRPr="00837490">
        <w:rPr>
          <w:szCs w:val="20"/>
        </w:rPr>
        <w:t>Milivoj Taraš, OIB: 22134488768</w:t>
      </w:r>
      <w:r w:rsidR="0012471F">
        <w:rPr>
          <w:szCs w:val="20"/>
        </w:rPr>
        <w:t xml:space="preserve">, Solin, Zoranićeva 15, </w:t>
      </w:r>
      <w:r w:rsidRPr="00514D7C">
        <w:rPr>
          <w:szCs w:val="20"/>
        </w:rPr>
        <w:t xml:space="preserve">naveo </w:t>
      </w:r>
      <w:r w:rsidR="00A75898">
        <w:rPr>
          <w:szCs w:val="20"/>
        </w:rPr>
        <w:t xml:space="preserve">je </w:t>
      </w:r>
      <w:r w:rsidRPr="00514D7C">
        <w:rPr>
          <w:szCs w:val="20"/>
        </w:rPr>
        <w:t xml:space="preserve">da je suglasan s prijedlogom </w:t>
      </w:r>
      <w:r>
        <w:rPr>
          <w:szCs w:val="20"/>
        </w:rPr>
        <w:t>predlagatelja</w:t>
      </w:r>
      <w:r w:rsidRPr="00514D7C">
        <w:rPr>
          <w:szCs w:val="20"/>
        </w:rPr>
        <w:t xml:space="preserve"> za otvaranje stečajnog postupka nad dužnikom i da priznaje postojanje stečajnog razloga nesposobnosti za plaćanje. Na ročištu je, u bitnom, nadalje naveo kako</w:t>
      </w:r>
      <w:r>
        <w:rPr>
          <w:szCs w:val="20"/>
        </w:rPr>
        <w:t xml:space="preserve"> je </w:t>
      </w:r>
      <w:r w:rsidR="00BB2456">
        <w:rPr>
          <w:szCs w:val="20"/>
        </w:rPr>
        <w:t>du</w:t>
      </w:r>
      <w:r w:rsidR="00BB2456" w:rsidRPr="00BB2456">
        <w:rPr>
          <w:rFonts w:cstheme="minorBidi" w:eastAsiaTheme="minorHAnsi"/>
          <w:lang w:eastAsia="en-US"/>
        </w:rPr>
        <w:t>žnik osnovan 2013. godine</w:t>
      </w:r>
      <w:r w:rsidR="00BB2456">
        <w:rPr>
          <w:rFonts w:cstheme="minorBidi" w:eastAsiaTheme="minorHAnsi"/>
          <w:lang w:eastAsia="en-US"/>
        </w:rPr>
        <w:t xml:space="preserve">, kako je </w:t>
      </w:r>
      <w:r w:rsidR="00BB2456" w:rsidRPr="00BB2456">
        <w:rPr>
          <w:rFonts w:cstheme="minorBidi" w:eastAsiaTheme="minorHAnsi"/>
          <w:lang w:eastAsia="en-US"/>
        </w:rPr>
        <w:t>registriran za čitav niz djelatnosti, ali se pretežito bavio ugostiteljstvom</w:t>
      </w:r>
      <w:r w:rsidR="00BB2456">
        <w:rPr>
          <w:rFonts w:cstheme="minorBidi" w:eastAsiaTheme="minorHAnsi"/>
          <w:lang w:eastAsia="en-US"/>
        </w:rPr>
        <w:t xml:space="preserve"> - vodio je</w:t>
      </w:r>
      <w:r w:rsidR="00BB2456" w:rsidRPr="00BB2456">
        <w:rPr>
          <w:rFonts w:cstheme="minorBidi" w:eastAsiaTheme="minorHAnsi"/>
          <w:lang w:eastAsia="en-US"/>
        </w:rPr>
        <w:t xml:space="preserve"> </w:t>
      </w:r>
      <w:r w:rsidR="00BB2456">
        <w:rPr>
          <w:rFonts w:cstheme="minorBidi" w:eastAsiaTheme="minorHAnsi"/>
          <w:lang w:eastAsia="en-US"/>
        </w:rPr>
        <w:t>restoran "Šumarak" na Firulama godinu do dvije dana, kako</w:t>
      </w:r>
      <w:r w:rsidR="00BB2456" w:rsidRPr="00BB2456">
        <w:rPr>
          <w:rFonts w:cstheme="minorBidi" w:eastAsiaTheme="minorHAnsi"/>
          <w:lang w:eastAsia="en-US"/>
        </w:rPr>
        <w:t xml:space="preserve"> dužnik nema nikakvih poslovnih aktivnosti </w:t>
      </w:r>
      <w:r w:rsidR="00BB2456">
        <w:rPr>
          <w:rFonts w:cstheme="minorBidi" w:eastAsiaTheme="minorHAnsi"/>
          <w:lang w:eastAsia="en-US"/>
        </w:rPr>
        <w:t>posljednje 4 godine, kako su p</w:t>
      </w:r>
      <w:r w:rsidR="00BB2456" w:rsidRPr="00BB2456">
        <w:rPr>
          <w:rFonts w:cstheme="minorBidi" w:eastAsiaTheme="minorHAnsi"/>
          <w:lang w:eastAsia="en-US"/>
        </w:rPr>
        <w:t xml:space="preserve">oslovni problemi započeli </w:t>
      </w:r>
      <w:r w:rsidR="00BB2456">
        <w:rPr>
          <w:rFonts w:cstheme="minorBidi" w:eastAsiaTheme="minorHAnsi"/>
          <w:lang w:eastAsia="en-US"/>
        </w:rPr>
        <w:t>s</w:t>
      </w:r>
      <w:r w:rsidR="00BB2456" w:rsidRPr="00BB2456">
        <w:rPr>
          <w:rFonts w:cstheme="minorBidi" w:eastAsiaTheme="minorHAnsi"/>
          <w:lang w:eastAsia="en-US"/>
        </w:rPr>
        <w:t xml:space="preserve"> lošim stanjem na tržištu</w:t>
      </w:r>
      <w:r w:rsidR="00BB2456">
        <w:rPr>
          <w:rFonts w:cstheme="minorBidi" w:eastAsiaTheme="minorHAnsi"/>
          <w:lang w:eastAsia="en-US"/>
        </w:rPr>
        <w:t>, kako je trenutno jedino on zaposlen kod dužnika, kako se</w:t>
      </w:r>
      <w:r w:rsidR="00BB2456" w:rsidRPr="00BB2456">
        <w:rPr>
          <w:rFonts w:eastAsia="Calibri"/>
          <w:lang w:eastAsia="en-US"/>
        </w:rPr>
        <w:t xml:space="preserve"> najveći dio duga odnosi na dug prema dobavlja</w:t>
      </w:r>
      <w:r w:rsidR="00BB2456">
        <w:rPr>
          <w:rFonts w:eastAsia="Calibri"/>
          <w:lang w:eastAsia="en-US"/>
        </w:rPr>
        <w:t>čima, kako d</w:t>
      </w:r>
      <w:r w:rsidR="00BB2456" w:rsidRPr="00BB2456">
        <w:rPr>
          <w:rFonts w:cstheme="minorBidi" w:eastAsiaTheme="minorHAnsi"/>
          <w:lang w:eastAsia="en-US"/>
        </w:rPr>
        <w:t>užnik više nema nikakve imovine koja bi se mogla unovčiti - nema nekretnina niti pokretnina, niti bilo kakve druge imovine</w:t>
      </w:r>
      <w:r w:rsidR="00BB2456">
        <w:rPr>
          <w:rFonts w:cstheme="minorBidi" w:eastAsiaTheme="minorHAnsi"/>
          <w:lang w:eastAsia="en-US"/>
        </w:rPr>
        <w:t xml:space="preserve"> osim potraživanja prema trećim osobama u iznosu od 342.093,09 kn za koja smatra da su nenaplativa, kako je dužnik </w:t>
      </w:r>
      <w:r w:rsidR="00BB2456" w:rsidRPr="00BB2456">
        <w:rPr>
          <w:rFonts w:cstheme="minorBidi" w:eastAsiaTheme="minorHAnsi"/>
          <w:lang w:eastAsia="en-US"/>
        </w:rPr>
        <w:t>imao u vlasništvu opremu kojom je obavljao poslovnu djelatnost ugostiteljstva, međutim, u poslovnom prostoru u kojem je dužnik poslovao izbio je požar prije nekoliko go</w:t>
      </w:r>
      <w:r w:rsidR="00BB2456">
        <w:rPr>
          <w:rFonts w:cstheme="minorBidi" w:eastAsiaTheme="minorHAnsi"/>
          <w:lang w:eastAsia="en-US"/>
        </w:rPr>
        <w:t>dina te je sva oprema izgorjela, kako prema njegovim saznanjima</w:t>
      </w:r>
      <w:r w:rsidR="00BB2456" w:rsidRPr="00BB2456">
        <w:rPr>
          <w:rFonts w:eastAsia="Calibri"/>
          <w:lang w:eastAsia="en-US"/>
        </w:rPr>
        <w:t xml:space="preserve"> dužnik ne vodi ni</w:t>
      </w:r>
      <w:r w:rsidR="00BB2456">
        <w:rPr>
          <w:rFonts w:eastAsia="Calibri"/>
          <w:lang w:eastAsia="en-US"/>
        </w:rPr>
        <w:t>kakav sudski ili drugi postupak, kako d</w:t>
      </w:r>
      <w:r w:rsidR="00BB2456" w:rsidRPr="00BB2456">
        <w:rPr>
          <w:rFonts w:eastAsia="Calibri"/>
          <w:lang w:eastAsia="en-US"/>
        </w:rPr>
        <w:t>užnik</w:t>
      </w:r>
      <w:r w:rsidR="00BB2456">
        <w:rPr>
          <w:rFonts w:eastAsia="Calibri"/>
          <w:lang w:eastAsia="en-US"/>
        </w:rPr>
        <w:t xml:space="preserve"> nema nikakvih zaliha, te kako p</w:t>
      </w:r>
      <w:r w:rsidR="00BB2456" w:rsidRPr="00BB2456">
        <w:rPr>
          <w:rFonts w:eastAsia="Calibri"/>
          <w:lang w:eastAsia="en-US"/>
        </w:rPr>
        <w:t xml:space="preserve">oslovne knjige dužnika </w:t>
      </w:r>
      <w:r w:rsidR="00BB2456">
        <w:rPr>
          <w:rFonts w:eastAsia="Calibri"/>
          <w:lang w:eastAsia="en-US"/>
        </w:rPr>
        <w:t>vodi trgovačko društvo</w:t>
      </w:r>
      <w:r w:rsidR="00BB2456" w:rsidRPr="00BB2456">
        <w:rPr>
          <w:rFonts w:eastAsia="Calibri"/>
          <w:lang w:eastAsia="en-US"/>
        </w:rPr>
        <w:t xml:space="preserve"> VADIS d.o.o.</w:t>
      </w:r>
      <w:r w:rsidR="00BB2456">
        <w:rPr>
          <w:rFonts w:eastAsia="Calibri"/>
          <w:lang w:eastAsia="en-US"/>
        </w:rPr>
        <w:t>.</w:t>
      </w:r>
    </w:p>
    <w:p w:rsidRDefault="009A2669" w:rsidP="009A2669" w:rsidR="009A2669">
      <w:pPr>
        <w:ind w:firstLine="708"/>
        <w:jc w:val="both"/>
        <w:rPr>
          <w:szCs w:val="20"/>
        </w:rPr>
      </w:pPr>
    </w:p>
    <w:p w:rsidRDefault="00BB2456" w:rsidP="009A2669" w:rsidR="009A2669">
      <w:pPr>
        <w:ind w:firstLine="708"/>
        <w:jc w:val="both"/>
        <w:rPr>
          <w:rFonts w:cstheme="minorBidi" w:eastAsiaTheme="minorHAnsi"/>
          <w:lang w:eastAsia="en-US"/>
        </w:rPr>
      </w:pPr>
      <w:r>
        <w:rPr>
          <w:rFonts w:cstheme="minorBidi" w:eastAsiaTheme="minorHAnsi"/>
          <w:lang w:eastAsia="en-US"/>
        </w:rPr>
        <w:t>I</w:t>
      </w:r>
      <w:r w:rsidR="009A2669">
        <w:rPr>
          <w:rFonts w:cstheme="minorBidi" w:eastAsiaTheme="minorHAnsi"/>
          <w:lang w:eastAsia="en-US"/>
        </w:rPr>
        <w:t xml:space="preserve">z popisa imovine i obveza dužnika od </w:t>
      </w:r>
      <w:r>
        <w:rPr>
          <w:rFonts w:cstheme="minorBidi" w:eastAsiaTheme="minorHAnsi"/>
          <w:lang w:eastAsia="en-US"/>
        </w:rPr>
        <w:t>6. studenog 2018.</w:t>
      </w:r>
      <w:r w:rsidR="009A2669">
        <w:rPr>
          <w:rFonts w:cstheme="minorBidi" w:eastAsiaTheme="minorHAnsi"/>
          <w:lang w:eastAsia="en-US"/>
        </w:rPr>
        <w:t xml:space="preserve">, koji prileži listu </w:t>
      </w:r>
      <w:r>
        <w:rPr>
          <w:rFonts w:cstheme="minorBidi" w:eastAsiaTheme="minorHAnsi"/>
          <w:lang w:eastAsia="en-US"/>
        </w:rPr>
        <w:t>18-20</w:t>
      </w:r>
      <w:r w:rsidR="009A2669">
        <w:rPr>
          <w:rFonts w:cstheme="minorBidi" w:eastAsiaTheme="minorHAnsi"/>
          <w:lang w:eastAsia="en-US"/>
        </w:rPr>
        <w:t xml:space="preserve"> spisa, proizlazi kako dužnik </w:t>
      </w:r>
      <w:r w:rsidR="00F156AA">
        <w:rPr>
          <w:rFonts w:cstheme="minorBidi" w:eastAsiaTheme="minorHAnsi"/>
          <w:lang w:eastAsia="en-US"/>
        </w:rPr>
        <w:t xml:space="preserve">nema nikakve imovine osim potraživanja prema trećim osobama, dok iz pisanog izvješća o </w:t>
      </w:r>
      <w:r w:rsidR="00A75898">
        <w:rPr>
          <w:rFonts w:cstheme="minorBidi" w:eastAsiaTheme="minorHAnsi"/>
          <w:lang w:eastAsia="en-US"/>
        </w:rPr>
        <w:t xml:space="preserve">financijsko-gospodarskom stanju, koji prileži listu 21 spisa, </w:t>
      </w:r>
      <w:r w:rsidR="00F156AA">
        <w:rPr>
          <w:rFonts w:cstheme="minorBidi" w:eastAsiaTheme="minorHAnsi"/>
          <w:lang w:eastAsia="en-US"/>
        </w:rPr>
        <w:t>proizlazi kako</w:t>
      </w:r>
      <w:r w:rsidR="009A2669">
        <w:rPr>
          <w:rFonts w:cstheme="minorBidi" w:eastAsiaTheme="minorHAnsi"/>
          <w:lang w:eastAsia="en-US"/>
        </w:rPr>
        <w:t xml:space="preserve"> </w:t>
      </w:r>
      <w:r w:rsidR="00A75898">
        <w:rPr>
          <w:rFonts w:cstheme="minorBidi" w:eastAsiaTheme="minorHAnsi"/>
          <w:lang w:eastAsia="en-US"/>
        </w:rPr>
        <w:t xml:space="preserve">je dužnik poslovao u prostoru koji je bio u zakupu, te da je istekom ugovora o zakupu i izbijanjem požara u prostoru koji je bio u zakupu, dužnik ostao bez mogućnosti nastavka poslovanja. </w:t>
      </w:r>
      <w:r w:rsidR="0098348E">
        <w:rPr>
          <w:rFonts w:cstheme="minorBidi" w:eastAsiaTheme="minorHAnsi"/>
          <w:lang w:eastAsia="en-US"/>
        </w:rPr>
        <w:t xml:space="preserve">Navodi se kako dužnik više nema nikakvih poslovnih aktivnosti, a samim time niti mogućnosti podmirivanja tekućih obveza.  </w:t>
      </w:r>
      <w:r w:rsidR="009A2669">
        <w:rPr>
          <w:rFonts w:cstheme="minorBidi" w:eastAsiaTheme="minorHAnsi"/>
          <w:lang w:eastAsia="en-US"/>
        </w:rPr>
        <w:t xml:space="preserve"> </w:t>
      </w:r>
    </w:p>
    <w:p w:rsidRDefault="009A2669" w:rsidP="009A2669" w:rsidR="009A2669">
      <w:pPr>
        <w:ind w:firstLine="708"/>
        <w:jc w:val="both"/>
        <w:rPr>
          <w:rFonts w:cstheme="minorBidi" w:eastAsiaTheme="minorHAnsi"/>
          <w:lang w:eastAsia="en-US"/>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F156AA">
        <w:rPr>
          <w:rFonts w:cstheme="minorBidi" w:eastAsiaTheme="minorHAnsi"/>
          <w:lang w:eastAsia="en-US"/>
        </w:rPr>
        <w:t>1. ožujka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F156AA">
        <w:rPr>
          <w:rFonts w:cstheme="minorBidi" w:eastAsiaTheme="minorHAnsi"/>
          <w:lang w:eastAsia="en-US"/>
        </w:rPr>
        <w:t>893</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F156AA">
        <w:rPr>
          <w:rFonts w:cstheme="minorBidi" w:eastAsiaTheme="minorHAnsi"/>
          <w:lang w:eastAsia="en-US"/>
        </w:rPr>
        <w:t>1. ožujka 2019.</w:t>
      </w:r>
      <w:r w:rsidRPr="00B97963">
        <w:rPr>
          <w:rFonts w:cstheme="minorBidi" w:eastAsiaTheme="minorHAnsi"/>
          <w:lang w:eastAsia="en-US"/>
        </w:rPr>
        <w:t xml:space="preserve"> iznose </w:t>
      </w:r>
      <w:r w:rsidR="00F156AA">
        <w:rPr>
          <w:rFonts w:cstheme="minorBidi" w:eastAsiaTheme="minorHAnsi"/>
          <w:lang w:eastAsia="en-US"/>
        </w:rPr>
        <w:t>173.541,02</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A16A03" w:rsidP="00A16A03" w:rsidR="00A16A03">
      <w:pPr>
        <w:ind w:firstLine="720"/>
        <w:jc w:val="both"/>
      </w:pPr>
      <w:r>
        <w:t>Slijedom navedenog, tijekom prethodnog postupka</w:t>
      </w:r>
      <w:r w:rsidRPr="00D36343">
        <w:t xml:space="preserve"> utvrđeno je da je kod dužnika ispunjen stečajni razlog nesposobnosti za plaćanje.</w:t>
      </w:r>
      <w:r>
        <w:t xml:space="preserve"> Naime, s obzirom na to da </w:t>
      </w:r>
      <w:r w:rsidRPr="00D36343">
        <w:t>dužnik u Očevidniku redoslijeda osnova za plaćanje ima evidentirane neizvršne osnove za plaćanje u neprekinutom r</w:t>
      </w:r>
      <w:r>
        <w:t>azdoblju dužem od 60 dana, to se samim time smatra da kod</w:t>
      </w:r>
      <w:r w:rsidRPr="00D36343">
        <w:t xml:space="preserve"> istog postoji stečajni razlog nesposobnost</w:t>
      </w:r>
      <w:r>
        <w:t>i za plaćanje u smislu članka 6. stavka 1. i stavka 2. podstava</w:t>
      </w:r>
      <w:r w:rsidRPr="00D36343">
        <w:t>k</w:t>
      </w:r>
      <w:r>
        <w:t>a 1.</w:t>
      </w:r>
      <w:r w:rsidRPr="00D36343">
        <w:t xml:space="preserve"> SZ-a.</w:t>
      </w:r>
      <w:r>
        <w:t xml:space="preserve"> </w:t>
      </w:r>
    </w:p>
    <w:p w:rsidRDefault="00A16A03" w:rsidP="00A16A03" w:rsidR="00A16A03" w:rsidRPr="00A16A03">
      <w:pPr>
        <w:ind w:firstLine="708"/>
        <w:jc w:val="both"/>
        <w:rPr>
          <w:rFonts w:eastAsia="Calibri"/>
          <w:szCs w:val="22"/>
          <w:lang w:eastAsia="en-US"/>
        </w:rPr>
      </w:pPr>
    </w:p>
    <w:p w:rsidRDefault="00BA0E83" w:rsidP="00F156AA" w:rsidR="00D36343">
      <w:pPr>
        <w:ind w:firstLine="708"/>
        <w:jc w:val="both"/>
        <w:rPr>
          <w:rFonts w:eastAsia="Calibri"/>
          <w:szCs w:val="22"/>
          <w:lang w:eastAsia="en-US"/>
        </w:rPr>
      </w:pPr>
      <w:r>
        <w:rPr>
          <w:rFonts w:eastAsia="Calibri"/>
          <w:szCs w:val="22"/>
          <w:lang w:eastAsia="en-US"/>
        </w:rPr>
        <w:t>O</w:t>
      </w:r>
      <w:r w:rsidR="00A16A03" w:rsidRPr="00A16A03">
        <w:rPr>
          <w:rFonts w:eastAsia="Calibri"/>
          <w:szCs w:val="22"/>
          <w:lang w:eastAsia="en-US"/>
        </w:rPr>
        <w:t>sim postojanja stečajnog razloga kod dužnika, iz rezultata prethodnog postupka također proizlazi i da dužnik nema imovine koju bi ušla u stečajnu masu i iz koje bi se mogli namiriti troškovi stečajnog postupka</w:t>
      </w:r>
      <w:r w:rsidR="00A16A03" w:rsidRPr="00F156AA">
        <w:rPr>
          <w:rFonts w:eastAsia="Calibri"/>
          <w:szCs w:val="22"/>
          <w:lang w:eastAsia="en-US"/>
        </w:rPr>
        <w:t xml:space="preserve">. </w:t>
      </w:r>
      <w:r w:rsidR="009A2669" w:rsidRPr="00F156AA">
        <w:rPr>
          <w:rFonts w:eastAsia="Calibri"/>
          <w:szCs w:val="22"/>
          <w:lang w:eastAsia="en-US"/>
        </w:rPr>
        <w:t>Naime, osoba ovlaštena za zastupanje dužnika po zakonu se očitovala kako dužnik nema nikakve imovine</w:t>
      </w:r>
      <w:r w:rsidR="00F156AA">
        <w:rPr>
          <w:rFonts w:eastAsia="Calibri"/>
          <w:szCs w:val="22"/>
          <w:lang w:eastAsia="en-US"/>
        </w:rPr>
        <w:t xml:space="preserve"> osim potraživanja prema trećim osobama</w:t>
      </w:r>
      <w:r w:rsidR="009A2669" w:rsidRPr="00F156AA">
        <w:rPr>
          <w:rFonts w:eastAsia="Calibri"/>
          <w:szCs w:val="22"/>
          <w:lang w:eastAsia="en-US"/>
        </w:rPr>
        <w:t>.</w:t>
      </w:r>
      <w:r w:rsidR="00A16A03" w:rsidRPr="00F156AA">
        <w:rPr>
          <w:rFonts w:eastAsia="Calibri"/>
          <w:szCs w:val="22"/>
          <w:lang w:eastAsia="en-US"/>
        </w:rPr>
        <w:t xml:space="preserve"> </w:t>
      </w:r>
      <w:r w:rsidR="00F156AA" w:rsidRPr="00F156AA">
        <w:rPr>
          <w:rFonts w:eastAsia="Calibri"/>
          <w:szCs w:val="22"/>
          <w:lang w:eastAsia="en-US"/>
        </w:rPr>
        <w:t xml:space="preserve">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r w:rsidR="00A16A03" w:rsidRPr="00F156AA">
        <w:rPr>
          <w:rFonts w:eastAsia="Calibri"/>
          <w:szCs w:val="22"/>
          <w:lang w:eastAsia="en-US"/>
        </w:rPr>
        <w:t xml:space="preserve">Na traženje ovog suda za dostavom podataka o imovini dužnika, Općinski sud u </w:t>
      </w:r>
      <w:r w:rsidR="00F156AA" w:rsidRPr="00F156AA">
        <w:rPr>
          <w:rFonts w:eastAsia="Calibri"/>
          <w:szCs w:val="22"/>
          <w:lang w:eastAsia="en-US"/>
        </w:rPr>
        <w:t>Splitu</w:t>
      </w:r>
      <w:r w:rsidR="00A16A03" w:rsidRPr="00F156AA">
        <w:rPr>
          <w:rFonts w:eastAsia="Calibri"/>
          <w:szCs w:val="22"/>
          <w:lang w:eastAsia="en-US"/>
        </w:rPr>
        <w:t xml:space="preserve">, Zemljišnoknjižni odjel </w:t>
      </w:r>
      <w:r w:rsidR="00F156AA">
        <w:rPr>
          <w:rFonts w:eastAsia="Calibri"/>
          <w:szCs w:val="22"/>
          <w:lang w:eastAsia="en-US"/>
        </w:rPr>
        <w:t>Split</w:t>
      </w:r>
      <w:r w:rsidR="00A16A03">
        <w:rPr>
          <w:rFonts w:eastAsia="Calibri"/>
          <w:szCs w:val="22"/>
          <w:lang w:eastAsia="en-US"/>
        </w:rPr>
        <w:t>,</w:t>
      </w:r>
      <w:r w:rsidR="00A16A03" w:rsidRPr="00A16A03">
        <w:rPr>
          <w:rFonts w:eastAsia="Calibri"/>
          <w:szCs w:val="22"/>
          <w:lang w:eastAsia="en-US"/>
        </w:rPr>
        <w:t xml:space="preserve"> dostavio je ovom sudu potvrdu </w:t>
      </w:r>
      <w:r w:rsidR="00A16A03">
        <w:rPr>
          <w:rFonts w:eastAsia="Calibri"/>
          <w:szCs w:val="22"/>
          <w:lang w:eastAsia="en-US"/>
        </w:rPr>
        <w:t xml:space="preserve">od </w:t>
      </w:r>
      <w:r w:rsidR="00F156AA">
        <w:rPr>
          <w:rFonts w:eastAsia="Calibri"/>
          <w:szCs w:val="22"/>
          <w:lang w:eastAsia="en-US"/>
        </w:rPr>
        <w:t>22. veljače 2019</w:t>
      </w:r>
      <w:r w:rsidR="00A16A03">
        <w:rPr>
          <w:rFonts w:eastAsia="Calibri"/>
          <w:szCs w:val="22"/>
          <w:lang w:eastAsia="en-US"/>
        </w:rPr>
        <w:t>.</w:t>
      </w:r>
      <w:r w:rsidR="00A16A03" w:rsidRPr="00A16A03">
        <w:rPr>
          <w:rFonts w:eastAsia="Calibri"/>
          <w:szCs w:val="22"/>
          <w:lang w:eastAsia="en-US"/>
        </w:rPr>
        <w:t xml:space="preserve"> kojom se potvrđuje da dužnik nije upisan kao vlasnik nekretnina</w:t>
      </w:r>
      <w:r w:rsidR="00A16A03">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F156AA">
        <w:rPr>
          <w:rFonts w:eastAsia="Calibri"/>
          <w:szCs w:val="22"/>
          <w:lang w:eastAsia="en-US"/>
        </w:rPr>
        <w:t>40</w:t>
      </w:r>
      <w:r w:rsidR="00554E44" w:rsidRPr="00A16A03">
        <w:rPr>
          <w:rFonts w:eastAsia="Calibri"/>
          <w:szCs w:val="22"/>
          <w:lang w:eastAsia="en-US"/>
        </w:rPr>
        <w:t xml:space="preserve"> spisa)</w:t>
      </w:r>
      <w:r w:rsidR="00F156AA">
        <w:rPr>
          <w:rFonts w:eastAsia="Calibri"/>
          <w:szCs w:val="22"/>
          <w:lang w:eastAsia="en-US"/>
        </w:rPr>
        <w:t>.</w:t>
      </w:r>
      <w:r w:rsidR="00A16A03">
        <w:rPr>
          <w:rFonts w:eastAsia="Calibri"/>
          <w:szCs w:val="22"/>
          <w:lang w:eastAsia="en-US"/>
        </w:rPr>
        <w:t xml:space="preserve"> I</w:t>
      </w:r>
      <w:r w:rsidR="00A16A03"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00A16A03" w:rsidRPr="00A16A03">
        <w:rPr>
          <w:rFonts w:eastAsia="Calibri"/>
          <w:szCs w:val="22"/>
          <w:lang w:eastAsia="en-US"/>
        </w:rPr>
        <w:t xml:space="preserve"> je ovom sudu uvjerenje od </w:t>
      </w:r>
      <w:r w:rsidR="00F156AA">
        <w:rPr>
          <w:rFonts w:eastAsia="Calibri"/>
          <w:szCs w:val="22"/>
          <w:lang w:eastAsia="en-US"/>
        </w:rPr>
        <w:t>20. veljače 2019.</w:t>
      </w:r>
      <w:r w:rsidR="003C6F91">
        <w:rPr>
          <w:rFonts w:eastAsia="Calibri"/>
          <w:szCs w:val="22"/>
          <w:lang w:eastAsia="en-US"/>
        </w:rPr>
        <w:t xml:space="preserve"> </w:t>
      </w:r>
      <w:r w:rsidR="00A16A03" w:rsidRPr="00A16A03">
        <w:rPr>
          <w:rFonts w:eastAsia="Calibri"/>
          <w:szCs w:val="22"/>
          <w:lang w:eastAsia="en-US"/>
        </w:rPr>
        <w:t xml:space="preserve">iz kojeg </w:t>
      </w:r>
      <w:r w:rsidR="00C323AE">
        <w:rPr>
          <w:rFonts w:eastAsia="Calibri"/>
          <w:szCs w:val="22"/>
          <w:lang w:eastAsia="en-US"/>
        </w:rPr>
        <w:t>proizlazi</w:t>
      </w:r>
      <w:r w:rsidR="00A16A03" w:rsidRPr="00A16A03">
        <w:rPr>
          <w:rFonts w:eastAsia="Calibri"/>
          <w:szCs w:val="22"/>
          <w:lang w:eastAsia="en-US"/>
        </w:rPr>
        <w:t xml:space="preserve"> </w:t>
      </w:r>
      <w:r w:rsidR="00C323AE">
        <w:rPr>
          <w:rFonts w:eastAsia="Calibri"/>
          <w:szCs w:val="22"/>
          <w:lang w:eastAsia="en-US"/>
        </w:rPr>
        <w:t>da</w:t>
      </w:r>
      <w:r w:rsidR="00A16A03"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F156AA">
        <w:rPr>
          <w:rFonts w:eastAsia="Calibri"/>
          <w:szCs w:val="22"/>
          <w:lang w:eastAsia="en-US"/>
        </w:rPr>
        <w:t>31</w:t>
      </w:r>
      <w:r w:rsidR="00554E44" w:rsidRPr="00A16A03">
        <w:rPr>
          <w:rFonts w:eastAsia="Calibri"/>
          <w:szCs w:val="22"/>
          <w:lang w:eastAsia="en-US"/>
        </w:rPr>
        <w:t xml:space="preserve"> spisa)</w:t>
      </w:r>
      <w:r w:rsidR="00A16A03" w:rsidRPr="00A16A03">
        <w:rPr>
          <w:rFonts w:eastAsia="Calibri"/>
          <w:szCs w:val="22"/>
          <w:lang w:eastAsia="en-US"/>
        </w:rPr>
        <w:t xml:space="preserve">. </w:t>
      </w:r>
    </w:p>
    <w:p w:rsidRDefault="00F156AA" w:rsidP="00F156AA" w:rsidR="00F156AA">
      <w:pPr>
        <w:ind w:firstLine="708"/>
        <w:jc w:val="both"/>
        <w:rPr>
          <w:szCs w:val="20"/>
        </w:rPr>
      </w:pPr>
    </w:p>
    <w:p w:rsidRDefault="00DB2047" w:rsidP="00F37BB1" w:rsidR="00AF5E64">
      <w:pPr>
        <w:ind w:firstLine="720"/>
        <w:jc w:val="both"/>
        <w:rPr>
          <w:szCs w:val="20"/>
        </w:rPr>
      </w:pPr>
      <w:r>
        <w:rPr>
          <w:szCs w:val="20"/>
        </w:rPr>
        <w:t>Budući</w:t>
      </w:r>
      <w:r w:rsidR="00AF5E64" w:rsidRPr="00D214A5">
        <w:rPr>
          <w:szCs w:val="20"/>
        </w:rPr>
        <w:t xml:space="preserve"> da iz rezultata prethodnog postupka </w:t>
      </w:r>
      <w:r>
        <w:rPr>
          <w:szCs w:val="20"/>
        </w:rPr>
        <w:t>proizlazi kako</w:t>
      </w:r>
      <w:r w:rsidR="00AF5E64" w:rsidRPr="00D214A5">
        <w:rPr>
          <w:szCs w:val="20"/>
        </w:rPr>
        <w:t xml:space="preserve"> dužnik</w:t>
      </w:r>
      <w:r w:rsidR="00AF5E64">
        <w:rPr>
          <w:szCs w:val="20"/>
        </w:rPr>
        <w:t xml:space="preserve"> </w:t>
      </w:r>
      <w:r>
        <w:rPr>
          <w:szCs w:val="20"/>
        </w:rPr>
        <w:t xml:space="preserve">ne </w:t>
      </w:r>
      <w:r w:rsidR="00AF5E64" w:rsidRPr="00D214A5">
        <w:rPr>
          <w:szCs w:val="20"/>
        </w:rPr>
        <w:t xml:space="preserve">raspolaže </w:t>
      </w:r>
      <w:r>
        <w:rPr>
          <w:szCs w:val="20"/>
        </w:rPr>
        <w:t xml:space="preserve">likvidnom </w:t>
      </w:r>
      <w:r w:rsidR="00AF5E64" w:rsidRPr="00D214A5">
        <w:rPr>
          <w:szCs w:val="20"/>
        </w:rPr>
        <w:t>imovinom dostatnom za podmirenje barem troškova stečajnog postupka, to su se u konkretnom slučaju ispunili uvjeti za donošenje rješenja o otvaranju i istovremenom zaključenju stečajnog postupka nad dužnikom.</w:t>
      </w:r>
    </w:p>
    <w:p w:rsidRDefault="007A0C2D" w:rsidP="00F37BB1" w:rsidR="007A0C2D">
      <w:pPr>
        <w:ind w:firstLine="720"/>
        <w:jc w:val="both"/>
        <w:rPr>
          <w:szCs w:val="20"/>
        </w:rPr>
      </w:pPr>
    </w:p>
    <w:p w:rsidRDefault="00AF5E64" w:rsidP="00F37BB1" w:rsidR="00AF5E64">
      <w:pPr>
        <w:ind w:firstLine="720"/>
        <w:jc w:val="both"/>
        <w:rPr>
          <w:szCs w:val="20"/>
        </w:rPr>
      </w:pPr>
      <w:r w:rsidRPr="00D214A5">
        <w:rPr>
          <w:szCs w:val="20"/>
        </w:rPr>
        <w:t xml:space="preserve">Međutim, </w:t>
      </w:r>
      <w:r w:rsidR="000136C6">
        <w:rPr>
          <w:szCs w:val="20"/>
        </w:rPr>
        <w:t>prije donošenja navedenog</w:t>
      </w:r>
      <w:r w:rsidRPr="00D214A5">
        <w:rPr>
          <w:szCs w:val="20"/>
        </w:rPr>
        <w:t xml:space="preserve"> </w:t>
      </w:r>
      <w:r w:rsidR="000136C6">
        <w:rPr>
          <w:szCs w:val="20"/>
        </w:rPr>
        <w:t>rješenja</w:t>
      </w:r>
      <w:r w:rsidRPr="00D214A5">
        <w:rPr>
          <w:szCs w:val="20"/>
        </w:rPr>
        <w:t xml:space="preserve">, u smislu odredbi </w:t>
      </w:r>
      <w:r w:rsidRPr="00AF5E64">
        <w:t>SZ</w:t>
      </w:r>
      <w:r w:rsidR="00A01280">
        <w:t>-a</w:t>
      </w:r>
      <w:r w:rsidRPr="00D214A5">
        <w:rPr>
          <w:szCs w:val="20"/>
        </w:rPr>
        <w:t xml:space="preserve">, </w:t>
      </w:r>
      <w:r w:rsidR="00C34271">
        <w:rPr>
          <w:szCs w:val="20"/>
        </w:rPr>
        <w:t>treba</w:t>
      </w:r>
      <w:r w:rsidRPr="00D214A5">
        <w:rPr>
          <w:szCs w:val="20"/>
        </w:rPr>
        <w:t xml:space="preserve"> pozvati vjerovnike dužnika, kao i sve druge osobe</w:t>
      </w:r>
      <w:r w:rsidR="000136C6" w:rsidRPr="000136C6">
        <w:t xml:space="preserve"> </w:t>
      </w:r>
      <w:r w:rsidR="000136C6" w:rsidRPr="000136C6">
        <w:rPr>
          <w:szCs w:val="20"/>
        </w:rPr>
        <w:t>koje imaju pravni interes za provedbom stečajnog postupka</w:t>
      </w:r>
      <w:r w:rsidR="000136C6">
        <w:rPr>
          <w:szCs w:val="20"/>
        </w:rPr>
        <w:t xml:space="preserve"> nad dužnikom</w:t>
      </w:r>
      <w:r w:rsidR="00520E50">
        <w:rPr>
          <w:szCs w:val="20"/>
        </w:rPr>
        <w:t>,</w:t>
      </w:r>
      <w:r w:rsidRPr="00D214A5">
        <w:rPr>
          <w:szCs w:val="20"/>
        </w:rPr>
        <w:t xml:space="preserve"> na uplatu predujma za </w:t>
      </w:r>
      <w:r w:rsidR="000136C6">
        <w:rPr>
          <w:szCs w:val="20"/>
        </w:rPr>
        <w:t>namirenje</w:t>
      </w:r>
      <w:r w:rsidRPr="00D214A5">
        <w:rPr>
          <w:szCs w:val="20"/>
        </w:rPr>
        <w:t xml:space="preserve"> troškova, kako prethodnog, tako i otvorenog </w:t>
      </w:r>
      <w:r w:rsidR="000136C6">
        <w:rPr>
          <w:szCs w:val="20"/>
        </w:rPr>
        <w:t>stečajnog postupka</w:t>
      </w:r>
      <w:r w:rsidR="00C34271">
        <w:rPr>
          <w:szCs w:val="20"/>
        </w:rPr>
        <w:t>, jer</w:t>
      </w:r>
      <w:r w:rsidRPr="00D214A5">
        <w:rPr>
          <w:szCs w:val="20"/>
        </w:rPr>
        <w:t xml:space="preserve"> </w:t>
      </w:r>
      <w:r w:rsidR="00C34271">
        <w:rPr>
          <w:szCs w:val="20"/>
        </w:rPr>
        <w:t>u</w:t>
      </w:r>
      <w:r w:rsidRPr="00D214A5">
        <w:rPr>
          <w:szCs w:val="20"/>
        </w:rPr>
        <w:t>koliko navedeni predujam bude uplaćen tada bi se mogao provesti redovni stečajni postupak nad dužnikom.</w:t>
      </w:r>
      <w:r w:rsidR="000136C6">
        <w:rPr>
          <w:szCs w:val="20"/>
        </w:rPr>
        <w:t xml:space="preserve"> </w:t>
      </w:r>
    </w:p>
    <w:p w:rsidRDefault="003C6F91" w:rsidP="00F37BB1" w:rsidR="003C6F91">
      <w:pPr>
        <w:ind w:firstLine="720"/>
        <w:jc w:val="both"/>
        <w:rPr>
          <w:szCs w:val="20"/>
        </w:rPr>
      </w:pPr>
    </w:p>
    <w:p w:rsidRDefault="00AF5E64" w:rsidP="00F37BB1" w:rsidR="00AF5E64">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Naime, </w:t>
      </w:r>
      <w:r w:rsidR="00C34271">
        <w:rPr>
          <w:rFonts w:cs="Times New Roman" w:hAnsi="Times New Roman" w:ascii="Times New Roman"/>
          <w:sz w:val="24"/>
          <w:szCs w:val="24"/>
        </w:rPr>
        <w:t>člankom</w:t>
      </w:r>
      <w:r>
        <w:rPr>
          <w:rFonts w:cs="Times New Roman" w:hAnsi="Times New Roman" w:ascii="Times New Roman"/>
          <w:sz w:val="24"/>
          <w:szCs w:val="24"/>
        </w:rPr>
        <w:t xml:space="preserve"> </w:t>
      </w:r>
      <w:r w:rsidRPr="00D214A5">
        <w:rPr>
          <w:rFonts w:cs="Times New Roman" w:hAnsi="Times New Roman" w:ascii="Times New Roman"/>
          <w:sz w:val="24"/>
          <w:szCs w:val="24"/>
        </w:rPr>
        <w:t xml:space="preserve">132. </w:t>
      </w:r>
      <w:r w:rsidR="00C34271">
        <w:rPr>
          <w:rFonts w:cs="Times New Roman" w:hAnsi="Times New Roman" w:ascii="Times New Roman"/>
          <w:sz w:val="24"/>
          <w:szCs w:val="24"/>
        </w:rPr>
        <w:t xml:space="preserve">stavkom 1. </w:t>
      </w:r>
      <w:r w:rsidRPr="00D214A5">
        <w:rPr>
          <w:rFonts w:cs="Times New Roman" w:hAnsi="Times New Roman" w:ascii="Times New Roman"/>
          <w:sz w:val="24"/>
          <w:szCs w:val="24"/>
        </w:rPr>
        <w:t>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w:t>
      </w:r>
      <w:r w:rsidR="007C2575">
        <w:rPr>
          <w:rFonts w:cs="Times New Roman" w:hAnsi="Times New Roman" w:ascii="Times New Roman"/>
          <w:sz w:val="24"/>
          <w:szCs w:val="24"/>
        </w:rPr>
        <w:t xml:space="preserve"> o</w:t>
      </w:r>
      <w:r w:rsidRPr="00D214A5">
        <w:rPr>
          <w:rFonts w:cs="Times New Roman" w:hAnsi="Times New Roman" w:ascii="Times New Roman"/>
          <w:sz w:val="24"/>
          <w:szCs w:val="24"/>
        </w:rPr>
        <w:t xml:space="preserve"> otvaranju i zaključenju stečajnog postupka</w:t>
      </w:r>
      <w:r w:rsidR="00C34271">
        <w:rPr>
          <w:rFonts w:cs="Times New Roman" w:hAnsi="Times New Roman" w:ascii="Times New Roman"/>
          <w:sz w:val="24"/>
          <w:szCs w:val="24"/>
        </w:rPr>
        <w:t xml:space="preserve"> (članak 132. stavak 2. SZ-a)</w:t>
      </w:r>
      <w:r w:rsidRPr="00D214A5">
        <w:rPr>
          <w:rFonts w:cs="Times New Roman" w:hAnsi="Times New Roman" w:ascii="Times New Roman"/>
          <w:sz w:val="24"/>
          <w:szCs w:val="24"/>
        </w:rPr>
        <w:t>.</w:t>
      </w:r>
    </w:p>
    <w:p w:rsidRDefault="003F6A75" w:rsidP="00F37BB1" w:rsidR="003F6A75" w:rsidRPr="00D214A5">
      <w:pPr>
        <w:pStyle w:val="Bezproreda"/>
        <w:ind w:firstLine="709"/>
        <w:jc w:val="both"/>
        <w:rPr>
          <w:rFonts w:cs="Times New Roman" w:hAnsi="Times New Roman" w:ascii="Times New Roman"/>
          <w:sz w:val="24"/>
          <w:szCs w:val="24"/>
        </w:rPr>
      </w:pPr>
    </w:p>
    <w:p w:rsidRDefault="0032098E" w:rsidP="0032098E" w:rsidR="0032098E">
      <w:pPr>
        <w:ind w:firstLine="708"/>
        <w:jc w:val="both"/>
        <w:rPr>
          <w:rFonts w:eastAsia="Calibri"/>
          <w:szCs w:val="22"/>
          <w:lang w:eastAsia="en-US"/>
        </w:rPr>
      </w:pPr>
      <w:r w:rsidRPr="0032098E">
        <w:rPr>
          <w:rFonts w:eastAsia="Calibri"/>
          <w:szCs w:val="22"/>
          <w:lang w:eastAsia="en-US"/>
        </w:rPr>
        <w:t xml:space="preserve">U odnosu na visinu zatraženog predujma ističe se da je sud prilikom određivanja iznosa tog predujma imao </w:t>
      </w:r>
      <w:r>
        <w:rPr>
          <w:rFonts w:eastAsia="Calibri"/>
          <w:szCs w:val="22"/>
          <w:lang w:eastAsia="en-US"/>
        </w:rPr>
        <w:t xml:space="preserve">na umu </w:t>
      </w:r>
      <w:r w:rsidRPr="0032098E">
        <w:rPr>
          <w:rFonts w:eastAsia="Calibri"/>
          <w:szCs w:val="22"/>
          <w:lang w:eastAsia="en-US"/>
        </w:rPr>
        <w:t>predvidive troškove koji bi mogli nastati u stečajnom</w:t>
      </w:r>
      <w:r>
        <w:rPr>
          <w:rFonts w:eastAsia="Calibri"/>
          <w:szCs w:val="22"/>
          <w:lang w:eastAsia="en-US"/>
        </w:rPr>
        <w:t xml:space="preserve"> postupku</w:t>
      </w:r>
      <w:r w:rsidRPr="0032098E">
        <w:rPr>
          <w:rFonts w:eastAsia="Calibri"/>
          <w:szCs w:val="22"/>
          <w:lang w:eastAsia="en-US"/>
        </w:rPr>
        <w:t xml:space="preserve">. Ti troškovi se odnose na troškove nagrade i naknade troškova stečajnog upravitelja u </w:t>
      </w:r>
      <w:r>
        <w:rPr>
          <w:rFonts w:eastAsia="Calibri"/>
          <w:szCs w:val="22"/>
          <w:lang w:eastAsia="en-US"/>
        </w:rPr>
        <w:t>ukupnom iznosu od 5</w:t>
      </w:r>
      <w:r w:rsidRPr="0032098E">
        <w:rPr>
          <w:rFonts w:eastAsia="Calibri"/>
          <w:szCs w:val="22"/>
          <w:lang w:eastAsia="en-US"/>
        </w:rPr>
        <w:t>.000,00 kn,</w:t>
      </w:r>
      <w:r w:rsidR="00FC61CA">
        <w:rPr>
          <w:rFonts w:eastAsia="Calibri"/>
          <w:szCs w:val="22"/>
          <w:lang w:eastAsia="en-US"/>
        </w:rPr>
        <w:t xml:space="preserve"> te</w:t>
      </w:r>
      <w:r w:rsidRPr="0032098E">
        <w:rPr>
          <w:rFonts w:eastAsia="Calibri"/>
          <w:szCs w:val="22"/>
          <w:lang w:eastAsia="en-US"/>
        </w:rPr>
        <w:t xml:space="preserve"> troškove knjigovodstvenih usluga</w:t>
      </w:r>
      <w:r>
        <w:rPr>
          <w:rFonts w:eastAsia="Calibri"/>
          <w:szCs w:val="22"/>
          <w:lang w:eastAsia="en-US"/>
        </w:rPr>
        <w:t>,</w:t>
      </w:r>
      <w:r w:rsidRPr="0032098E">
        <w:rPr>
          <w:rFonts w:eastAsia="Calibri"/>
          <w:szCs w:val="22"/>
          <w:lang w:eastAsia="en-US"/>
        </w:rPr>
        <w:t xml:space="preserve"> platnog prometa, telefona, uredske troškove i troškove ostalih administrativnih poslova u iznosu od </w:t>
      </w:r>
      <w:r>
        <w:rPr>
          <w:rFonts w:eastAsia="Calibri"/>
          <w:szCs w:val="22"/>
          <w:lang w:eastAsia="en-US"/>
        </w:rPr>
        <w:t>1.0</w:t>
      </w:r>
      <w:r w:rsidRPr="0032098E">
        <w:rPr>
          <w:rFonts w:eastAsia="Calibri"/>
          <w:szCs w:val="22"/>
          <w:lang w:eastAsia="en-US"/>
        </w:rPr>
        <w:t xml:space="preserve">00,00 </w:t>
      </w:r>
      <w:r>
        <w:rPr>
          <w:rFonts w:eastAsia="Calibri"/>
          <w:szCs w:val="22"/>
          <w:lang w:eastAsia="en-US"/>
        </w:rPr>
        <w:t xml:space="preserve">kn </w:t>
      </w:r>
      <w:r w:rsidRPr="0032098E">
        <w:rPr>
          <w:rFonts w:eastAsia="Calibri"/>
          <w:szCs w:val="22"/>
          <w:lang w:eastAsia="en-US"/>
        </w:rPr>
        <w:t xml:space="preserve">mjesečno, pretpostavljeno na trajanju stečajnog postupka u </w:t>
      </w:r>
      <w:r w:rsidR="00554E44">
        <w:rPr>
          <w:rFonts w:eastAsia="Calibri"/>
          <w:szCs w:val="22"/>
          <w:lang w:eastAsia="en-US"/>
        </w:rPr>
        <w:t>vremenu</w:t>
      </w:r>
      <w:r>
        <w:rPr>
          <w:rFonts w:eastAsia="Calibri"/>
          <w:szCs w:val="22"/>
          <w:lang w:eastAsia="en-US"/>
        </w:rPr>
        <w:t xml:space="preserve"> </w:t>
      </w:r>
      <w:r w:rsidRPr="0032098E">
        <w:rPr>
          <w:rFonts w:eastAsia="Calibri"/>
          <w:szCs w:val="22"/>
          <w:lang w:eastAsia="en-US"/>
        </w:rPr>
        <w:t>od šest mjeseci</w:t>
      </w:r>
      <w:r w:rsidR="00FC61CA">
        <w:rPr>
          <w:rFonts w:eastAsia="Calibri"/>
          <w:szCs w:val="22"/>
          <w:lang w:eastAsia="en-US"/>
        </w:rPr>
        <w:t>. Pored tih troškova</w:t>
      </w:r>
      <w:r w:rsidRPr="0032098E">
        <w:rPr>
          <w:rFonts w:eastAsia="Calibri"/>
          <w:szCs w:val="22"/>
          <w:lang w:eastAsia="en-US"/>
        </w:rPr>
        <w:t xml:space="preserve"> svakako valja imati na umu i </w:t>
      </w:r>
      <w:r>
        <w:rPr>
          <w:rFonts w:eastAsia="Calibri"/>
          <w:szCs w:val="22"/>
          <w:lang w:eastAsia="en-US"/>
        </w:rPr>
        <w:t>trošak</w:t>
      </w:r>
      <w:r w:rsidRPr="0032098E">
        <w:rPr>
          <w:rFonts w:eastAsia="Calibri"/>
          <w:szCs w:val="22"/>
          <w:lang w:eastAsia="en-US"/>
        </w:rPr>
        <w:t xml:space="preserve"> zatvaranja starog i otvaranja novog računa stečajnog dužnika</w:t>
      </w:r>
      <w:r>
        <w:rPr>
          <w:rFonts w:eastAsia="Calibri"/>
          <w:szCs w:val="22"/>
          <w:lang w:eastAsia="en-US"/>
        </w:rPr>
        <w:t xml:space="preserve"> u iznosu od 200,00 kn, trošak </w:t>
      </w:r>
      <w:r w:rsidRPr="0032098E">
        <w:rPr>
          <w:rFonts w:eastAsia="Calibri"/>
          <w:szCs w:val="22"/>
          <w:lang w:eastAsia="en-US"/>
        </w:rPr>
        <w:t>izrade novog pečata dužnika</w:t>
      </w:r>
      <w:r>
        <w:rPr>
          <w:rFonts w:eastAsia="Calibri"/>
          <w:szCs w:val="22"/>
          <w:lang w:eastAsia="en-US"/>
        </w:rPr>
        <w:t xml:space="preserve"> u iznosu od 100.00 kn</w:t>
      </w:r>
      <w:r w:rsidRPr="0032098E">
        <w:rPr>
          <w:rFonts w:eastAsia="Calibri"/>
          <w:szCs w:val="22"/>
          <w:lang w:eastAsia="en-US"/>
        </w:rPr>
        <w:t xml:space="preserve">, </w:t>
      </w:r>
      <w:r>
        <w:rPr>
          <w:rFonts w:eastAsia="Calibri"/>
          <w:szCs w:val="22"/>
          <w:lang w:eastAsia="en-US"/>
        </w:rPr>
        <w:t>te trošak</w:t>
      </w:r>
      <w:r w:rsidRPr="0032098E">
        <w:rPr>
          <w:rFonts w:eastAsia="Calibri"/>
          <w:szCs w:val="22"/>
          <w:lang w:eastAsia="en-US"/>
        </w:rPr>
        <w:t xml:space="preserve"> arhiv</w:t>
      </w:r>
      <w:r>
        <w:rPr>
          <w:rFonts w:eastAsia="Calibri"/>
          <w:szCs w:val="22"/>
          <w:lang w:eastAsia="en-US"/>
        </w:rPr>
        <w:t>iranja</w:t>
      </w:r>
      <w:r w:rsidRPr="0032098E">
        <w:rPr>
          <w:rFonts w:eastAsia="Calibri"/>
          <w:szCs w:val="22"/>
          <w:lang w:eastAsia="en-US"/>
        </w:rPr>
        <w:t xml:space="preserve"> građe dužnika</w:t>
      </w:r>
      <w:r>
        <w:rPr>
          <w:rFonts w:eastAsia="Calibri"/>
          <w:szCs w:val="22"/>
          <w:lang w:eastAsia="en-US"/>
        </w:rPr>
        <w:t xml:space="preserve"> u iznosu od 2.700,00 kn.</w:t>
      </w:r>
    </w:p>
    <w:p w:rsidRDefault="0032098E" w:rsidP="0032098E" w:rsidR="0032098E" w:rsidRPr="0032098E">
      <w:pPr>
        <w:jc w:val="both"/>
        <w:rPr>
          <w:rFonts w:eastAsia="Calibri"/>
          <w:szCs w:val="22"/>
          <w:lang w:eastAsia="en-US"/>
        </w:rPr>
      </w:pPr>
    </w:p>
    <w:p w:rsidRDefault="0032098E" w:rsidP="0032098E" w:rsidR="0049265E">
      <w:pPr>
        <w:ind w:firstLine="708"/>
        <w:jc w:val="both"/>
        <w:rPr>
          <w:rFonts w:eastAsia="Calibri"/>
          <w:szCs w:val="22"/>
          <w:lang w:eastAsia="en-US"/>
        </w:rPr>
      </w:pPr>
      <w:r w:rsidRPr="0032098E">
        <w:rPr>
          <w:rFonts w:eastAsia="Calibri"/>
          <w:szCs w:val="22"/>
          <w:lang w:eastAsia="en-US"/>
        </w:rPr>
        <w:t xml:space="preserve">S obzirom na navedeno, ovaj sud smatra kako iznos predujma od </w:t>
      </w:r>
      <w:r>
        <w:rPr>
          <w:rFonts w:eastAsia="Calibri"/>
          <w:szCs w:val="22"/>
          <w:lang w:eastAsia="en-US"/>
        </w:rPr>
        <w:t>14</w:t>
      </w:r>
      <w:r w:rsidRPr="0032098E">
        <w:rPr>
          <w:rFonts w:eastAsia="Calibri"/>
          <w:szCs w:val="22"/>
          <w:lang w:eastAsia="en-US"/>
        </w:rPr>
        <w:t xml:space="preserve">.000,00 kn za pokriće troškova stečajnog postupka predstavlja očekivani iznos troškova koji bi mogli nastati u slučaju redovitog provođenja stečajnog postupka nad dužnikom, a koji se iz imovine dužnika ne bi mogli podmiriti. </w:t>
      </w:r>
    </w:p>
    <w:p w:rsidRDefault="0049265E" w:rsidP="0032098E" w:rsidR="0049265E">
      <w:pPr>
        <w:ind w:firstLine="708"/>
        <w:jc w:val="both"/>
        <w:rPr>
          <w:rFonts w:eastAsia="Calibri"/>
          <w:szCs w:val="22"/>
          <w:lang w:eastAsia="en-US"/>
        </w:rPr>
      </w:pPr>
    </w:p>
    <w:p w:rsidRDefault="0049265E" w:rsidP="0049265E" w:rsidR="0049265E" w:rsidRPr="0013390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iz obavijesti Financijske agencije o osiguranju sredstava za namirenje troškova stečajnog postupka od </w:t>
      </w:r>
      <w:r w:rsidR="00F156AA">
        <w:rPr>
          <w:rFonts w:cs="Times New Roman" w:hAnsi="Times New Roman" w:ascii="Times New Roman"/>
          <w:sz w:val="24"/>
          <w:szCs w:val="24"/>
        </w:rPr>
        <w:t>1. ožujka 2019.</w:t>
      </w:r>
      <w:r>
        <w:rPr>
          <w:rFonts w:cs="Times New Roman" w:hAnsi="Times New Roman" w:ascii="Times New Roman"/>
          <w:sz w:val="24"/>
          <w:szCs w:val="24"/>
        </w:rPr>
        <w:t xml:space="preserve"> (list </w:t>
      </w:r>
      <w:r w:rsidR="00F156AA">
        <w:rPr>
          <w:rFonts w:cs="Times New Roman" w:hAnsi="Times New Roman" w:ascii="Times New Roman"/>
          <w:sz w:val="24"/>
          <w:szCs w:val="24"/>
        </w:rPr>
        <w:t>36</w:t>
      </w:r>
      <w:r>
        <w:rPr>
          <w:rFonts w:cs="Times New Roman" w:hAnsi="Times New Roman" w:ascii="Times New Roman"/>
          <w:sz w:val="24"/>
          <w:szCs w:val="24"/>
        </w:rPr>
        <w:t xml:space="preserve"> spisa) proizlazi da, na temelju članka 112. stavka 5. SZ-a, dužnik na ime </w:t>
      </w:r>
      <w:r w:rsidRPr="002D3032">
        <w:rPr>
          <w:rFonts w:cs="Times New Roman" w:hAnsi="Times New Roman" w:ascii="Times New Roman"/>
          <w:sz w:val="24"/>
          <w:szCs w:val="24"/>
        </w:rPr>
        <w:t>predujm</w:t>
      </w:r>
      <w:r>
        <w:rPr>
          <w:rFonts w:cs="Times New Roman" w:hAnsi="Times New Roman" w:ascii="Times New Roman"/>
          <w:sz w:val="24"/>
          <w:szCs w:val="24"/>
        </w:rPr>
        <w:t>a</w:t>
      </w:r>
      <w:r w:rsidRPr="002D3032">
        <w:rPr>
          <w:rFonts w:cs="Times New Roman" w:hAnsi="Times New Roman" w:ascii="Times New Roman"/>
          <w:sz w:val="24"/>
          <w:szCs w:val="24"/>
        </w:rPr>
        <w:t xml:space="preserve"> za namirenje troškova stečajnoga postupka</w:t>
      </w:r>
      <w:r>
        <w:rPr>
          <w:rFonts w:cs="Times New Roman" w:hAnsi="Times New Roman" w:ascii="Times New Roman"/>
          <w:sz w:val="24"/>
          <w:szCs w:val="24"/>
        </w:rPr>
        <w:t xml:space="preserve"> ima zaplijenjena </w:t>
      </w:r>
      <w:r w:rsidRPr="002D3032">
        <w:rPr>
          <w:rFonts w:cs="Times New Roman" w:hAnsi="Times New Roman" w:ascii="Times New Roman"/>
          <w:sz w:val="24"/>
          <w:szCs w:val="24"/>
        </w:rPr>
        <w:t xml:space="preserve">novčana sredstva </w:t>
      </w:r>
      <w:r>
        <w:rPr>
          <w:rFonts w:cs="Times New Roman" w:hAnsi="Times New Roman" w:ascii="Times New Roman"/>
          <w:sz w:val="24"/>
          <w:szCs w:val="24"/>
        </w:rPr>
        <w:t xml:space="preserve">u iznosu od </w:t>
      </w:r>
      <w:r w:rsidR="00F156AA">
        <w:rPr>
          <w:rFonts w:cs="Times New Roman" w:hAnsi="Times New Roman" w:ascii="Times New Roman"/>
          <w:sz w:val="24"/>
          <w:szCs w:val="24"/>
        </w:rPr>
        <w:t>5.000,00</w:t>
      </w:r>
      <w:r>
        <w:rPr>
          <w:rFonts w:cs="Times New Roman" w:hAnsi="Times New Roman" w:ascii="Times New Roman"/>
          <w:sz w:val="24"/>
          <w:szCs w:val="24"/>
        </w:rPr>
        <w:t xml:space="preserve"> kn, to je iznos procijenjenog predujma od 14.000,00 kn valjalo umanjiti za zaplijenjeni iznos i </w:t>
      </w:r>
      <w:r w:rsidRPr="002D3032">
        <w:rPr>
          <w:rFonts w:cs="Times New Roman" w:hAnsi="Times New Roman" w:ascii="Times New Roman"/>
          <w:sz w:val="24"/>
          <w:szCs w:val="24"/>
        </w:rPr>
        <w:t>osobe koje imaju pravni interes za redovnim provođenjem stečajnog postupka</w:t>
      </w:r>
      <w:r>
        <w:rPr>
          <w:rFonts w:cs="Times New Roman" w:hAnsi="Times New Roman" w:ascii="Times New Roman"/>
          <w:sz w:val="24"/>
          <w:szCs w:val="24"/>
        </w:rPr>
        <w:t xml:space="preserve"> nad dužnikom pozvati na uplatu predujma u iznosu od </w:t>
      </w:r>
      <w:r w:rsidR="00F156AA">
        <w:rPr>
          <w:rFonts w:cs="Times New Roman" w:hAnsi="Times New Roman" w:ascii="Times New Roman"/>
          <w:sz w:val="24"/>
          <w:szCs w:val="24"/>
        </w:rPr>
        <w:t>9.000,00</w:t>
      </w:r>
      <w:r>
        <w:rPr>
          <w:rFonts w:cs="Times New Roman" w:hAnsi="Times New Roman" w:ascii="Times New Roman"/>
          <w:sz w:val="24"/>
          <w:szCs w:val="24"/>
        </w:rPr>
        <w:t xml:space="preserve"> kn. </w:t>
      </w:r>
    </w:p>
    <w:p w:rsidRDefault="00AF5E64" w:rsidP="00F37BB1" w:rsidR="00AF5E64">
      <w:pPr>
        <w:ind w:firstLine="709"/>
        <w:jc w:val="both"/>
        <w:rPr>
          <w:szCs w:val="20"/>
        </w:rPr>
      </w:pPr>
      <w:r w:rsidRPr="00C16234">
        <w:rPr>
          <w:szCs w:val="20"/>
        </w:rPr>
        <w:t>Slijedom n</w:t>
      </w:r>
      <w:r>
        <w:rPr>
          <w:szCs w:val="20"/>
        </w:rPr>
        <w:t xml:space="preserve">avedenog, </w:t>
      </w:r>
      <w:r w:rsidR="00C34271">
        <w:rPr>
          <w:szCs w:val="20"/>
        </w:rPr>
        <w:t>na temelju</w:t>
      </w:r>
      <w:r>
        <w:rPr>
          <w:szCs w:val="20"/>
        </w:rPr>
        <w:t xml:space="preserve"> članka</w:t>
      </w:r>
      <w:r w:rsidR="00C34271">
        <w:rPr>
          <w:szCs w:val="20"/>
        </w:rPr>
        <w:t xml:space="preserve"> 132. stavka 1. </w:t>
      </w:r>
      <w:r w:rsidR="00670A98">
        <w:rPr>
          <w:szCs w:val="20"/>
        </w:rPr>
        <w:t xml:space="preserve">i 2. </w:t>
      </w:r>
      <w:r w:rsidR="00C34271">
        <w:rPr>
          <w:szCs w:val="20"/>
        </w:rPr>
        <w:t>SZ-a</w:t>
      </w:r>
      <w:r w:rsidRPr="00C16234">
        <w:rPr>
          <w:szCs w:val="20"/>
        </w:rPr>
        <w:t xml:space="preserve"> odlučeno je kao u izreci ovog rješenja.</w:t>
      </w:r>
      <w:r w:rsidRPr="00D214A5">
        <w:rPr>
          <w:szCs w:val="20"/>
        </w:rPr>
        <w:t xml:space="preserve">  </w:t>
      </w:r>
      <w:r w:rsidR="00C34271">
        <w:rPr>
          <w:szCs w:val="20"/>
        </w:rPr>
        <w:t xml:space="preserve">  </w:t>
      </w:r>
    </w:p>
    <w:p w:rsidRDefault="00F37BB1" w:rsidP="00F37BB1" w:rsidR="00F37BB1" w:rsidRPr="00D214A5">
      <w:pPr>
        <w:ind w:firstLine="709"/>
        <w:jc w:val="both"/>
        <w:rPr>
          <w:szCs w:val="20"/>
        </w:rPr>
      </w:pPr>
    </w:p>
    <w:p w:rsidRDefault="00AF5E64" w:rsidP="00F37BB1" w:rsidR="00AF5E64">
      <w:pPr>
        <w:jc w:val="center"/>
      </w:pPr>
      <w:r>
        <w:t xml:space="preserve">U Splitu </w:t>
      </w:r>
      <w:r w:rsidR="00A75898">
        <w:t>11</w:t>
      </w:r>
      <w:r w:rsidR="0012471F">
        <w:t>. ožujka</w:t>
      </w:r>
      <w:r w:rsidR="003F6A75">
        <w:t xml:space="preserve"> 2019</w:t>
      </w:r>
      <w:r>
        <w:t>.</w:t>
      </w:r>
      <w:r w:rsidR="00C34271">
        <w:t xml:space="preserve"> </w:t>
      </w:r>
    </w:p>
    <w:p w:rsidRDefault="00131E9B" w:rsidP="00F37BB1" w:rsidR="00131E9B">
      <w:pPr>
        <w:jc w:val="center"/>
      </w:pPr>
    </w:p>
    <w:p w:rsidRDefault="00131E9B" w:rsidP="00131E9B" w:rsidR="00131E9B" w:rsidRPr="00131E9B">
      <w:pPr>
        <w:spacing w:lineRule="auto" w:line="276"/>
        <w:ind w:left="6372"/>
        <w:rPr>
          <w:lang w:eastAsia="en-US"/>
        </w:rPr>
      </w:pPr>
      <w:r w:rsidRPr="00131E9B">
        <w:rPr>
          <w:lang w:eastAsia="en-US"/>
        </w:rPr>
        <w:t xml:space="preserve">   SUTKINJA</w:t>
      </w:r>
    </w:p>
    <w:p w:rsidRDefault="00131E9B" w:rsidP="00131E9B" w:rsidR="00131E9B" w:rsidRPr="00131E9B">
      <w:pPr>
        <w:spacing w:lineRule="auto" w:line="276"/>
        <w:ind w:firstLine="708" w:left="4956"/>
        <w:rPr>
          <w:lang w:eastAsia="en-US"/>
        </w:rPr>
      </w:pPr>
      <w:r w:rsidRPr="00131E9B">
        <w:rPr>
          <w:lang w:eastAsia="en-US"/>
        </w:rPr>
        <w:t xml:space="preserve">          Zrinka Ćosić, v.r.</w:t>
      </w:r>
    </w:p>
    <w:p w:rsidRDefault="00131E9B" w:rsidP="00131E9B" w:rsidR="00131E9B" w:rsidRPr="00131E9B">
      <w:pPr>
        <w:ind w:firstLine="708" w:left="4956"/>
        <w:rPr>
          <w:lang w:eastAsia="en-US"/>
        </w:rPr>
      </w:pPr>
    </w:p>
    <w:p w:rsidRDefault="00131E9B" w:rsidP="00131E9B" w:rsidR="00131E9B" w:rsidRPr="00131E9B">
      <w:pPr>
        <w:jc w:val="right"/>
        <w:rPr>
          <w:lang w:eastAsia="en-US"/>
        </w:rPr>
      </w:pPr>
      <w:r w:rsidRPr="00131E9B">
        <w:rPr>
          <w:lang w:eastAsia="en-US"/>
        </w:rPr>
        <w:t xml:space="preserve">Za točnost otpravka – ovlašteni službenik </w:t>
      </w:r>
    </w:p>
    <w:p w:rsidRDefault="00131E9B" w:rsidP="00131E9B" w:rsidR="00131E9B" w:rsidRPr="00131E9B">
      <w:pPr>
        <w:ind w:firstLine="708" w:left="5664"/>
        <w:rPr>
          <w:lang w:eastAsia="en-US"/>
        </w:rPr>
      </w:pPr>
      <w:r w:rsidRPr="00131E9B">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370CB5">
          <w:rPr>
            <w:noProof/>
          </w:rPr>
          <w:t>4</w:t>
        </w:r>
        <w:r>
          <w:fldChar w:fldCharType="end"/>
        </w:r>
      </w:sdtContent>
    </w:sdt>
    <w:r>
      <w:tab/>
      <w:t>Poslovni broj: 5 St-</w:t>
    </w:r>
    <w:r w:rsidR="0012471F">
      <w:t>76/2017-22</w:t>
    </w:r>
  </w:p>
  <w:p w:rsidRDefault="00370CB5"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2471F"/>
    <w:rsid w:val="00126126"/>
    <w:rsid w:val="00126F32"/>
    <w:rsid w:val="00131E9B"/>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70CB5"/>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1145"/>
    <w:rsid w:val="0043239C"/>
    <w:rsid w:val="004346D2"/>
    <w:rsid w:val="00445FC6"/>
    <w:rsid w:val="004513DE"/>
    <w:rsid w:val="0049265E"/>
    <w:rsid w:val="004A40C7"/>
    <w:rsid w:val="004A6B73"/>
    <w:rsid w:val="004B5475"/>
    <w:rsid w:val="004C04D3"/>
    <w:rsid w:val="004C1938"/>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D174B"/>
    <w:rsid w:val="006F29CD"/>
    <w:rsid w:val="006F7638"/>
    <w:rsid w:val="0071416B"/>
    <w:rsid w:val="0071519E"/>
    <w:rsid w:val="007155C9"/>
    <w:rsid w:val="00722C23"/>
    <w:rsid w:val="00730111"/>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8348E"/>
    <w:rsid w:val="00994EA0"/>
    <w:rsid w:val="009A2669"/>
    <w:rsid w:val="009B1BFE"/>
    <w:rsid w:val="009F6C54"/>
    <w:rsid w:val="00A01280"/>
    <w:rsid w:val="00A119BE"/>
    <w:rsid w:val="00A15F02"/>
    <w:rsid w:val="00A16A03"/>
    <w:rsid w:val="00A32A52"/>
    <w:rsid w:val="00A51DE9"/>
    <w:rsid w:val="00A75898"/>
    <w:rsid w:val="00A76F7F"/>
    <w:rsid w:val="00A777FB"/>
    <w:rsid w:val="00A82A40"/>
    <w:rsid w:val="00A8440F"/>
    <w:rsid w:val="00A85826"/>
    <w:rsid w:val="00AB6FBC"/>
    <w:rsid w:val="00AD5F12"/>
    <w:rsid w:val="00AF219D"/>
    <w:rsid w:val="00AF5E64"/>
    <w:rsid w:val="00AF6E1A"/>
    <w:rsid w:val="00B02626"/>
    <w:rsid w:val="00B0732F"/>
    <w:rsid w:val="00B130F4"/>
    <w:rsid w:val="00B13518"/>
    <w:rsid w:val="00B50981"/>
    <w:rsid w:val="00B56092"/>
    <w:rsid w:val="00B562C5"/>
    <w:rsid w:val="00B63FF7"/>
    <w:rsid w:val="00B728B9"/>
    <w:rsid w:val="00B7506F"/>
    <w:rsid w:val="00B86154"/>
    <w:rsid w:val="00B93A80"/>
    <w:rsid w:val="00B970F2"/>
    <w:rsid w:val="00B97963"/>
    <w:rsid w:val="00BA0CBF"/>
    <w:rsid w:val="00BA0E83"/>
    <w:rsid w:val="00BB2456"/>
    <w:rsid w:val="00BB2CFE"/>
    <w:rsid w:val="00BC4684"/>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DE792E"/>
    <w:rsid w:val="00E07964"/>
    <w:rsid w:val="00E466AA"/>
    <w:rsid w:val="00E5394F"/>
    <w:rsid w:val="00E54FC8"/>
    <w:rsid w:val="00E827A7"/>
    <w:rsid w:val="00E82983"/>
    <w:rsid w:val="00E879E4"/>
    <w:rsid w:val="00E937E6"/>
    <w:rsid w:val="00E97277"/>
    <w:rsid w:val="00EA43E2"/>
    <w:rsid w:val="00EB5D34"/>
    <w:rsid w:val="00EB6A52"/>
    <w:rsid w:val="00EC694A"/>
    <w:rsid w:val="00EF28A2"/>
    <w:rsid w:val="00F156AA"/>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70CB5"/>
    <w:rPr>
      <w:color w:val="808080"/>
      <w:bdr w:space="0" w:sz="0" w:color="auto" w:val="none"/>
      <w:shd w:fill="auto" w:color="auto" w:val="clear"/>
    </w:rPr>
  </w:style>
  <w:style w:customStyle="true" w:styleId="eSPISCCParagraphDefaultFont" w:type="character">
    <w:name w:val="eSPIS_CC_Paragraph Default Font"/>
    <w:basedOn w:val="Zadanifontodlomka"/>
    <w:rsid w:val="00370C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0CB5"/>
    <w:rPr>
      <w:sz w:val="20"/>
      <w:bdr w:space="0" w:sz="0" w:color="auto" w:val="none"/>
      <w:shd w:fill="FFFFCC" w:color="auto" w:val="clear"/>
      <w:lang w:val="hr-HR"/>
    </w:rPr>
  </w:style>
  <w:style w:customStyle="true" w:styleId="PozadinaSvijetloCrvena" w:type="character">
    <w:name w:val="Pozadina_SvijetloCrvena"/>
    <w:basedOn w:val="eSPISCCParagraphDefaultFont"/>
    <w:rsid w:val="00370CB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370CB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70CB5"/>
    <w:rPr>
      <w:color w:val="808080"/>
      <w:bdr w:color="auto" w:space="0" w:sz="0" w:val="none"/>
      <w:shd w:color="auto" w:fill="auto" w:val="clear"/>
    </w:rPr>
  </w:style>
  <w:style w:customStyle="1" w:styleId="eSPISCCParagraphDefaultFont" w:type="character">
    <w:name w:val="eSPIS_CC_Paragraph Default Font"/>
    <w:basedOn w:val="Zadanifontodlomka"/>
    <w:rsid w:val="00370C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0CB5"/>
    <w:rPr>
      <w:sz w:val="20"/>
      <w:bdr w:color="auto" w:space="0" w:sz="0" w:val="none"/>
      <w:shd w:color="auto" w:fill="FFFFCC" w:val="clear"/>
      <w:lang w:val="hr-HR"/>
    </w:rPr>
  </w:style>
  <w:style w:customStyle="1" w:styleId="PozadinaSvijetloCrvena" w:type="character">
    <w:name w:val="Pozadina_SvijetloCrvena"/>
    <w:basedOn w:val="eSPISCCParagraphDefaultFont"/>
    <w:rsid w:val="00370CB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370CB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2019.</izvorni_sadrzaj>
    <derivirana_varijabla naziv="DomainObject.DatumDonosenjaOdluke_1">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ŠUMARAK društvo s ograničenom odgovornošću za usluge</izvorni_sadrzaj>
    <derivirana_varijabla naziv="DomainObject.Predmet.ProtustrankaFormated_1">  ŠUMARAK društvo s ograničenom odgovornošću za usluge</derivirana_varijabla>
  </DomainObject.Predmet.ProtustrankaFormated>
  <DomainObject.Predmet.ProtustrankaFormatedOIB>
    <izvorni_sadrzaj>  ŠUMARAK društvo s ograničenom odgovornošću za usluge, OIB 42517734627</izvorni_sadrzaj>
    <derivirana_varijabla naziv="DomainObject.Predmet.ProtustrankaFormatedOIB_1">  ŠUMARAK društvo s ograničenom odgovornošću za usluge, OIB 42517734627</derivirana_varijabla>
  </DomainObject.Predmet.ProtustrankaFormatedOIB>
  <DomainObject.Predmet.ProtustrankaFormatedWithAdress>
    <izvorni_sadrzaj> ŠUMARAK društvo s ograničenom odgovornošću za usluge, Put Firula 6, 21000 Split</izvorni_sadrzaj>
    <derivirana_varijabla naziv="DomainObject.Predmet.ProtustrankaFormatedWithAdress_1"> ŠUMARAK društvo s ograničenom odgovornošću za usluge, Put Firula 6, 21000 Split</derivirana_varijabla>
  </DomainObject.Predmet.ProtustrankaFormatedWithAdress>
  <DomainObject.Predmet.ProtustrankaFormatedWithAdressOIB>
    <izvorni_sadrzaj> ŠUMARAK društvo s ograničenom odgovornošću za usluge, OIB 42517734627, Put Firula 6, 21000 Split</izvorni_sadrzaj>
    <derivirana_varijabla naziv="DomainObject.Predmet.ProtustrankaFormatedWithAdressOIB_1"> ŠUMARAK društvo s ograničenom odgovornošću za usluge, OIB 42517734627, Put Firula 6, 21000 Split</derivirana_varijabla>
  </DomainObject.Predmet.ProtustrankaFormatedWithAdressOIB>
  <DomainObject.Predmet.ProtustrankaWithAdress>
    <izvorni_sadrzaj>ŠUMARAK društvo s ograničenom odgovornošću za usluge Put Firula 6, 21000 Split</izvorni_sadrzaj>
    <derivirana_varijabla naziv="DomainObject.Predmet.ProtustrankaWithAdress_1">ŠUMARAK društvo s ograničenom odgovornošću za usluge Put Firula 6, 21000 Split</derivirana_varijabla>
  </DomainObject.Predmet.ProtustrankaWithAdress>
  <DomainObject.Predmet.ProtustrankaWithAdressOIB>
    <izvorni_sadrzaj>ŠUMARAK društvo s ograničenom odgovornošću za usluge, OIB 42517734627, Put Firula 6, 21000 Split</izvorni_sadrzaj>
    <derivirana_varijabla naziv="DomainObject.Predmet.ProtustrankaWithAdressOIB_1">ŠUMARAK društvo s ograničenom odgovornošću za usluge, OIB 42517734627, Put Firula 6, 21000 Split</derivirana_varijabla>
  </DomainObject.Predmet.ProtustrankaWithAdressOIB>
  <DomainObject.Predmet.ProtustrankaNazivFormated>
    <izvorni_sadrzaj>ŠUMARAK društvo s ograničenom odgovornošću za usluge</izvorni_sadrzaj>
    <derivirana_varijabla naziv="DomainObject.Predmet.ProtustrankaNazivFormated_1">ŠUMARAK društvo s ograničenom odgovornošću za usluge</derivirana_varijabla>
  </DomainObject.Predmet.ProtustrankaNazivFormated>
  <DomainObject.Predmet.ProtustrankaNazivFormatedOIB>
    <izvorni_sadrzaj>ŠUMARAK društvo s ograničenom odgovornošću za usluge, OIB 42517734627</izvorni_sadrzaj>
    <derivirana_varijabla naziv="DomainObject.Predmet.ProtustrankaNazivFormatedOIB_1">ŠUMARAK društvo s ograničenom odgovornošću za usluge, OIB 42517734627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18962.62</izvorni_sadrzaj>
    <derivirana_varijabla naziv="DomainObject.Predmet.TrenutnaVrijednost_1">18962.62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ŠUMARAK društvo s ograničenom odgovornošću za usluge</item>
    </izvorni_sadrzaj>
    <derivirana_varijabla naziv="DomainObject.Predmet.ProtuStrankaListFormated_1">
      <item>ŠUMARAK društvo s ograničenom odgovornošću za usluge</item>
    </derivirana_varijabla>
  </DomainObject.Predmet.ProtuStrankaListFormated>
  <DomainObject.Predmet.ProtuStrankaListFormatedOIB>
    <izvorni_sadrzaj>
      <item>ŠUMARAK društvo s ograničenom odgovornošću za usluge, OIB 42517734627</item>
    </izvorni_sadrzaj>
    <derivirana_varijabla naziv="DomainObject.Predmet.ProtuStrankaListFormatedOIB_1">
      <item>ŠUMARAK društvo s ograničenom odgovornošću za usluge, OIB 42517734627</item>
    </derivirana_varijabla>
  </DomainObject.Predmet.ProtuStrankaListFormatedOIB>
  <DomainObject.Predmet.ProtuStrankaListFormatedWithAdress>
    <izvorni_sadrzaj>
      <item>ŠUMARAK društvo s ograničenom odgovornošću za usluge, Put Firula 6, 21000 Split</item>
    </izvorni_sadrzaj>
    <derivirana_varijabla naziv="DomainObject.Predmet.ProtuStrankaListFormatedWithAdress_1">
      <item>ŠUMARAK društvo s ograničenom odgovornošću za usluge, Put Firula 6, 21000 Split</item>
    </derivirana_varijabla>
  </DomainObject.Predmet.ProtuStrankaListFormatedWithAdress>
  <DomainObject.Predmet.ProtuStrankaListFormatedWithAdressOIB>
    <izvorni_sadrzaj>
      <item>ŠUMARAK društvo s ograničenom odgovornošću za usluge, OIB 42517734627, Put Firula 6, 21000 Split</item>
    </izvorni_sadrzaj>
    <derivirana_varijabla naziv="DomainObject.Predmet.ProtuStrankaListFormatedWithAdressOIB_1">
      <item>ŠUMARAK društvo s ograničenom odgovornošću za usluge, OIB 42517734627, Put Firula 6, 21000 Split</item>
    </derivirana_varijabla>
  </DomainObject.Predmet.ProtuStrankaListFormatedWithAdressOIB>
  <DomainObject.Predmet.ProtuStrankaListNazivFormated>
    <izvorni_sadrzaj>
      <item>ŠUMARAK društvo s ograničenom odgovornošću za usluge</item>
    </izvorni_sadrzaj>
    <derivirana_varijabla naziv="DomainObject.Predmet.ProtuStrankaListNazivFormated_1">
      <item>ŠUMARAK društvo s ograničenom odgovornošću za usluge</item>
    </derivirana_varijabla>
  </DomainObject.Predmet.ProtuStrankaListNazivFormated>
  <DomainObject.Predmet.ProtuStrankaListNazivFormatedOIB>
    <izvorni_sadrzaj>
      <item>ŠUMARAK društvo s ograničenom odgovornošću za usluge, OIB 42517734627</item>
    </izvorni_sadrzaj>
    <derivirana_varijabla naziv="DomainObject.Predmet.ProtuStrankaListNazivFormatedOIB_1">
      <item>ŠUMARAK društvo s ograničenom odgovornošću za usluge, OIB 42517734627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ŠUMARAK društvo s ograničenom odgovornošću za usluge</izvorni_sadrzaj>
    <derivirana_varijabla naziv="DomainObject.Predmet.ProtustrankaIDrugi_1">ŠUMARAK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ŠUMARAK društvo s ograničenom odgovornošću za usluge, OIB 42517734627, Put Firula 6, 21000 Split</izvorni_sadrzaj>
    <derivirana_varijabla naziv="DomainObject.Predmet.ProtustrankaIDrugiAdressOIB_1">ŠUMARAK društvo s ograničenom odgovornošću za usluge, OIB 42517734627, Put Firula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ŠUMARAK društvo s ograničenom odgovornošću za usluge</item>
      <item>FINANCIJSKA AGENCIJA, RC SPLIT</item>
    </izvorni_sadrzaj>
    <derivirana_varijabla naziv="DomainObject.Predmet.SudioniciListNaziv_1">
      <item>ŠUMARAK društvo s ograničenom odgovornošću za usluge</item>
      <item>FINANCIJSKA AGENCIJA, RC SPLIT</item>
    </derivirana_varijabla>
  </DomainObject.Predmet.SudioniciListNaziv>
  <DomainObject.Predmet.SudioniciListAdressOIB>
    <izvorni_sadrzaj>
      <item>ŠUMARAK društvo s ograničenom odgovornošću za usluge, OIB 42517734627, Put Firula 6,21000 Split</item>
      <item>FINANCIJSKA AGENCIJA, RC SPLIT, OIB 85821130368, Mažuranićevo šetalište 24 b,21000 Split</item>
    </izvorni_sadrzaj>
    <derivirana_varijabla naziv="DomainObject.Predmet.SudioniciListAdressOIB_1">
      <item>ŠUMARAK društvo s ograničenom odgovornošću za usluge, OIB 42517734627, Put Firula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42517734627</item>
      <item>, OIB 85821130368</item>
    </izvorni_sadrzaj>
    <derivirana_varijabla naziv="DomainObject.Predmet.SudioniciListNazivOIB_1">
      <item>, OIB 42517734627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St-76/2017-14</izvorni_sadrzaj>
    <derivirana_varijabla naziv="DomainObject.PredzadnjaOdlukaIzPredmeta.Oznaka_1">St-76/2017-14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2A400A-2CF6-425C-A8DC-606422AC82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1487</properties:Words>
  <properties:Characters>8482</properties:Characters>
  <properties:Lines>173</properties:Lines>
  <properties:Paragraphs>33</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2019-03-07T13:39:00Z</dcterms:created>
  <dc:creator>Katarina Mikulić</dc:creator>
  <cp:lastModifiedBy>Zrinka Ćosić</cp:lastModifiedBy>
  <cp:lastPrinted>2019-03-11T09:06:00Z</cp:lastPrinted>
  <dcterms:modified xmlns:xsi="http://www.w3.org/2001/XMLSchema-instance" xsi:type="dcterms:W3CDTF">2019-03-11T09:06:00Z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(St-76-2017 - rješenje - poziv vjerovnicima da uplate predujam, FINA podnijela POSP, zz postupio po čl. 17. i došao na ročište - 10.000,00 kn, FINA rezervirala sredstva, SZ (2015).docx)</vt:lpwstr>
  </prop:property>
  <prop:property name="CC_coloring" pid="4" fmtid="{D5CDD505-2E9C-101B-9397-08002B2CF9AE}">
    <vt:bool>false</vt:bool>
  </prop:property>
  <prop:property name="BrojStranica" pid="5" fmtid="{D5CDD505-2E9C-101B-9397-08002B2CF9AE}">
    <vt:i4>4</vt:i4>
  </prop:property>
</prop:Properties>
</file>