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18fa" w14:paraId="14018fa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954CFA" w:rsidP="00954CFA" w:rsidR="009D1583">
      <w:pPr>
        <w:pStyle w:val="Tijeloteksta"/>
        <w:tabs>
          <w:tab w:pos="709" w:val="left"/>
        </w:tabs>
      </w:pPr>
      <w:r>
        <w:tab/>
      </w:r>
      <w:r w:rsidR="007836B6" w:rsidRPr="007836B6">
        <w:t xml:space="preserve">Trgovački sud u Splitu, po stečajnoj sutkinji Ani Golub Gruić, </w:t>
      </w:r>
      <w:r w:rsidRPr="00954CFA">
        <w:t>u stečajnom postupku nad STEČAJNA MASA IZA JU-VE-MI d.o.o. u stečaju, OIB: 29852724463, Imotski, Kralja Tomislava 8</w:t>
      </w:r>
      <w:r w:rsidR="00153A32">
        <w:t>,</w:t>
      </w:r>
      <w:r w:rsidR="007836B6" w:rsidRPr="007836B6">
        <w:t xml:space="preserve"> dana </w:t>
      </w:r>
      <w:r>
        <w:t>1</w:t>
      </w:r>
      <w:r w:rsidR="00430273">
        <w:t>6</w:t>
      </w:r>
      <w:r>
        <w:t>. svibnja</w:t>
      </w:r>
      <w:r w:rsidR="00573052">
        <w:t xml:space="preserve"> 2017</w:t>
      </w:r>
      <w:r w:rsidR="007836B6"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153A32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</w:t>
      </w:r>
      <w:r w:rsidR="00153A32" w:rsidRPr="00153A32">
        <w:rPr>
          <w:bCs/>
        </w:rPr>
        <w:t>nekretnine</w:t>
      </w:r>
      <w:r w:rsidR="00A32A74">
        <w:rPr>
          <w:bCs/>
        </w:rPr>
        <w:t xml:space="preserve"> </w:t>
      </w:r>
      <w:r w:rsidR="00153A32" w:rsidRPr="00153A32">
        <w:rPr>
          <w:bCs/>
        </w:rPr>
        <w:t>označene kao</w:t>
      </w:r>
      <w:r w:rsidR="007B4175">
        <w:rPr>
          <w:bCs/>
        </w:rPr>
        <w:t xml:space="preserve"> </w:t>
      </w:r>
      <w:r w:rsidR="00954CFA" w:rsidRPr="00954CFA">
        <w:rPr>
          <w:bCs/>
        </w:rPr>
        <w:t>kat. čest. 1608/1 Z.U. 3482 K.O. Oroslavlje, uknjiženog prava vlasništva</w:t>
      </w:r>
      <w:r w:rsidR="00954CFA">
        <w:rPr>
          <w:bCs/>
        </w:rPr>
        <w:t xml:space="preserve"> </w:t>
      </w:r>
      <w:r w:rsidR="006B1577">
        <w:rPr>
          <w:bCs/>
        </w:rPr>
        <w:t>stečajnog</w:t>
      </w:r>
      <w:r w:rsidR="00937889">
        <w:rPr>
          <w:bCs/>
        </w:rPr>
        <w:t xml:space="preserve"> dužnika za cijelo</w:t>
      </w:r>
      <w:r w:rsidR="00A32A74">
        <w:rPr>
          <w:bCs/>
        </w:rPr>
        <w:t xml:space="preserve">, </w:t>
      </w:r>
      <w:r>
        <w:rPr>
          <w:bCs/>
        </w:rPr>
        <w:t xml:space="preserve">određuje se </w:t>
      </w:r>
      <w:r w:rsidRPr="00C160B7">
        <w:rPr>
          <w:bCs/>
        </w:rPr>
        <w:t>za</w:t>
      </w:r>
      <w:r w:rsidRPr="00CD0F20">
        <w:rPr>
          <w:bCs/>
        </w:rPr>
        <w:t xml:space="preserve"> </w:t>
      </w:r>
      <w:r w:rsidR="00A32A74">
        <w:rPr>
          <w:bCs/>
        </w:rPr>
        <w:t>dan</w:t>
      </w:r>
    </w:p>
    <w:p w:rsidRDefault="00954CFA" w:rsidP="00954CFA" w:rsidR="00CD0F20" w:rsidRPr="00CD0F20">
      <w:pPr>
        <w:pStyle w:val="Tijeloteksta"/>
        <w:numPr>
          <w:ilvl w:val="0"/>
          <w:numId w:val="6"/>
        </w:numPr>
        <w:tabs>
          <w:tab w:pos="709" w:val="left"/>
        </w:tabs>
        <w:spacing w:after="200" w:before="200"/>
        <w:jc w:val="center"/>
        <w:rPr>
          <w:bCs/>
        </w:rPr>
      </w:pPr>
      <w:r>
        <w:rPr>
          <w:bCs/>
        </w:rPr>
        <w:t>lipnja</w:t>
      </w:r>
      <w:r w:rsidR="00573052">
        <w:rPr>
          <w:bCs/>
        </w:rPr>
        <w:t xml:space="preserve"> 2017</w:t>
      </w:r>
      <w:r w:rsidR="00CD0F20" w:rsidRPr="00CD0F20">
        <w:rPr>
          <w:bCs/>
        </w:rPr>
        <w:t xml:space="preserve">. godine u </w:t>
      </w:r>
      <w:r>
        <w:rPr>
          <w:bCs/>
        </w:rPr>
        <w:t>09:3</w:t>
      </w:r>
      <w:r w:rsidR="00A32A74">
        <w:rPr>
          <w:bCs/>
        </w:rPr>
        <w:t>0</w:t>
      </w:r>
      <w:r w:rsidR="00CD0F20" w:rsidRPr="00CD0F20">
        <w:rPr>
          <w:bCs/>
        </w:rPr>
        <w:t xml:space="preserve"> sati,</w:t>
      </w:r>
    </w:p>
    <w:p w:rsidRDefault="00CD0F20" w:rsidP="00CD0F20" w:rsidR="00CD0F20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>u sudnici br. 20</w:t>
      </w:r>
      <w:r w:rsidR="007B4175">
        <w:rPr>
          <w:bCs/>
        </w:rPr>
        <w:t>4</w:t>
      </w:r>
      <w:r>
        <w:rPr>
          <w:bCs/>
        </w:rPr>
        <w:t>/II</w:t>
      </w:r>
      <w:r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954CFA">
        <w:t>1</w:t>
      </w:r>
      <w:r w:rsidR="00430273">
        <w:t>6</w:t>
      </w:r>
      <w:r w:rsidR="00954CFA">
        <w:t>. svibnja</w:t>
      </w:r>
      <w:r w:rsidR="00573052">
        <w:t xml:space="preserve"> 2017.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773DFE" w:rsidP="00773DFE" w:rsidR="00773DFE" w:rsidRPr="0037717E">
      <w:r w:rsidRPr="0037717E">
        <w:t>DNA:</w:t>
      </w:r>
    </w:p>
    <w:p w:rsidRDefault="00937889" w:rsidP="00773DFE" w:rsidR="00773DFE" w:rsidRPr="0037717E">
      <w:pPr>
        <w:pStyle w:val="Odlomakpopisa"/>
        <w:numPr>
          <w:ilvl w:val="0"/>
          <w:numId w:val="4"/>
        </w:numPr>
      </w:pPr>
      <w:r w:rsidRPr="0037717E">
        <w:t>stečajnom upravitelju</w:t>
      </w:r>
    </w:p>
    <w:p w:rsidRDefault="007E7EA0" w:rsidP="007C1574" w:rsidR="007C1574" w:rsidRPr="0037717E">
      <w:pPr>
        <w:pStyle w:val="Odlomakpopisa"/>
        <w:numPr>
          <w:ilvl w:val="0"/>
          <w:numId w:val="4"/>
        </w:numPr>
      </w:pPr>
      <w:r w:rsidRPr="0037717E">
        <w:t>Republika Hrvatska, Ministarstvo financija po ŽDO Split</w:t>
      </w:r>
    </w:p>
    <w:p w:rsidRDefault="00262E40" w:rsidP="007C1574" w:rsidR="00262E40" w:rsidRPr="0037717E">
      <w:pPr>
        <w:pStyle w:val="Odlomakpopisa"/>
        <w:numPr>
          <w:ilvl w:val="0"/>
          <w:numId w:val="4"/>
        </w:numPr>
      </w:pPr>
      <w:r w:rsidRPr="0037717E">
        <w:t>mrežna stranic</w:t>
      </w:r>
      <w:r w:rsidR="00CD0F20" w:rsidRPr="0037717E">
        <w:t>a</w:t>
      </w:r>
      <w:r w:rsidRPr="0037717E">
        <w:t xml:space="preserve"> e-Oglasna ploča sudova </w:t>
      </w:r>
    </w:p>
    <w:p w:rsidRDefault="00773DFE" w:rsidP="0067708B" w:rsidR="0067708B" w:rsidRPr="0037717E">
      <w:pPr>
        <w:pStyle w:val="Odlomakpopisa"/>
        <w:numPr>
          <w:ilvl w:val="0"/>
          <w:numId w:val="4"/>
        </w:numPr>
        <w:jc w:val="both"/>
      </w:pPr>
      <w:r w:rsidRPr="0037717E">
        <w:t>u spis</w:t>
      </w:r>
    </w:p>
    <w:sectPr w:rsidSect="00C160B7" w:rsidR="0067708B" w:rsidRPr="0037717E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A32">
          <w:rPr>
            <w:noProof/>
          </w:rPr>
          <w:t>2</w:t>
        </w:r>
        <w:r>
          <w:fldChar w:fldCharType="end"/>
        </w:r>
      </w:p>
    </w:sdtContent>
  </w:sdt>
  <w:p w:rsidRDefault="00153A32" w:rsidP="00C160B7" w:rsidR="0067708B" w:rsidRPr="00A36AA3">
    <w:pPr>
      <w:pStyle w:val="Zaglavlje"/>
      <w:jc w:val="right"/>
    </w:pPr>
    <w:r>
      <w:t>11. St-109</w:t>
    </w:r>
    <w:r w:rsidR="00C160B7">
      <w:t>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 xml:space="preserve">11. </w:t>
    </w:r>
    <w:r w:rsidR="00937889">
      <w:t>St-</w:t>
    </w:r>
    <w:r w:rsidR="00954CFA">
      <w:t>2016/2016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10050F6"/>
    <w:multiLevelType w:val="hybridMultilevel"/>
    <w:tmpl w:val="EA069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53A32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66DFF"/>
    <w:rsid w:val="00271CD0"/>
    <w:rsid w:val="002A1A1C"/>
    <w:rsid w:val="002A71D9"/>
    <w:rsid w:val="00336ED0"/>
    <w:rsid w:val="0037717E"/>
    <w:rsid w:val="00384F1F"/>
    <w:rsid w:val="003D5089"/>
    <w:rsid w:val="00404D35"/>
    <w:rsid w:val="00411741"/>
    <w:rsid w:val="00423E4A"/>
    <w:rsid w:val="00430273"/>
    <w:rsid w:val="0049028F"/>
    <w:rsid w:val="004E3C38"/>
    <w:rsid w:val="004F23C9"/>
    <w:rsid w:val="005166D4"/>
    <w:rsid w:val="0052542C"/>
    <w:rsid w:val="005528D4"/>
    <w:rsid w:val="00561F3C"/>
    <w:rsid w:val="00573052"/>
    <w:rsid w:val="005C3E8B"/>
    <w:rsid w:val="005F7B3C"/>
    <w:rsid w:val="006129AD"/>
    <w:rsid w:val="00617F09"/>
    <w:rsid w:val="0065361F"/>
    <w:rsid w:val="0067708B"/>
    <w:rsid w:val="00681A8F"/>
    <w:rsid w:val="006B1577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B4175"/>
    <w:rsid w:val="007C1574"/>
    <w:rsid w:val="007E7EA0"/>
    <w:rsid w:val="00817F47"/>
    <w:rsid w:val="0082680B"/>
    <w:rsid w:val="00852E72"/>
    <w:rsid w:val="0087415E"/>
    <w:rsid w:val="008C6EC4"/>
    <w:rsid w:val="009064D5"/>
    <w:rsid w:val="00935136"/>
    <w:rsid w:val="00937889"/>
    <w:rsid w:val="00946718"/>
    <w:rsid w:val="00954CFA"/>
    <w:rsid w:val="009D1583"/>
    <w:rsid w:val="00A05E62"/>
    <w:rsid w:val="00A23DAE"/>
    <w:rsid w:val="00A32A4B"/>
    <w:rsid w:val="00A32A74"/>
    <w:rsid w:val="00A36AA3"/>
    <w:rsid w:val="00A41783"/>
    <w:rsid w:val="00A6224E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50D6"/>
    <w:rsid w:val="00E23933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66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266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71B33-1F46-4440-9A3C-677DB9F40B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162</properties:Words>
  <properties:Characters>735</properties:Characters>
  <properties:Lines>38</properties:Lines>
  <properties:Paragraphs>20</properties:Paragraphs>
  <properties:TotalTime>41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2017-05-16T10:20:00Z</cp:lastPrinted>
  <dcterms:modified xmlns:xsi="http://www.w3.org/2001/XMLSchema-instance" xsi:type="dcterms:W3CDTF">2017-05-16T12:55:00Z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