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ae8c9" w14:paraId="88ae8c9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8A38BC">
        <w:rPr>
          <w:rStyle w:val="Strong"/>
          <w:b w:val="false"/>
        </w:rPr>
        <w:t>6</w:t>
      </w:r>
      <w:r w:rsidRPr="00EA5AA8">
        <w:rPr>
          <w:rStyle w:val="Strong"/>
          <w:b w:val="false"/>
        </w:rPr>
        <w:t xml:space="preserve"> St</w:t>
      </w:r>
      <w:r w:rsidR="00EA1A0E">
        <w:rPr>
          <w:rStyle w:val="Strong"/>
          <w:b w:val="false"/>
        </w:rPr>
        <w:t>-</w:t>
      </w:r>
      <w:r w:rsidR="00284D8C">
        <w:rPr>
          <w:rStyle w:val="Strong"/>
          <w:b w:val="false"/>
        </w:rPr>
        <w:t>2</w:t>
      </w:r>
      <w:r w:rsidR="00D621F1">
        <w:rPr>
          <w:rStyle w:val="Strong"/>
          <w:b w:val="false"/>
        </w:rPr>
        <w:t>4</w:t>
      </w:r>
      <w:r w:rsidR="00064760">
        <w:rPr>
          <w:rStyle w:val="Strong"/>
          <w:b w:val="false"/>
        </w:rPr>
        <w:t>9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C51B2A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064760">
        <w:t xml:space="preserve">VINO TRANSPORT </w:t>
      </w:r>
      <w:r w:rsidR="00D621F1">
        <w:t xml:space="preserve">društvo s ograničenom odgovornošću za usluge, </w:t>
      </w:r>
      <w:r w:rsidR="00064760">
        <w:t>Z</w:t>
      </w:r>
      <w:r w:rsidR="004218DD">
        <w:t>agreb</w:t>
      </w:r>
      <w:r w:rsidR="00C75AC9">
        <w:t>,</w:t>
      </w:r>
      <w:r w:rsidR="00064760">
        <w:t xml:space="preserve"> Oreškovićeva 8/1</w:t>
      </w:r>
      <w:r w:rsidR="004218DD">
        <w:t xml:space="preserve"> </w:t>
      </w:r>
      <w:r w:rsidR="00D621F1">
        <w:t>MB</w:t>
      </w:r>
      <w:r w:rsidR="00C36AFE">
        <w:t>S: 08</w:t>
      </w:r>
      <w:r w:rsidR="004218DD">
        <w:t>0</w:t>
      </w:r>
      <w:r w:rsidR="008B26B5">
        <w:t>221093</w:t>
      </w:r>
      <w:r w:rsidR="00C36AFE">
        <w:t xml:space="preserve">, OIB: </w:t>
      </w:r>
      <w:r w:rsidR="008B26B5">
        <w:t>41512779058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A7259A">
        <w:t>9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8B26B5">
        <w:t>VINO TRANSPORT društvo s ograničenom odgovornošću za usluge, Zagreb, Oreškovićeva 8/1 MBS: 080221093, OIB: 41512779058</w:t>
      </w:r>
      <w:r w:rsidR="0024756E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064760">
        <w:t>427</w:t>
      </w:r>
      <w:r w:rsidR="00C36AFE">
        <w:t>.</w:t>
      </w:r>
      <w:r w:rsidR="00064760">
        <w:t>658</w:t>
      </w:r>
      <w:r w:rsidR="008E7CE7">
        <w:t>,</w:t>
      </w:r>
      <w:r w:rsidR="00064760">
        <w:t>70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3333F3">
        <w:t>a</w:t>
      </w:r>
      <w:r w:rsidR="00EA1A0E">
        <w:t xml:space="preserve"> ovlašten</w:t>
      </w:r>
      <w:r w:rsidR="003333F3">
        <w:t>a</w:t>
      </w:r>
      <w:r w:rsidR="00EA1A0E">
        <w:t xml:space="preserve"> za zastupanje dužnika</w:t>
      </w:r>
      <w:r w:rsidR="003333F3">
        <w:t xml:space="preserve"> </w:t>
      </w:r>
      <w:r w:rsidR="008B26B5">
        <w:t>Jovo Banjac, Bosna i Hercegovina, Drinić, Banjci bb,</w:t>
      </w:r>
      <w:r w:rsidR="00284D8C">
        <w:t xml:space="preserve"> OIB</w:t>
      </w:r>
      <w:r w:rsidR="003333F3">
        <w:t xml:space="preserve">: </w:t>
      </w:r>
      <w:r w:rsidR="008B26B5">
        <w:t>67818123867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D621F1">
        <w:t>24</w:t>
      </w:r>
      <w:r w:rsidR="00064760">
        <w:t>9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A7259A">
        <w:t>9</w:t>
      </w:r>
      <w:r w:rsidR="008C1EC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STEČAJNA SUTKINJA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   Nada Roso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10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7D06" w:rsidR="00D07D06">
      <w:r>
        <w:separator/>
      </w:r>
    </w:p>
  </w:endnote>
  <w:endnote w:id="0" w:type="continuationSeparator">
    <w:p w:rsidRDefault="00D07D06" w:rsidR="00D07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7D06" w:rsidR="00D07D06">
      <w:r>
        <w:separator/>
      </w:r>
    </w:p>
  </w:footnote>
  <w:footnote w:id="0" w:type="continuationSeparator">
    <w:p w:rsidRDefault="00D07D06" w:rsidR="00D07D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D07D06" w:rsidR="00D07D06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2B8F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7259A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D6CE2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1C2B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1C2B8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1C2B8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B8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B8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1C2B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1C2B8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1C2B8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B8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B8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St-249/2017</izvorni_sadrzaj>
    <derivirana_varijabla naziv="DomainObject.Predmet.OznakaBroj_1">St-249/2017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VINO TRANSPORT d.o.o.</izvorni_sadrzaj>
    <derivirana_varijabla naziv="DomainObject.Predmet.ProtustrankaFormated_1">  VINO TRANSPORT d.o.o.</derivirana_varijabla>
  </DomainObject.Predmet.ProtustrankaFormated>
  <DomainObject.Predmet.ProtustrankaFormatedOIB>
    <izvorni_sadrzaj>  VINO TRANSPORT d.o.o., OIB 41512779058</izvorni_sadrzaj>
    <derivirana_varijabla naziv="DomainObject.Predmet.ProtustrankaFormatedOIB_1">  VINO TRANSPORT d.o.o., OIB 41512779058</derivirana_varijabla>
  </DomainObject.Predmet.ProtustrankaFormatedOIB>
  <DomainObject.Predmet.ProtustrankaFormatedWithAdress>
    <izvorni_sadrzaj> VINO TRANSPORT d.o.o., Oreškovićeva 8/1, 10000 Zagreb</izvorni_sadrzaj>
    <derivirana_varijabla naziv="DomainObject.Predmet.ProtustrankaFormatedWithAdress_1"> VINO TRANSPORT d.o.o., Oreškovićeva 8/1, 10000 Zagreb</derivirana_varijabla>
  </DomainObject.Predmet.ProtustrankaFormatedWithAdress>
  <DomainObject.Predmet.ProtustrankaFormatedWithAdressOIB>
    <izvorni_sadrzaj> VINO TRANSPORT d.o.o., OIB 41512779058, Oreškovićeva 8/1, 10000 Zagreb</izvorni_sadrzaj>
    <derivirana_varijabla naziv="DomainObject.Predmet.ProtustrankaFormatedWithAdressOIB_1"> VINO TRANSPORT d.o.o., OIB 41512779058, Oreškovićeva 8/1, 10000 Zagreb</derivirana_varijabla>
  </DomainObject.Predmet.ProtustrankaFormatedWithAdressOIB>
  <DomainObject.Predmet.ProtustrankaWithAdress>
    <izvorni_sadrzaj>VINO TRANSPORT d.o.o. Oreškovićeva 8/1, 10000 Zagreb</izvorni_sadrzaj>
    <derivirana_varijabla naziv="DomainObject.Predmet.ProtustrankaWithAdress_1">VINO TRANSPORT d.o.o. Oreškovićeva 8/1, 10000 Zagreb</derivirana_varijabla>
  </DomainObject.Predmet.ProtustrankaWithAdress>
  <DomainObject.Predmet.ProtustrankaWithAdressOIB>
    <izvorni_sadrzaj>VINO TRANSPORT d.o.o., OIB 41512779058, Oreškovićeva 8/1, 10000 Zagreb</izvorni_sadrzaj>
    <derivirana_varijabla naziv="DomainObject.Predmet.ProtustrankaWithAdressOIB_1">VINO TRANSPORT d.o.o., OIB 41512779058, Oreškovićeva 8/1, 10000 Zagreb</derivirana_varijabla>
  </DomainObject.Predmet.ProtustrankaWithAdressOIB>
  <DomainObject.Predmet.ProtustrankaNazivFormated>
    <izvorni_sadrzaj>VINO TRANSPORT d.o.o.</izvorni_sadrzaj>
    <derivirana_varijabla naziv="DomainObject.Predmet.ProtustrankaNazivFormated_1">VINO TRANSPORT d.o.o.</derivirana_varijabla>
  </DomainObject.Predmet.ProtustrankaNazivFormated>
  <DomainObject.Predmet.ProtustrankaNazivFormatedOIB>
    <izvorni_sadrzaj>VINO TRANSPORT d.o.o., OIB 41512779058</izvorni_sadrzaj>
    <derivirana_varijabla naziv="DomainObject.Predmet.ProtustrankaNazivFormatedOIB_1">VINO TRANSPORT d.o.o., OIB 41512779058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VINO TRANSPORT d.o.o.</item>
    </izvorni_sadrzaj>
    <derivirana_varijabla naziv="DomainObject.Predmet.ProtuStrankaListFormated_1">
      <item>VINO TRANSPORT d.o.o.</item>
    </derivirana_varijabla>
  </DomainObject.Predmet.ProtuStrankaListFormated>
  <DomainObject.Predmet.ProtuStrankaListFormatedOIB>
    <izvorni_sadrzaj>
      <item>VINO TRANSPORT d.o.o., OIB 41512779058</item>
    </izvorni_sadrzaj>
    <derivirana_varijabla naziv="DomainObject.Predmet.ProtuStrankaListFormatedOIB_1">
      <item>VINO TRANSPORT d.o.o., OIB 41512779058</item>
    </derivirana_varijabla>
  </DomainObject.Predmet.ProtuStrankaListFormatedOIB>
  <DomainObject.Predmet.ProtuStrankaListFormatedWithAdress>
    <izvorni_sadrzaj>
      <item>VINO TRANSPORT d.o.o., Oreškovićeva 8/1, 10000 Zagreb</item>
    </izvorni_sadrzaj>
    <derivirana_varijabla naziv="DomainObject.Predmet.ProtuStrankaListFormatedWithAdress_1">
      <item>VINO TRANSPORT d.o.o., Oreškovićeva 8/1, 10000 Zagreb</item>
    </derivirana_varijabla>
  </DomainObject.Predmet.ProtuStrankaListFormatedWithAdress>
  <DomainObject.Predmet.ProtuStrankaListFormatedWithAdressOIB>
    <izvorni_sadrzaj>
      <item>VINO TRANSPORT d.o.o., OIB 41512779058, Oreškovićeva 8/1, 10000 Zagreb</item>
    </izvorni_sadrzaj>
    <derivirana_varijabla naziv="DomainObject.Predmet.ProtuStrankaListFormatedWithAdressOIB_1">
      <item>VINO TRANSPORT d.o.o., OIB 41512779058, Oreškovićeva 8/1, 10000 Zagreb</item>
    </derivirana_varijabla>
  </DomainObject.Predmet.ProtuStrankaListFormatedWithAdressOIB>
  <DomainObject.Predmet.ProtuStrankaListNazivFormated>
    <izvorni_sadrzaj>
      <item>VINO TRANSPORT d.o.o.</item>
    </izvorni_sadrzaj>
    <derivirana_varijabla naziv="DomainObject.Predmet.ProtuStrankaListNazivFormated_1">
      <item>VINO TRANSPORT d.o.o.</item>
    </derivirana_varijabla>
  </DomainObject.Predmet.ProtuStrankaListNazivFormated>
  <DomainObject.Predmet.ProtuStrankaListNazivFormatedOIB>
    <izvorni_sadrzaj>
      <item>VINO TRANSPORT d.o.o., OIB 41512779058</item>
    </izvorni_sadrzaj>
    <derivirana_varijabla naziv="DomainObject.Predmet.ProtuStrankaListNazivFormatedOIB_1">
      <item>VINO TRANSPORT d.o.o., OIB 41512779058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VINO TRANSPORT d.o.o.</izvorni_sadrzaj>
    <derivirana_varijabla naziv="DomainObject.Predmet.ProtustrankaIDrugi_1">VINO TRANSPORT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VINO TRANSPORT d.o.o., OIB 41512779058, Oreškovićeva 8/1, 10000 Zagreb</izvorni_sadrzaj>
    <derivirana_varijabla naziv="DomainObject.Predmet.ProtustrankaIDrugiAdressOIB_1">VINO TRANSPORT d.o.o., OIB 41512779058, Oreškovićeva 8/1,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VINO TRANSPORT d.o.o.</item>
      <item>FINA Regionalni centar Zagreb</item>
    </izvorni_sadrzaj>
    <derivirana_varijabla naziv="DomainObject.Predmet.SudioniciListNaziv_1">
      <item>VINO TRANSPORT d.o.o.</item>
      <item>FINA Regionalni centar Zagreb</item>
    </derivirana_varijabla>
  </DomainObject.Predmet.SudioniciListNaziv>
  <DomainObject.Predmet.SudioniciListAdressOIB>
    <izvorni_sadrzaj>
      <item>VINO TRANSPORT d.o.o., OIB 41512779058, Oreškovićeva 8/1,10000 Zagreb</item>
      <item>FINA Regionalni centar Zagreb, OIB 85821130368, TRG SVIBANJSKIH ŽRTAVA 1995. 1,10000 Zagreb</item>
    </izvorni_sadrzaj>
    <derivirana_varijabla naziv="DomainObject.Predmet.SudioniciListAdressOIB_1">
      <item>VINO TRANSPORT d.o.o., OIB 41512779058, Oreškovićeva 8/1,10000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41512779058</item>
      <item>, OIB 85821130368</item>
    </izvorni_sadrzaj>
    <derivirana_varijabla naziv="DomainObject.Predmet.SudioniciListNazivOIB_1">
      <item>, OIB 41512779058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82D231-92D4-4ACC-A0DA-D91E9AE36A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2151</properties:Characters>
  <properties:Lines>50</properties:Lines>
  <properties:Paragraphs>16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2017-02-07T11:35:00Z</dcterms:created>
  <dc:creator>Korisnik</dc:creator>
  <cp:lastModifiedBy>Maja Videnović</cp:lastModifiedBy>
  <cp:lastPrinted>2016-10-17T08:57:00Z</cp:lastPrinted>
  <dcterms:modified xmlns:xsi="http://www.w3.org/2001/XMLSchema-instance" xsi:type="dcterms:W3CDTF">2017-02-09T07:19:00Z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