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0ddf" w14:paraId="75c0ddf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St-3766/16-9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Pr="00CE5B32">
        <w:t>PČELINJA SREĆA j.d.o.o. za proizvodnju, trgovinu i usluge, OIB:88062166468, Zagreb (Grad Zagreb), Božidara Magovca 60</w:t>
      </w:r>
      <w:r>
        <w:t>, dana 4. listopada 2017.</w:t>
      </w: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Pr="00CE5B32">
        <w:t>PČELINJA SREĆA j.d.o.o. za proizvodnju, trgovinu i usluge, OIB:88062166468, Zagreb (Grad Zagreb), Božidara Magovca 60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HR9223900011300000460, model 05, poziv na broj 376616.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>Financijska agencija, Regionalni centar Zagreb, podnijela je ovom sudu prijedlog za otvaranje stečajnog postupka nad dužnikom PČELINJA SREĆA j.d.o.o. za proizvodnju, trgovinu i usluge, OIB: 88062166468, Zagreb (Grad Zagreb), Božidara Magovca 60.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230 dana, u </w:t>
      </w:r>
      <w:r>
        <w:lastRenderedPageBreak/>
        <w:t xml:space="preserve">ukupnom iznosu od 51.237,72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17. srpnja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zastupnik dužnik iako uredno pozvani na ročište nisu pristupili, a isto tako nisu dostavili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11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3A4D0D" w:rsidP="003A4D0D" w:rsidR="003A4D0D">
      <w:pPr>
        <w:jc w:val="center"/>
      </w:pPr>
      <w:r>
        <w:t>U Zagrebu 4. listopada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3A4D0D" w:rsidR="003A4D0D">
      <w:r>
        <w:t>DNA:</w:t>
      </w:r>
    </w:p>
    <w:p w:rsidRDefault="003A4D0D" w:rsidP="003A4D0D" w:rsidR="003A4D0D">
      <w:pPr>
        <w:pStyle w:val="Odlomakpopisa"/>
        <w:numPr>
          <w:ilvl w:val="0"/>
          <w:numId w:val="2"/>
        </w:numPr>
      </w:pPr>
      <w:r>
        <w:t>e-Oglasna ploča</w:t>
      </w:r>
    </w:p>
    <w:p w:rsidRDefault="003A4D0D" w:rsidP="003A4D0D" w:rsidR="003A4D0D">
      <w:pPr>
        <w:pStyle w:val="Odlomakpopisa"/>
      </w:pPr>
    </w:p>
    <w:sectPr w:rsidSect="003A4D0D" w:rsidR="003A4D0D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A6C5E">
          <w:rPr>
            <w:noProof/>
          </w:rPr>
          <w:t>2</w:t>
        </w:r>
        <w:r>
          <w:fldChar w:fldCharType="end"/>
        </w:r>
      </w:sdtContent>
    </w:sdt>
    <w:r w:rsidR="0059707C">
      <w:tab/>
      <w:t>St-3766/16-9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3A4D0D"/>
    <w:rsid w:val="004A6C5E"/>
    <w:rsid w:val="0059707C"/>
    <w:rsid w:val="006036EA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C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C5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C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C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C5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C5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C5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C5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3766</izvorni_sadrzaj>
    <derivirana_varijabla naziv="DomainObject.Predmet.Broj_1">3766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St-3766/2016</izvorni_sadrzaj>
    <derivirana_varijabla naziv="DomainObject.Predmet.OznakaBroj_1">St-3766/2016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PČELINJA SREĆA j.d.o.o. za proizvodnju, trgovinu i usluge</izvorni_sadrzaj>
    <derivirana_varijabla naziv="DomainObject.Predmet.ProtustrankaFormated_1">  PČELINJA SREĆA j.d.o.o. za proizvodnju, trgovinu i usluge</derivirana_varijabla>
  </DomainObject.Predmet.ProtustrankaFormated>
  <DomainObject.Predmet.ProtustrankaFormatedOIB>
    <izvorni_sadrzaj>  PČELINJA SREĆA j.d.o.o. za proizvodnju, trgovinu i usluge, OIB 88062166468</izvorni_sadrzaj>
    <derivirana_varijabla naziv="DomainObject.Predmet.ProtustrankaFormatedOIB_1">  PČELINJA SREĆA j.d.o.o. za proizvodnju, trgovinu i usluge, OIB 88062166468</derivirana_varijabla>
  </DomainObject.Predmet.ProtustrankaFormatedOIB>
  <DomainObject.Predmet.ProtustrankaFormatedWithAdress>
    <izvorni_sadrzaj> PČELINJA SREĆA j.d.o.o. za proizvodnju, trgovinu i usluge, Božidara Magovca 60, 10000 Zagreb</izvorni_sadrzaj>
    <derivirana_varijabla naziv="DomainObject.Predmet.ProtustrankaFormatedWithAdress_1"> PČELINJA SREĆA j.d.o.o. za proizvodnju, trgovinu i usluge, Božidara Magovca 60, 10000 Zagreb</derivirana_varijabla>
  </DomainObject.Predmet.ProtustrankaFormatedWithAdress>
  <DomainObject.Predmet.ProtustrankaFormatedWithAdressOIB>
    <izvorni_sadrzaj> PČELINJA SREĆA j.d.o.o. za proizvodnju, trgovinu i usluge, OIB 88062166468, Božidara Magovca 60, 10000 Zagreb</izvorni_sadrzaj>
    <derivirana_varijabla naziv="DomainObject.Predmet.ProtustrankaFormatedWithAdressOIB_1"> PČELINJA SREĆA j.d.o.o. za proizvodnju, trgovinu i usluge, OIB 88062166468, Božidara Magovca 60, 10000 Zagreb</derivirana_varijabla>
  </DomainObject.Predmet.ProtustrankaFormatedWithAdressOIB>
  <DomainObject.Predmet.ProtustrankaWithAdress>
    <izvorni_sadrzaj>PČELINJA SREĆA j.d.o.o. za proizvodnju, trgovinu i usluge Božidara Magovca 60, 10000 Zagreb</izvorni_sadrzaj>
    <derivirana_varijabla naziv="DomainObject.Predmet.ProtustrankaWithAdress_1">PČELINJA SREĆA j.d.o.o. za proizvodnju, trgovinu i usluge Božidara Magovca 60, 10000 Zagreb</derivirana_varijabla>
  </DomainObject.Predmet.ProtustrankaWithAdress>
  <DomainObject.Predmet.ProtustrankaWithAdressOIB>
    <izvorni_sadrzaj>PČELINJA SREĆA j.d.o.o. za proizvodnju, trgovinu i usluge, OIB 88062166468, Božidara Magovca 60, 10000 Zagreb</izvorni_sadrzaj>
    <derivirana_varijabla naziv="DomainObject.Predmet.ProtustrankaWithAdressOIB_1">PČELINJA SREĆA j.d.o.o. za proizvodnju, trgovinu i usluge, OIB 88062166468, Božidara Magovca 60, 10000 Zagreb</derivirana_varijabla>
  </DomainObject.Predmet.ProtustrankaWithAdressOIB>
  <DomainObject.Predmet.ProtustrankaNazivFormated>
    <izvorni_sadrzaj>PČELINJA SREĆA j.d.o.o. za proizvodnju, trgovinu i usluge</izvorni_sadrzaj>
    <derivirana_varijabla naziv="DomainObject.Predmet.ProtustrankaNazivFormated_1">PČELINJA SREĆA j.d.o.o. za proizvodnju, trgovinu i usluge</derivirana_varijabla>
  </DomainObject.Predmet.ProtustrankaNazivFormated>
  <DomainObject.Predmet.ProtustrankaNazivFormatedOIB>
    <izvorni_sadrzaj>PČELINJA SREĆA j.d.o.o. za proizvodnju, trgovinu i usluge, OIB 88062166468</izvorni_sadrzaj>
    <derivirana_varijabla naziv="DomainObject.Predmet.ProtustrankaNazivFormatedOIB_1">PČELINJA SREĆA j.d.o.o. za proizvodnju, trgovinu i usluge, OIB 88062166468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PČELINJA SREĆA j.d.o.o. za proizvodnju, trgovinu i usluge</item>
    </izvorni_sadrzaj>
    <derivirana_varijabla naziv="DomainObject.Predmet.ProtuStrankaListFormated_1">
      <item>PČELINJA SREĆA j.d.o.o. za proizvodnju, trgovinu i usluge</item>
    </derivirana_varijabla>
  </DomainObject.Predmet.ProtuStrankaListFormated>
  <DomainObject.Predmet.ProtuStrankaListFormatedOIB>
    <izvorni_sadrzaj>
      <item>PČELINJA SREĆA j.d.o.o. za proizvodnju, trgovinu i usluge, OIB 88062166468</item>
    </izvorni_sadrzaj>
    <derivirana_varijabla naziv="DomainObject.Predmet.ProtuStrankaListFormatedOIB_1">
      <item>PČELINJA SREĆA j.d.o.o. za proizvodnju, trgovinu i usluge, OIB 88062166468</item>
    </derivirana_varijabla>
  </DomainObject.Predmet.ProtuStrankaListFormatedOIB>
  <DomainObject.Predmet.ProtuStrankaListFormatedWithAdress>
    <izvorni_sadrzaj>
      <item>PČELINJA SREĆA j.d.o.o. za proizvodnju, trgovinu i usluge, Božidara Magovca 60, 10000 Zagreb</item>
    </izvorni_sadrzaj>
    <derivirana_varijabla naziv="DomainObject.Predmet.ProtuStrankaListFormatedWithAdress_1">
      <item>PČELINJA SREĆA j.d.o.o. za proizvodnju, trgovinu i usluge, Božidara Magovca 60, 10000 Zagreb</item>
    </derivirana_varijabla>
  </DomainObject.Predmet.ProtuStrankaListFormatedWithAdress>
  <DomainObject.Predmet.ProtuStrankaListFormatedWithAdressOIB>
    <izvorni_sadrzaj>
      <item>PČELINJA SREĆA j.d.o.o. za proizvodnju, trgovinu i usluge, OIB 88062166468, Božidara Magovca 60, 10000 Zagreb</item>
    </izvorni_sadrzaj>
    <derivirana_varijabla naziv="DomainObject.Predmet.ProtuStrankaListFormatedWithAdressOIB_1">
      <item>PČELINJA SREĆA j.d.o.o. za proizvodnju, trgovinu i usluge, OIB 88062166468, Božidara Magovca 60, 10000 Zagreb</item>
    </derivirana_varijabla>
  </DomainObject.Predmet.ProtuStrankaListFormatedWithAdressOIB>
  <DomainObject.Predmet.ProtuStrankaListNazivFormated>
    <izvorni_sadrzaj>
      <item>PČELINJA SREĆA j.d.o.o. za proizvodnju, trgovinu i usluge</item>
    </izvorni_sadrzaj>
    <derivirana_varijabla naziv="DomainObject.Predmet.ProtuStrankaListNazivFormated_1">
      <item>PČELINJA SREĆA j.d.o.o. za proizvodnju, trgovinu i usluge</item>
    </derivirana_varijabla>
  </DomainObject.Predmet.ProtuStrankaListNazivFormated>
  <DomainObject.Predmet.ProtuStrankaListNazivFormatedOIB>
    <izvorni_sadrzaj>
      <item>PČELINJA SREĆA j.d.o.o. za proizvodnju, trgovinu i usluge, OIB 88062166468</item>
    </izvorni_sadrzaj>
    <derivirana_varijabla naziv="DomainObject.Predmet.ProtuStrankaListNazivFormatedOIB_1">
      <item>PČELINJA SREĆA j.d.o.o. za proizvodnju, trgovinu i usluge, OIB 88062166468</item>
    </derivirana_varijabla>
  </DomainObject.Predmet.ProtuStrankaListNazivFormatedOIB>
  <DomainObject.Predmet.OstaliListFormated>
    <izvorni_sadrzaj>
      <item>Kristijan Harjač</item>
    </izvorni_sadrzaj>
    <derivirana_varijabla naziv="DomainObject.Predmet.OstaliListFormated_1">
      <item>Kristijan Harjač</item>
    </derivirana_varijabla>
  </DomainObject.Predmet.OstaliListFormated>
  <DomainObject.Predmet.OstaliListFormatedOIB>
    <izvorni_sadrzaj>
      <item>Kristijan Harjač, OIB 25704666993</item>
    </izvorni_sadrzaj>
    <derivirana_varijabla naziv="DomainObject.Predmet.OstaliListFormatedOIB_1">
      <item>Kristijan Harjač, OIB 25704666993</item>
    </derivirana_varijabla>
  </DomainObject.Predmet.OstaliListFormatedOIB>
  <DomainObject.Predmet.OstaliListFormatedWithAdress>
    <izvorni_sadrzaj>
      <item>Kristijan Harjač, Božidara Magovca 60, 10000 Zagreb</item>
    </izvorni_sadrzaj>
    <derivirana_varijabla naziv="DomainObject.Predmet.OstaliListFormatedWithAdress_1">
      <item>Kristijan Harjač, Božidara Magovca 60, 10000 Zagreb</item>
    </derivirana_varijabla>
  </DomainObject.Predmet.OstaliListFormatedWithAdress>
  <DomainObject.Predmet.OstaliListFormatedWithAdressOIB>
    <izvorni_sadrzaj>
      <item>Kristijan Harjač, OIB 25704666993, Božidara Magovca 60, 10000 Zagreb</item>
    </izvorni_sadrzaj>
    <derivirana_varijabla naziv="DomainObject.Predmet.OstaliListFormatedWithAdressOIB_1">
      <item>Kristijan Harjač, OIB 25704666993, Božidara Magovca 60, 10000 Zagreb</item>
    </derivirana_varijabla>
  </DomainObject.Predmet.OstaliListFormatedWithAdressOIB>
  <DomainObject.Predmet.OstaliListNazivFormated>
    <izvorni_sadrzaj>
      <item>Kristijan Harjač</item>
    </izvorni_sadrzaj>
    <derivirana_varijabla naziv="DomainObject.Predmet.OstaliListNazivFormated_1">
      <item>Kristijan Harjač</item>
    </derivirana_varijabla>
  </DomainObject.Predmet.OstaliListNazivFormated>
  <DomainObject.Predmet.OstaliListNazivFormatedOIB>
    <izvorni_sadrzaj>
      <item>Kristijan Harjač, OIB 25704666993</item>
    </izvorni_sadrzaj>
    <derivirana_varijabla naziv="DomainObject.Predmet.OstaliListNazivFormatedOIB_1">
      <item>Kristijan Harjač, OIB 25704666993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PČELINJA SREĆA j.d.o.o. za proizvodnju, trgovinu i usluge</izvorni_sadrzaj>
    <derivirana_varijabla naziv="DomainObject.Predmet.ProtustrankaIDrugi_1">PČELINJA SREĆA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PČELINJA SREĆA j.d.o.o. za proizvodnju, trgovinu i usluge, OIB 88062166468, Božidara Magovca 60, 10000 Zagreb</izvorni_sadrzaj>
    <derivirana_varijabla naziv="DomainObject.Predmet.ProtustrankaIDrugiAdressOIB_1">PČELINJA SREĆA j.d.o.o. za proizvodnju, trgovinu i usluge, OIB 88062166468, Božidara Magovca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PČELINJA SREĆA j.d.o.o. za proizvodnju, trgovinu i usluge</item>
      <item>Kristijan Harjač</item>
    </izvorni_sadrzaj>
    <derivirana_varijabla naziv="DomainObject.Predmet.SudioniciListNaziv_1">
      <item>FINA Regionalni centar Zagreb</item>
      <item>PČELINJA SREĆA j.d.o.o. za proizvodnju, trgovinu i usluge</item>
      <item>Kristijan Harjač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PČELINJA SREĆA j.d.o.o. za proizvodnju, trgovinu i usluge, OIB 88062166468, Božidara Magovca 60,10000 Zagreb</item>
      <item>Kristijan Harjač, OIB 25704666993, Božidara Magovca 60,10000 Zagreb</item>
    </izvorni_sadrzaj>
    <derivirana_varijabla naziv="DomainObject.Predmet.SudioniciListAdressOIB_1">
      <item>FINA Regionalni centar Zagreb, OIB 85821130368, Trg svibanjskih žrtava 1995. br. 1,10000 Zagreb</item>
      <item>PČELINJA SREĆA j.d.o.o. za proizvodnju, trgovinu i usluge, OIB 88062166468, Božidara Magovca 60,10000 Zagreb</item>
      <item>Kristijan Harjač, OIB 25704666993, Božidara Magovca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88062166468</item>
      <item>, OIB 25704666993</item>
    </izvorni_sadrzaj>
    <derivirana_varijabla naziv="DomainObject.Predmet.SudioniciListNazivOIB_1">
      <item>, OIB 85821130368</item>
      <item>, OIB 88062166468</item>
      <item>, OIB 25704666993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5164</properties:Characters>
  <properties:Lines>98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2017-10-04T08:17:00Z</dcterms:created>
  <dc:creator>Valentina Kranjčić</dc:creator>
  <cp:lastModifiedBy>Valentina Kranjčić</cp:lastModifiedBy>
  <cp:lastPrinted>2017-10-04T08:19:00Z</cp:lastPrinted>
  <dcterms:modified xmlns:xsi="http://www.w3.org/2001/XMLSchema-instance" xsi:type="dcterms:W3CDTF">2017-10-04T11:04:00Z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