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d232" w14:paraId="414d23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906806">
        <w:rPr>
          <w:rFonts w:hAnsi="Times New Roman" w:ascii="Times New Roman"/>
          <w:szCs w:val="24"/>
          <w:lang w:val="hr-HR"/>
        </w:rPr>
        <w:t>GRAFIČKI LABORATORIJ d.o.o., Pustodol Začretski 18 c, 49223 Sveti Križ Začretje, OIB 83771329187</w:t>
      </w:r>
      <w:r w:rsidR="00AD7C51">
        <w:rPr>
          <w:rFonts w:hAnsi="Times New Roman" w:ascii="Times New Roman"/>
          <w:szCs w:val="24"/>
          <w:lang w:val="hr-HR"/>
        </w:rPr>
        <w:t>,</w:t>
      </w:r>
      <w:r w:rsidR="00906806">
        <w:rPr>
          <w:rFonts w:hAnsi="Times New Roman" w:ascii="Times New Roman"/>
          <w:szCs w:val="24"/>
          <w:lang w:val="hr-HR"/>
        </w:rPr>
        <w:t xml:space="preserve">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AD7C51">
        <w:rPr>
          <w:rFonts w:hAnsi="Times New Roman" w:ascii="Times New Roman"/>
          <w:szCs w:val="24"/>
          <w:lang w:val="hr-HR"/>
        </w:rPr>
        <w:t xml:space="preserve"> 25</w:t>
      </w:r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AD7C51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906806">
        <w:rPr>
          <w:rFonts w:hAnsi="Times New Roman" w:ascii="Times New Roman"/>
          <w:szCs w:val="24"/>
          <w:lang w:val="hr-HR"/>
        </w:rPr>
        <w:t xml:space="preserve">GRAFIČKI LABORATORIJ d.o.o., Pustodol Začretski 18 c, 49223 Sveti Križ Začretje, OIB 83771329187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906806">
        <w:rPr>
          <w:rFonts w:hAnsi="Times New Roman" w:ascii="Times New Roman"/>
          <w:szCs w:val="24"/>
          <w:lang w:val="hr-HR"/>
        </w:rPr>
        <w:t>GRAFIČKI LABORATORIJ d.o.o., Pustodol Začretski 18 c, 49223 Sveti Križ Začretje, OIB 83771329187.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906806">
        <w:rPr>
          <w:rFonts w:hAnsi="Times New Roman" w:ascii="Times New Roman"/>
          <w:szCs w:val="24"/>
          <w:lang w:val="hr-HR"/>
        </w:rPr>
        <w:t>u neprekinutom razdoblju od 771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906806">
        <w:rPr>
          <w:rFonts w:hAnsi="Times New Roman" w:ascii="Times New Roman"/>
          <w:szCs w:val="24"/>
          <w:lang w:val="hr-HR"/>
        </w:rPr>
        <w:t>va za plaćanje iznosi 14.921.978,89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D7C51" w:rsidR="00EC322B" w:rsidRPr="009B78F5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AD7C51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AD7C51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906806">
        <w:rPr>
          <w:rFonts w:hAnsi="Times New Roman" w:ascii="Times New Roman"/>
          <w:lang w:val="hr-HR"/>
        </w:rPr>
        <w:t>-8771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906806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06806">
        <w:rPr>
          <w:rFonts w:hAnsi="Times New Roman" w:ascii="Times New Roman"/>
          <w:lang w:val="hr-HR"/>
        </w:rPr>
        <w:t xml:space="preserve"> 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AD7C51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AD7C51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AD7C51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AD7C51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AD7C51" w:rsidP="00AD7C51" w:rsidR="00AD7C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7C51" w:rsidP="00AD7C51" w:rsidR="00AD7C51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AD7C51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AD7C51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25. kolovoza</w:t>
      </w:r>
      <w:r w:rsidR="00B775FE"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AD7C51">
        <w:rPr>
          <w:rFonts w:hAnsi="Times New Roman" w:ascii="Times New Roman"/>
          <w:lang w:val="hr-HR"/>
        </w:rPr>
        <w:t xml:space="preserve">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D7C51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7C51" w:rsidP="007F0C2B" w:rsidR="00AD7C5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D7C51" w:rsidP="007F0C2B" w:rsidR="00AD7C5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3517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3517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E3517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35172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35172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62D" w:rsidP="00DB4528" w:rsidR="008F362D">
      <w:r>
        <w:separator/>
      </w:r>
    </w:p>
  </w:endnote>
  <w:endnote w:id="0" w:type="continuationSeparator">
    <w:p w:rsidRDefault="008F362D" w:rsidP="00DB4528" w:rsidR="008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62D" w:rsidP="00DB4528" w:rsidR="008F362D">
      <w:r>
        <w:separator/>
      </w:r>
    </w:p>
  </w:footnote>
  <w:footnote w:id="0" w:type="continuationSeparator">
    <w:p w:rsidRDefault="008F362D" w:rsidP="00DB4528" w:rsidR="008F3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51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906806">
      <w:rPr>
        <w:rFonts w:hAnsi="Times New Roman" w:ascii="Times New Roman"/>
        <w:lang w:val="hr-HR"/>
      </w:rPr>
      <w:t>8771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906806">
      <w:rPr>
        <w:rFonts w:hAnsi="Times New Roman" w:ascii="Times New Roman"/>
        <w:lang w:val="hr-HR"/>
      </w:rPr>
      <w:t>8771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8F362D"/>
    <w:rsid w:val="00906806"/>
    <w:rsid w:val="00932D82"/>
    <w:rsid w:val="00972823"/>
    <w:rsid w:val="00997BA9"/>
    <w:rsid w:val="009B78F5"/>
    <w:rsid w:val="00A116B4"/>
    <w:rsid w:val="00A95334"/>
    <w:rsid w:val="00AB7883"/>
    <w:rsid w:val="00AD7C51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F6AEF"/>
    <w:rsid w:val="00E35172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C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C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C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C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C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C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C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C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8771</izvorni_sadrzaj>
    <derivirana_varijabla naziv="DomainObject.Predmet.Broj_1">8771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St-8771/2015</izvorni_sadrzaj>
    <derivirana_varijabla naziv="DomainObject.Predmet.OznakaBroj_1">St-8771/2015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LABORATORIJ d.o.o.</item>
    </izvorni_sadrzaj>
    <derivirana_varijabla naziv="DomainObject.Predmet.SudioniciListNaziv_1">
      <item>FINA Regionalni centar Zagreb</item>
      <item>GRAFIČKI LABORATORIJ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GRAFIČKI LABORATORIJ d.o.o., OIB 83771329187, Pustodol Začretski 18/c,49223 Sveti Križ Začretje</item>
    </izvorni_sadrzaj>
    <derivirana_varijabla naziv="DomainObject.Predmet.SudioniciListAdressOIB_1">
      <item>FINA Regionalni centar Zagreb, OIB 85821130368, Trg svibanjskih žrtava 1995. 1,10000 Zagreb</item>
      <item>GRAFIČKI LABORATORIJ d.o.o., OIB 83771329187, Pustodol Začretski 18/c,49223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83771329187</item>
    </izvorni_sadrzaj>
    <derivirana_varijabla naziv="DomainObject.Predmet.SudioniciListNazivOIB_1">
      <item>, OIB 85821130368</item>
      <item>, OIB 83771329187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2479</properties:Characters>
  <properties:Lines>77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2016-09-02T08:22:00Z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