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eb67a" w14:paraId="54eb67a" w:rsidRDefault="00B35AB8" w:rsidR="00B35AB8">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714508" w:rsidP="00AD5A11" w:rsidR="00714508">
            <w:pPr>
              <w:jc w:val="center"/>
              <w:rPr>
                <w:sz w:val="24"/>
              </w:rPr>
            </w:pPr>
          </w:p>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35AB8" w:rsidP="00AD5A11" w:rsidR="00B35AB8">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BD3202" w:rsidP="00714508" w:rsidR="00A06BAD">
      <w:pPr>
        <w:jc w:val="right"/>
      </w:pPr>
      <w:r>
        <w:t>Poslovni broj: 4.</w:t>
      </w:r>
      <w:r w:rsidR="00A06BAD" w:rsidRPr="001A4844">
        <w:t>St-</w:t>
      </w:r>
      <w:r>
        <w:t>11/2018-5</w:t>
      </w:r>
    </w:p>
    <w:p w:rsidRDefault="00714508" w:rsidP="00A06BAD" w:rsidR="00714508">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BC73CD" w:rsidP="00714508" w:rsidR="003655A0" w:rsidRPr="00714508">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00BD3202" w:rsidRPr="002F4099">
        <w:t>SL</w:t>
      </w:r>
      <w:r w:rsidR="00BD3202">
        <w:t>OBODNI POMORSKI PRIJEVOZ d.o.o., Senjska 18, Split, OIB: 50087117868</w:t>
      </w:r>
      <w:r>
        <w:t xml:space="preserve">, </w:t>
      </w:r>
      <w:r w:rsidR="00714508">
        <w:t>15. listopada</w:t>
      </w:r>
      <w:r>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BD3202" w:rsidRPr="002F4099">
        <w:rPr>
          <w:rFonts w:cs="Times New Roman"/>
          <w:szCs w:val="24"/>
        </w:rPr>
        <w:t xml:space="preserve">Dean Mladineo, </w:t>
      </w:r>
      <w:r w:rsidR="00BD3202">
        <w:rPr>
          <w:rFonts w:cs="Times New Roman"/>
          <w:szCs w:val="24"/>
        </w:rPr>
        <w:t>Viška 24</w:t>
      </w:r>
      <w:r w:rsidR="00BD3202" w:rsidRPr="002F4099">
        <w:rPr>
          <w:rFonts w:cs="Times New Roman"/>
          <w:szCs w:val="24"/>
        </w:rPr>
        <w:t>, Split, OIB: 17284876732</w:t>
      </w:r>
      <w:r w:rsidR="00BD3202">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D3202">
        <w:t>11</w:t>
      </w:r>
      <w:r>
        <w:t>-</w:t>
      </w:r>
      <w:r w:rsidR="00BD3202">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D3202">
        <w:t>11</w:t>
      </w:r>
      <w:r>
        <w:t>-</w:t>
      </w:r>
      <w:r w:rsidR="00BD3202">
        <w:t>2018</w:t>
      </w:r>
      <w:r>
        <w:t>.</w:t>
      </w:r>
    </w:p>
    <w:p w:rsidRDefault="003655A0" w:rsidP="00A06BAD" w:rsidR="003655A0">
      <w:pPr>
        <w:jc w:val="both"/>
      </w:pPr>
    </w:p>
    <w:p w:rsidRDefault="003655A0" w:rsidP="00BD3202"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B35AB8" w:rsidP="003655A0" w:rsidR="00B35AB8">
      <w:pPr>
        <w:jc w:val="center"/>
      </w:pPr>
    </w:p>
    <w:p w:rsidRDefault="003655A0" w:rsidP="00BD3202" w:rsidR="003655A0">
      <w:pPr>
        <w:jc w:val="center"/>
      </w:pPr>
      <w:r>
        <w:t>Obrazloženje</w:t>
      </w:r>
    </w:p>
    <w:p w:rsidRDefault="0027248E" w:rsidP="0027248E" w:rsidR="0027248E">
      <w:pPr>
        <w:jc w:val="center"/>
        <w:rPr>
          <w:b/>
        </w:rPr>
      </w:pPr>
    </w:p>
    <w:p w:rsidRDefault="00BD3202" w:rsidP="00BD3202" w:rsidR="00BD3202">
      <w:pPr>
        <w:ind w:firstLine="708"/>
        <w:jc w:val="both"/>
      </w:pPr>
      <w:r>
        <w:t xml:space="preserve">Predlagatelj Financijska agencija, Regionalni centar Split, Podružnica Split je prijedlogom zaprimljenim na Trgovačkom sudu u Splitu, dana 4. siječnja 2018. predložio otvaranje stečajnog postupka nad dužnikom </w:t>
      </w:r>
      <w:r w:rsidRPr="002F4099">
        <w:t>SLOBODNI POMORSKI PRIJEVOZ d.o.o., Senjska 18, Split, OIB: 50087117868</w:t>
      </w:r>
      <w:r>
        <w:t>.</w:t>
      </w:r>
    </w:p>
    <w:p w:rsidRDefault="00BD3202" w:rsidP="00BD3202" w:rsidR="00BD3202">
      <w:pPr>
        <w:ind w:left="708"/>
        <w:jc w:val="both"/>
      </w:pPr>
    </w:p>
    <w:p w:rsidRDefault="00BD3202" w:rsidP="00BD3202" w:rsidR="00BD3202">
      <w:pPr>
        <w:ind w:firstLine="708"/>
        <w:jc w:val="both"/>
      </w:pPr>
      <w:r>
        <w:t xml:space="preserve">U prijedlogu se u bitnome navodi da dužnik na dan 28. prosinca 2017. u Očevidniku redoslijeda osnova za plaćanje ima evidentirane neizvršene osnove za plaćanje u neprekinutom razdoblju od 120 dana, u ukupnom iznosu od 228.578,42 kuna, te da prema podacima HZMO ima jednog zaposlenog, kao i da predlagatelj ne raspolaže drugim podacima o imovini dužnika. </w:t>
      </w:r>
    </w:p>
    <w:p w:rsidRDefault="00BC73CD" w:rsidP="003655A0" w:rsidR="00BC73CD">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2840BB">
        <w:t>11/2018</w:t>
      </w:r>
      <w:r w:rsidRPr="007224A6">
        <w:t xml:space="preserve"> od</w:t>
      </w:r>
      <w:r w:rsidRPr="00702A5E">
        <w:rPr>
          <w:b/>
        </w:rPr>
        <w:t xml:space="preserve"> </w:t>
      </w:r>
      <w:r w:rsidR="00714508">
        <w:t>15.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2840BB" w:rsidRPr="002F4099">
        <w:rPr>
          <w:rFonts w:cs="Times New Roman"/>
          <w:szCs w:val="24"/>
        </w:rPr>
        <w:t>Dean Mladineo</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14508">
        <w:t>podnijela</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2840BB" w:rsidRPr="002F4099">
        <w:rPr>
          <w:rFonts w:cs="Times New Roman"/>
          <w:szCs w:val="24"/>
        </w:rPr>
        <w:t>Dean</w:t>
      </w:r>
      <w:r w:rsidR="002840BB">
        <w:rPr>
          <w:rFonts w:cs="Times New Roman"/>
          <w:szCs w:val="24"/>
        </w:rPr>
        <w:t>a</w:t>
      </w:r>
      <w:r w:rsidR="002840BB" w:rsidRPr="002F4099">
        <w:rPr>
          <w:rFonts w:cs="Times New Roman"/>
          <w:szCs w:val="24"/>
        </w:rPr>
        <w:t xml:space="preserve"> Mladineo</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714508">
        <w:t>,</w:t>
      </w:r>
      <w:r w:rsidR="00CE3362">
        <w:t xml:space="preserve"> </w:t>
      </w:r>
      <w:r w:rsidR="00714508">
        <w:t>15. listopada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36D06" w:rsidP="00464723" w:rsidR="003655A0">
      <w:pPr>
        <w:pStyle w:val="Tijeloteksta"/>
        <w:tabs>
          <w:tab w:pos="1276" w:val="left"/>
        </w:tabs>
        <w:ind w:left="6372"/>
        <w:jc w:val="center"/>
      </w:pPr>
      <w:r>
        <w:t>Katarina Mikulić,v.r.</w:t>
      </w:r>
    </w:p>
    <w:p w:rsidRDefault="00436D06" w:rsidP="0071700F" w:rsidR="00436D0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36D06" w:rsidP="0071700F" w:rsidR="00436D0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36D06" w:rsidP="00464723" w:rsidR="00436D06">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714508">
          <w:t xml:space="preserve">       </w:t>
        </w:r>
        <w:r>
          <w:fldChar w:fldCharType="begin"/>
        </w:r>
        <w:r>
          <w:instrText>PAGE   \* MERGEFORMAT</w:instrText>
        </w:r>
        <w:r>
          <w:fldChar w:fldCharType="separate"/>
        </w:r>
        <w:r w:rsidR="00436D06">
          <w:rPr>
            <w:noProof/>
          </w:rPr>
          <w:t>3</w:t>
        </w:r>
        <w:r>
          <w:fldChar w:fldCharType="end"/>
        </w:r>
      </w:sdtContent>
    </w:sdt>
    <w:r>
      <w:tab/>
    </w:r>
    <w:r w:rsidR="00A06BAD">
      <w:tab/>
    </w:r>
    <w:r w:rsidR="00A06BAD">
      <w:tab/>
    </w:r>
    <w:r w:rsidR="00A06BAD" w:rsidRPr="001A4844">
      <w:t>Pos</w:t>
    </w:r>
    <w:r w:rsidR="00714508">
      <w:t>lovni broj: 4.</w:t>
    </w:r>
    <w:r w:rsidR="00A06BAD" w:rsidRPr="001A4844">
      <w:t>St-</w:t>
    </w:r>
    <w:r w:rsidR="00BD3202">
      <w:t>11/2018-5</w:t>
    </w:r>
  </w:p>
  <w:p w:rsidRDefault="00436D06"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7248E"/>
    <w:rsid w:val="002840BB"/>
    <w:rsid w:val="002C285B"/>
    <w:rsid w:val="00352C5B"/>
    <w:rsid w:val="003655A0"/>
    <w:rsid w:val="003C2F22"/>
    <w:rsid w:val="00417EA6"/>
    <w:rsid w:val="00436D06"/>
    <w:rsid w:val="00464723"/>
    <w:rsid w:val="00495E55"/>
    <w:rsid w:val="00704768"/>
    <w:rsid w:val="00714508"/>
    <w:rsid w:val="0071519E"/>
    <w:rsid w:val="00721F2B"/>
    <w:rsid w:val="007F7A84"/>
    <w:rsid w:val="00814EDB"/>
    <w:rsid w:val="00815142"/>
    <w:rsid w:val="00853B3E"/>
    <w:rsid w:val="00884CE9"/>
    <w:rsid w:val="008F5B2C"/>
    <w:rsid w:val="00981D37"/>
    <w:rsid w:val="00A06BAD"/>
    <w:rsid w:val="00A51DE9"/>
    <w:rsid w:val="00AA01F5"/>
    <w:rsid w:val="00B35AB8"/>
    <w:rsid w:val="00B7506F"/>
    <w:rsid w:val="00BC73CD"/>
    <w:rsid w:val="00BD3202"/>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36D06"/>
    <w:rPr>
      <w:color w:val="808080"/>
      <w:bdr w:space="0" w:sz="0" w:color="auto" w:val="none"/>
      <w:shd w:fill="auto" w:color="auto" w:val="clear"/>
    </w:rPr>
  </w:style>
  <w:style w:customStyle="true" w:styleId="eSPISCCParagraphDefaultFont" w:type="character">
    <w:name w:val="eSPIS_CC_Paragraph Default Font"/>
    <w:basedOn w:val="Zadanifontodlomka"/>
    <w:rsid w:val="00436D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D06"/>
    <w:rPr>
      <w:bdr w:space="0" w:sz="0" w:color="auto" w:val="none"/>
      <w:shd w:fill="FFFFCC" w:color="auto" w:val="clear"/>
      <w:lang w:val="hr-HR"/>
    </w:rPr>
  </w:style>
  <w:style w:customStyle="true" w:styleId="PozadinaSvijetloCrvena" w:type="character">
    <w:name w:val="Pozadina_SvijetloCrvena"/>
    <w:basedOn w:val="eSPISCCParagraphDefaultFont"/>
    <w:rsid w:val="00436D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D0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36D0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36D06"/>
    <w:rPr>
      <w:color w:val="808080"/>
      <w:bdr w:color="auto" w:space="0" w:sz="0" w:val="none"/>
      <w:shd w:color="auto" w:fill="auto" w:val="clear"/>
    </w:rPr>
  </w:style>
  <w:style w:customStyle="1" w:styleId="eSPISCCParagraphDefaultFont" w:type="character">
    <w:name w:val="eSPIS_CC_Paragraph Default Font"/>
    <w:basedOn w:val="Zadanifontodlomka"/>
    <w:rsid w:val="00436D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D06"/>
    <w:rPr>
      <w:bdr w:color="auto" w:space="0" w:sz="0" w:val="none"/>
      <w:shd w:color="auto" w:fill="FFFFCC" w:val="clear"/>
      <w:lang w:val="hr-HR"/>
    </w:rPr>
  </w:style>
  <w:style w:customStyle="1" w:styleId="PozadinaSvijetloCrvena" w:type="character">
    <w:name w:val="Pozadina_SvijetloCrvena"/>
    <w:basedOn w:val="eSPISCCParagraphDefaultFont"/>
    <w:rsid w:val="00436D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D0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36D0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St-11/2018</izvorni_sadrzaj>
    <derivirana_varijabla naziv="DomainObject.Predmet.OznakaBroj_1">St-11/2018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SLOBODNI POMORSKI PRIJEVOZ d.o.o. za obalni i međunarodni pomorski prijevoz</izvorni_sadrzaj>
    <derivirana_varijabla naziv="DomainObject.Predmet.ProtustrankaFormated_1">  SLOBODNI POMORSKI PRIJEVOZ d.o.o. za obalni i međunarodni pomorski prijevoz</derivirana_varijabla>
  </DomainObject.Predmet.ProtustrankaFormated>
  <DomainObject.Predmet.ProtustrankaFormatedOIB>
    <izvorni_sadrzaj>  SLOBODNI POMORSKI PRIJEVOZ d.o.o. za obalni i međunarodni pomorski prijevoz, OIB 50087117868</izvorni_sadrzaj>
    <derivirana_varijabla naziv="DomainObject.Predmet.ProtustrankaFormatedOIB_1">  SLOBODNI POMORSKI PRIJEVOZ d.o.o. za obalni i međunarodni pomorski prijevoz, OIB 50087117868</derivirana_varijabla>
  </DomainObject.Predmet.ProtustrankaFormatedOIB>
  <DomainObject.Predmet.ProtustrankaFormatedWithAdress>
    <izvorni_sadrzaj> SLOBODNI POMORSKI PRIJEVOZ d.o.o. za obalni i međunarodni pomorski prijevoz, Senjska 18, 21000 Split</izvorni_sadrzaj>
    <derivirana_varijabla naziv="DomainObject.Predmet.ProtustrankaFormatedWithAdress_1"> SLOBODNI POMORSKI PRIJEVOZ d.o.o. za obalni i međunarodni pomorski prijevoz, Senjska 18, 21000 Split</derivirana_varijabla>
  </DomainObject.Predmet.ProtustrankaFormatedWithAdress>
  <DomainObject.Predmet.ProtustrankaFormatedWithAdressOIB>
    <izvorni_sadrzaj> SLOBODNI POMORSKI PRIJEVOZ d.o.o. za obalni i međunarodni pomorski prijevoz, OIB 50087117868, Senjska 18, 21000 Split</izvorni_sadrzaj>
    <derivirana_varijabla naziv="DomainObject.Predmet.ProtustrankaFormatedWithAdressOIB_1"> SLOBODNI POMORSKI PRIJEVOZ d.o.o. za obalni i međunarodni pomorski prijevoz, OIB 50087117868, Senjska 18, 21000 Split</derivirana_varijabla>
  </DomainObject.Predmet.ProtustrankaFormatedWithAdressOIB>
  <DomainObject.Predmet.ProtustrankaWithAdress>
    <izvorni_sadrzaj>SLOBODNI POMORSKI PRIJEVOZ d.o.o. za obalni i međunarodni pomorski prijevoz Senjska 18, 21000 Split</izvorni_sadrzaj>
    <derivirana_varijabla naziv="DomainObject.Predmet.ProtustrankaWithAdress_1">SLOBODNI POMORSKI PRIJEVOZ d.o.o. za obalni i međunarodni pomorski prijevoz Senjska 18, 21000 Split</derivirana_varijabla>
  </DomainObject.Predmet.ProtustrankaWithAdress>
  <DomainObject.Predmet.ProtustrankaWithAdressOIB>
    <izvorni_sadrzaj>SLOBODNI POMORSKI PRIJEVOZ d.o.o. za obalni i međunarodni pomorski prijevoz, OIB 50087117868, Senjska 18, 21000 Split</izvorni_sadrzaj>
    <derivirana_varijabla naziv="DomainObject.Predmet.ProtustrankaWithAdressOIB_1">SLOBODNI POMORSKI PRIJEVOZ d.o.o. za obalni i međunarodni pomorski prijevoz, OIB 50087117868, Senjska 18, 21000 Split</derivirana_varijabla>
  </DomainObject.Predmet.ProtustrankaWithAdressOIB>
  <DomainObject.Predmet.ProtustrankaNazivFormated>
    <izvorni_sadrzaj>SLOBODNI POMORSKI PRIJEVOZ d.o.o. za obalni i međunarodni pomorski prijevoz</izvorni_sadrzaj>
    <derivirana_varijabla naziv="DomainObject.Predmet.ProtustrankaNazivFormated_1">SLOBODNI POMORSKI PRIJEVOZ d.o.o. za obalni i međunarodni pomorski prijevoz</derivirana_varijabla>
  </DomainObject.Predmet.ProtustrankaNazivFormated>
  <DomainObject.Predmet.ProtustrankaNazivFormatedOIB>
    <izvorni_sadrzaj>SLOBODNI POMORSKI PRIJEVOZ d.o.o. za obalni i međunarodni pomorski prijevoz, OIB 50087117868</izvorni_sadrzaj>
    <derivirana_varijabla naziv="DomainObject.Predmet.ProtustrankaNazivFormatedOIB_1">SLOBODNI POMORSKI PRIJEVOZ d.o.o. za obalni i međunarodni pomorski prijevoz, OIB 50087117868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228578.42</izvorni_sadrzaj>
    <derivirana_varijabla naziv="DomainObject.Predmet.TrenutnaVrijednost_1">228578.42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SLOBODNI POMORSKI PRIJEVOZ d.o.o. za obalni i međunarodni pomorski prijevoz</item>
    </izvorni_sadrzaj>
    <derivirana_varijabla naziv="DomainObject.Predmet.ProtuStrankaListFormated_1">
      <item>SLOBODNI POMORSKI PRIJEVOZ d.o.o. za obalni i međunarodni pomorski prijevoz</item>
    </derivirana_varijabla>
  </DomainObject.Predmet.ProtuStrankaListFormated>
  <DomainObject.Predmet.ProtuStrankaListFormatedOIB>
    <izvorni_sadrzaj>
      <item>SLOBODNI POMORSKI PRIJEVOZ d.o.o. za obalni i međunarodni pomorski prijevoz, OIB 50087117868</item>
    </izvorni_sadrzaj>
    <derivirana_varijabla naziv="DomainObject.Predmet.ProtuStrankaListFormatedOIB_1">
      <item>SLOBODNI POMORSKI PRIJEVOZ d.o.o. za obalni i međunarodni pomorski prijevoz, OIB 50087117868</item>
    </derivirana_varijabla>
  </DomainObject.Predmet.ProtuStrankaListFormatedOIB>
  <DomainObject.Predmet.ProtuStrankaListFormatedWithAdress>
    <izvorni_sadrzaj>
      <item>SLOBODNI POMORSKI PRIJEVOZ d.o.o. za obalni i međunarodni pomorski prijevoz, Senjska 18, 21000 Split</item>
    </izvorni_sadrzaj>
    <derivirana_varijabla naziv="DomainObject.Predmet.ProtuStrankaListFormatedWithAdress_1">
      <item>SLOBODNI POMORSKI PRIJEVOZ d.o.o. za obalni i međunarodni pomorski prijevoz, Senjska 18, 21000 Split</item>
    </derivirana_varijabla>
  </DomainObject.Predmet.ProtuStrankaListFormatedWithAdress>
  <DomainObject.Predmet.ProtuStrankaListFormatedWithAdressOIB>
    <izvorni_sadrzaj>
      <item>SLOBODNI POMORSKI PRIJEVOZ d.o.o. za obalni i međunarodni pomorski prijevoz, OIB 50087117868, Senjska 18, 21000 Split</item>
    </izvorni_sadrzaj>
    <derivirana_varijabla naziv="DomainObject.Predmet.ProtuStrankaListFormatedWithAdressOIB_1">
      <item>SLOBODNI POMORSKI PRIJEVOZ d.o.o. za obalni i međunarodni pomorski prijevoz, OIB 50087117868, Senjska 18, 21000 Split</item>
    </derivirana_varijabla>
  </DomainObject.Predmet.ProtuStrankaListFormatedWithAdressOIB>
  <DomainObject.Predmet.ProtuStrankaListNazivFormated>
    <izvorni_sadrzaj>
      <item>SLOBODNI POMORSKI PRIJEVOZ d.o.o. za obalni i međunarodni pomorski prijevoz</item>
    </izvorni_sadrzaj>
    <derivirana_varijabla naziv="DomainObject.Predmet.ProtuStrankaListNazivFormated_1">
      <item>SLOBODNI POMORSKI PRIJEVOZ d.o.o. za obalni i međunarodni pomorski prijevoz</item>
    </derivirana_varijabla>
  </DomainObject.Predmet.ProtuStrankaListNazivFormated>
  <DomainObject.Predmet.ProtuStrankaListNazivFormatedOIB>
    <izvorni_sadrzaj>
      <item>SLOBODNI POMORSKI PRIJEVOZ d.o.o. za obalni i međunarodni pomorski prijevoz, OIB 50087117868</item>
    </izvorni_sadrzaj>
    <derivirana_varijabla naziv="DomainObject.Predmet.ProtuStrankaListNazivFormatedOIB_1">
      <item>SLOBODNI POMORSKI PRIJEVOZ d.o.o. za obalni i međunarodni pomorski prijevoz, OIB 50087117868</item>
    </derivirana_varijabla>
  </DomainObject.Predmet.ProtuStrankaListNazivFormatedOIB>
  <DomainObject.Predmet.OstaliListFormated>
    <izvorni_sadrzaj>
      <item>Dean Mladineo</item>
    </izvorni_sadrzaj>
    <derivirana_varijabla naziv="DomainObject.Predmet.OstaliListFormated_1">
      <item>Dean Mladineo</item>
    </derivirana_varijabla>
  </DomainObject.Predmet.OstaliListFormated>
  <DomainObject.Predmet.OstaliListFormatedOIB>
    <izvorni_sadrzaj>
      <item>Dean Mladineo, OIB 17284876732</item>
    </izvorni_sadrzaj>
    <derivirana_varijabla naziv="DomainObject.Predmet.OstaliListFormatedOIB_1">
      <item>Dean Mladineo, OIB 17284876732</item>
    </derivirana_varijabla>
  </DomainObject.Predmet.OstaliListFormatedOIB>
  <DomainObject.Predmet.OstaliListFormatedWithAdress>
    <izvorni_sadrzaj>
      <item>Dean Mladineo, Kralja Zvonimira 42, 21000 Split</item>
    </izvorni_sadrzaj>
    <derivirana_varijabla naziv="DomainObject.Predmet.OstaliListFormatedWithAdress_1">
      <item>Dean Mladineo, Kralja Zvonimira 42, 21000 Split</item>
    </derivirana_varijabla>
  </DomainObject.Predmet.OstaliListFormatedWithAdress>
  <DomainObject.Predmet.OstaliListFormatedWithAdressOIB>
    <izvorni_sadrzaj>
      <item>Dean Mladineo, OIB 17284876732, Kralja Zvonimira 42, 21000 Split</item>
    </izvorni_sadrzaj>
    <derivirana_varijabla naziv="DomainObject.Predmet.OstaliListFormatedWithAdressOIB_1">
      <item>Dean Mladineo, OIB 17284876732, Kralja Zvonimira 42, 21000 Split</item>
    </derivirana_varijabla>
  </DomainObject.Predmet.OstaliListFormatedWithAdressOIB>
  <DomainObject.Predmet.OstaliListNazivFormated>
    <izvorni_sadrzaj>
      <item>Dean Mladineo</item>
    </izvorni_sadrzaj>
    <derivirana_varijabla naziv="DomainObject.Predmet.OstaliListNazivFormated_1">
      <item>Dean Mladineo</item>
    </derivirana_varijabla>
  </DomainObject.Predmet.OstaliListNazivFormated>
  <DomainObject.Predmet.OstaliListNazivFormatedOIB>
    <izvorni_sadrzaj>
      <item>Dean Mladineo, OIB 17284876732</item>
    </izvorni_sadrzaj>
    <derivirana_varijabla naziv="DomainObject.Predmet.OstaliListNazivFormatedOIB_1">
      <item>Dean Mladineo, OIB 17284876732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SLOBODNI POMORSKI PRIJEVOZ d.o.o. za obalni i međunarodni pomorski prijevoz</izvorni_sadrzaj>
    <derivirana_varijabla naziv="DomainObject.Predmet.ProtustrankaIDrugi_1">SLOBODNI POMORSKI PRIJEVOZ d.o.o. za obalni i međunarodni pomorski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SLOBODNI POMORSKI PRIJEVOZ d.o.o. za obalni i međunarodni pomorski prijevoz, OIB 50087117868, Senjska 18, 21000 Split</izvorni_sadrzaj>
    <derivirana_varijabla naziv="DomainObject.Predmet.ProtustrankaIDrugiAdressOIB_1">SLOBODNI POMORSKI PRIJEVOZ d.o.o. za obalni i međunarodni pomorski prijevoz, OIB 50087117868, Senjska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SLOBODNI POMORSKI PRIJEVOZ d.o.o. za obalni i međunarodni pomorski prijevoz</item>
      <item>FINANCIJSKA AGENCIJA, RC SPLIT</item>
      <item>Dean Mladineo</item>
    </izvorni_sadrzaj>
    <derivirana_varijabla naziv="DomainObject.Predmet.SudioniciListNaziv_1">
      <item>SLOBODNI POMORSKI PRIJEVOZ d.o.o. za obalni i međunarodni pomorski prijevoz</item>
      <item>FINANCIJSKA AGENCIJA, RC SPLIT</item>
      <item>Dean Mladineo</item>
    </derivirana_varijabla>
  </DomainObject.Predmet.SudioniciListNaziv>
  <DomainObject.Predmet.SudioniciListAdressOIB>
    <izvorni_sadrzaj>
      <item>SLOBODNI POMORSKI PRIJEVOZ d.o.o. za obalni i međunarodni pomorski prijevoz, OIB 50087117868, Senjska 18,21000 Split</item>
      <item>FINANCIJSKA AGENCIJA, RC SPLIT, OIB 85821130368, Mažuranićevo šetalište 24 b,21000 Split</item>
      <item>Dean Mladineo, OIB 17284876732, Kralja Zvonimira 42,21000 Split</item>
    </izvorni_sadrzaj>
    <derivirana_varijabla naziv="DomainObject.Predmet.SudioniciListAdressOIB_1">
      <item>SLOBODNI POMORSKI PRIJEVOZ d.o.o. za obalni i međunarodni pomorski prijevoz, OIB 50087117868, Senjska 18,21000 Split</item>
      <item>FINANCIJSKA AGENCIJA, RC SPLIT, OIB 85821130368, Mažuranićevo šetalište 24 b,21000 Split</item>
      <item>Dean Mladineo, OIB 17284876732, Kralja Zvonimira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50087117868</item>
      <item>, OIB 85821130368</item>
      <item>, OIB 17284876732</item>
    </izvorni_sadrzaj>
    <derivirana_varijabla naziv="DomainObject.Predmet.SudioniciListNazivOIB_1">
      <item>, OIB 50087117868</item>
      <item>, OIB 85821130368</item>
      <item>, OIB 17284876732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5543</properties:Characters>
  <properties:Lines>123</properties:Lines>
  <properties:Paragraphs>28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2018-10-15T06:57:00Z</cp:lastPrinted>
  <dcterms:modified xmlns:xsi="http://www.w3.org/2001/XMLSchema-instance" xsi:type="dcterms:W3CDTF">2018-10-15T06:57:00Z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